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D9" w:rsidRPr="002C28E5" w:rsidRDefault="00BA03D9" w:rsidP="00FA1FD5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 m</w:t>
      </w:r>
    </w:p>
    <w:p w:rsidR="00BA03D9" w:rsidRPr="002C28E5" w:rsidRDefault="00BA03D9" w:rsidP="00FA1FD5">
      <w:pPr>
        <w:jc w:val="both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 m m m m m m m m m m m m M m m m m m m m m m m m m M m m m m m m m m m m m m M m m m m m m m m m m m m M m m m m m m m m m m m m M m m m m m m m m m m m m M M M M M M M M M M M M M M M M M M M M M M M M M M M M m M m M m M m M m M M m M m M m M m M m M M m M m M m M m M m M Mm Mm Mm Mm Mm Mm M</w:t>
      </w:r>
    </w:p>
    <w:p w:rsidR="00BA03D9" w:rsidRPr="002C28E5" w:rsidRDefault="00BA03D9" w:rsidP="00AF71DE">
      <w:pPr>
        <w:jc w:val="center"/>
        <w:rPr>
          <w:rFonts w:ascii="Hand writing Mutlu" w:hAnsi="Hand writing Mutlu"/>
          <w:sz w:val="52"/>
          <w:szCs w:val="52"/>
        </w:rPr>
        <w:sectPr w:rsidR="00BA03D9" w:rsidRPr="002C28E5" w:rsidSect="002374B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A03D9" w:rsidRPr="002C28E5" w:rsidRDefault="00BA03D9" w:rsidP="00AF71DE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Em em</w:t>
      </w:r>
    </w:p>
    <w:p w:rsidR="00BA03D9" w:rsidRPr="002C28E5" w:rsidRDefault="00BA03D9" w:rsidP="00AF71DE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Em em Em em Em em Em em Em em Em em İm im</w:t>
      </w:r>
    </w:p>
    <w:p w:rsidR="00BA03D9" w:rsidRPr="002C28E5" w:rsidRDefault="00BA03D9" w:rsidP="00AF71DE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İm im İm im İm im İm im İm im İm im Om om</w:t>
      </w:r>
    </w:p>
    <w:p w:rsidR="00BA03D9" w:rsidRPr="002C28E5" w:rsidRDefault="00BA03D9" w:rsidP="00AF71DE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Om om Om om Om om Om om Om om Om om Em em İm im Om om</w:t>
      </w:r>
      <w:r>
        <w:rPr>
          <w:rFonts w:ascii="Hand writing Mutlu" w:hAnsi="Hand writing Mutlu"/>
          <w:sz w:val="52"/>
          <w:szCs w:val="52"/>
        </w:rPr>
        <w:t xml:space="preserve">v </w:t>
      </w:r>
    </w:p>
    <w:p w:rsidR="00BA03D9" w:rsidRPr="002C28E5" w:rsidRDefault="00BA03D9" w:rsidP="00AF71DE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Me me</w:t>
      </w:r>
    </w:p>
    <w:p w:rsidR="00BA03D9" w:rsidRPr="002C28E5" w:rsidRDefault="00BA03D9" w:rsidP="00AF71DE">
      <w:pPr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Me me Me me Me me Me me</w:t>
      </w:r>
    </w:p>
    <w:p w:rsidR="00BA03D9" w:rsidRPr="002C28E5" w:rsidRDefault="00BA03D9" w:rsidP="00AF71DE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Ma ma</w:t>
      </w:r>
    </w:p>
    <w:p w:rsidR="00BA03D9" w:rsidRPr="002C28E5" w:rsidRDefault="00BA03D9" w:rsidP="00E86404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 xml:space="preserve">Ma ma Ma ma Ma ma </w:t>
      </w:r>
    </w:p>
    <w:p w:rsidR="00BA03D9" w:rsidRPr="002C28E5" w:rsidRDefault="00BA03D9" w:rsidP="00E86404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Mi mi</w:t>
      </w:r>
    </w:p>
    <w:p w:rsidR="00BA03D9" w:rsidRPr="002C28E5" w:rsidRDefault="00BA03D9" w:rsidP="00E86404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Mi mi Mi mi Mi mi Mi mi Mo mo</w:t>
      </w:r>
    </w:p>
    <w:p w:rsidR="00BA03D9" w:rsidRPr="002C28E5" w:rsidRDefault="00BA03D9" w:rsidP="00E86404">
      <w:pPr>
        <w:jc w:val="center"/>
        <w:rPr>
          <w:rFonts w:ascii="Hand writing Mutlu" w:hAnsi="Hand writing Mutlu"/>
          <w:sz w:val="52"/>
          <w:szCs w:val="52"/>
        </w:rPr>
      </w:pPr>
      <w:r w:rsidRPr="002C28E5">
        <w:rPr>
          <w:rFonts w:ascii="Hand writing Mutlu" w:hAnsi="Hand writing Mutlu"/>
          <w:sz w:val="52"/>
          <w:szCs w:val="52"/>
        </w:rPr>
        <w:t>Mo mo Mo mo Mo mo Mo mo me ma mi mo</w:t>
      </w:r>
      <w:r>
        <w:rPr>
          <w:rFonts w:ascii="Hand writing Mutlu" w:hAnsi="Hand writing Mutlu"/>
          <w:sz w:val="52"/>
          <w:szCs w:val="52"/>
        </w:rPr>
        <w:t xml:space="preserve"> </w:t>
      </w:r>
      <w:hyperlink r:id="rId4" w:history="1">
        <w:r w:rsidRPr="005824BD">
          <w:rPr>
            <w:rStyle w:val="Hyperlink"/>
          </w:rPr>
          <w:t>www.sorubak.com</w:t>
        </w:r>
      </w:hyperlink>
    </w:p>
    <w:sectPr w:rsidR="00BA03D9" w:rsidRPr="002C28E5" w:rsidSect="00AF71D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FD5"/>
    <w:rsid w:val="000D7E90"/>
    <w:rsid w:val="00211236"/>
    <w:rsid w:val="002374B8"/>
    <w:rsid w:val="002C28E5"/>
    <w:rsid w:val="005824BD"/>
    <w:rsid w:val="00A9779A"/>
    <w:rsid w:val="00AF71DE"/>
    <w:rsid w:val="00BA03D9"/>
    <w:rsid w:val="00E86404"/>
    <w:rsid w:val="00E96E58"/>
    <w:rsid w:val="00FA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C28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94</Words>
  <Characters>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dc:description>www.sorubak.com</dc:description>
  <cp:lastModifiedBy>edanur</cp:lastModifiedBy>
  <cp:revision>4</cp:revision>
  <cp:lastPrinted>2013-12-01T18:44:00Z</cp:lastPrinted>
  <dcterms:created xsi:type="dcterms:W3CDTF">2013-12-01T18:40:00Z</dcterms:created>
  <dcterms:modified xsi:type="dcterms:W3CDTF">2013-12-08T17:06:00Z</dcterms:modified>
  <cp:category>www.sorubak.com</cp:category>
</cp:coreProperties>
</file>