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Y="1748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480"/>
        <w:gridCol w:w="2268"/>
        <w:gridCol w:w="2113"/>
        <w:gridCol w:w="1981"/>
        <w:gridCol w:w="2070"/>
      </w:tblGrid>
      <w:tr w:rsidR="007F1BA9" w:rsidRPr="003D0A9E" w:rsidTr="00914961">
        <w:trPr>
          <w:trHeight w:val="980"/>
        </w:trPr>
        <w:tc>
          <w:tcPr>
            <w:tcW w:w="2480" w:type="dxa"/>
          </w:tcPr>
          <w:p w:rsidR="007F1BA9" w:rsidRPr="003D0A9E" w:rsidRDefault="007F1BA9" w:rsidP="00914961">
            <w:pPr>
              <w:jc w:val="center"/>
            </w:pPr>
            <w:r w:rsidRPr="003D0A9E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3" o:spid="_x0000_i1025" type="#_x0000_t75" style="width:87.75pt;height:90.75pt;visibility:visible">
                  <v:imagedata r:id="rId6" o:title=""/>
                </v:shape>
              </w:pict>
            </w:r>
          </w:p>
        </w:tc>
        <w:tc>
          <w:tcPr>
            <w:tcW w:w="2268" w:type="dxa"/>
          </w:tcPr>
          <w:p w:rsidR="007F1BA9" w:rsidRPr="003D0A9E" w:rsidRDefault="007F1BA9" w:rsidP="00914961">
            <w:pPr>
              <w:jc w:val="center"/>
            </w:pPr>
          </w:p>
        </w:tc>
        <w:tc>
          <w:tcPr>
            <w:tcW w:w="2113" w:type="dxa"/>
          </w:tcPr>
          <w:p w:rsidR="007F1BA9" w:rsidRPr="003D0A9E" w:rsidRDefault="007F1BA9" w:rsidP="00914961">
            <w:pPr>
              <w:jc w:val="center"/>
            </w:pPr>
            <w:r w:rsidRPr="003D0A9E">
              <w:rPr>
                <w:noProof/>
              </w:rPr>
              <w:pict>
                <v:shape id="Resim 26" o:spid="_x0000_i1026" type="#_x0000_t75" style="width:98.25pt;height:107.25pt;visibility:visible">
                  <v:imagedata r:id="rId7" o:title="" grayscale="t"/>
                </v:shape>
              </w:pict>
            </w:r>
          </w:p>
        </w:tc>
        <w:tc>
          <w:tcPr>
            <w:tcW w:w="1981" w:type="dxa"/>
          </w:tcPr>
          <w:p w:rsidR="007F1BA9" w:rsidRPr="003D0A9E" w:rsidRDefault="007F1BA9" w:rsidP="00914961">
            <w:pPr>
              <w:jc w:val="center"/>
            </w:pPr>
          </w:p>
        </w:tc>
        <w:tc>
          <w:tcPr>
            <w:tcW w:w="2070" w:type="dxa"/>
          </w:tcPr>
          <w:p w:rsidR="007F1BA9" w:rsidRPr="003D0A9E" w:rsidRDefault="007F1BA9" w:rsidP="00914961">
            <w:pPr>
              <w:jc w:val="center"/>
            </w:pPr>
            <w:r w:rsidRPr="003D0A9E">
              <w:rPr>
                <w:noProof/>
              </w:rPr>
              <w:pict>
                <v:shape id="Resim 25" o:spid="_x0000_i1027" type="#_x0000_t75" style="width:106.5pt;height:90pt;visibility:visible">
                  <v:imagedata r:id="rId8" o:title=""/>
                </v:shape>
              </w:pict>
            </w:r>
          </w:p>
        </w:tc>
      </w:tr>
      <w:tr w:rsidR="007F1BA9" w:rsidRPr="003D0A9E" w:rsidTr="00914961">
        <w:trPr>
          <w:trHeight w:val="980"/>
        </w:trPr>
        <w:tc>
          <w:tcPr>
            <w:tcW w:w="2480" w:type="dxa"/>
          </w:tcPr>
          <w:p w:rsidR="007F1BA9" w:rsidRPr="003D0A9E" w:rsidRDefault="007F1BA9" w:rsidP="00914961">
            <w:r>
              <w:rPr>
                <w:noProof/>
              </w:rPr>
              <w:pict>
                <v:group id="Group 279" o:spid="_x0000_s1026" style="position:absolute;margin-left:-3.45pt;margin-top:3.6pt;width:542.85pt;height:41.7pt;z-index:251658240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">
                  <v:group id="Group 280" o:spid="_x0000_s102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<v:rect id="Rectangle 281" o:spid="_x0000_s1028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dX6sEA&#10;AADcAAAADwAAAGRycy9kb3ducmV2LnhtbERPTYvCMBC9C/6HMII3TS27Ra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w3V+r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  <v:rect id="Rectangle 282" o:spid="_x0000_s1029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Y7/McA&#10;AADcAAAADwAAAGRycy9kb3ducmV2LnhtbESPT2vCQBDF74LfYRmhN93UYpDUTZD6B71YTVtob0N2&#10;moRmZ0N21fjtuwWhtxnem/d7s8h604gLda62rOBxEoEgLqyuuVTw/rYZz0E4j6yxsUwKbuQgS4eD&#10;BSbaXvlEl9yXIoSwS1BB5X2bSOmKigy6iW2Jg/ZtO4M+rF0pdYfXEG4aOY2iWBqsORAqbOmlouIn&#10;P5vAnX7hYbv+WD3tlq/l/PO4X8/0TKmHUb98BuGp9//m+/VOh/pxDH/PhAlk+gs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ImO/zHAAAA3AAAAA8AAAAAAAAAAAAAAAAAmAIAAGRy&#10;cy9kb3ducmV2LnhtbFBLBQYAAAAABAAEAPUAAACMAwAAAAA=&#10;" filled="f" fillcolor="black" strokecolor="red" strokeweight=".62pt">
                      <v:stroke dashstyle="1 1" endcap="round"/>
                      <v:path arrowok="t"/>
                    </v:rect>
                    <v:rect id="Rectangle 283" o:spid="_x0000_s1030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6lsBsEA&#10;AADcAAAADwAAAGRycy9kb3ducmV2LnhtbERPTYvCMBC9C/6HMII3TS1LV6qxiLiwJ8GqB29DM7bF&#10;ZlKbbK3/3iws7G0e73PW2WAa0VPnassKFvMIBHFhdc2lgvPpa7YE4TyyxsYyKXiRg2wzHq0x1fbJ&#10;R+pzX4oQwi5FBZX3bSqlKyoy6Oa2JQ7czXYGfYBdKXWHzxBuGhlHUSIN1hwaKmxpV1Fxz3+MAnc9&#10;8+XxEe9dc4kO11OfJ6Z8KTWdDNsVCE+D/xf/ub91mJ98wu8z4QK5e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OpbAbBAAAA3AAAAA8AAAAAAAAAAAAAAAAAmAIAAGRycy9kb3du&#10;cmV2LnhtbFBLBQYAAAAABAAEAPUAAACGAwAAAAA=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284" o:spid="_x0000_s1031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    <v:shape id="Freeform 285" o:spid="_x0000_s1032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qTgc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yQz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+pOB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6" o:spid="_x0000_s1033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mswc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4qv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Gaz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7" o:spid="_x0000_s1034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UJWsMA&#10;AADcAAAADwAAAGRycy9kb3ducmV2LnhtbERPTWvCQBC9C/6HZYTe6sYerEZXsYViCy2ibcDjkJ0m&#10;qZnZkN3G+O+7QsHbPN7nLNc916qj1ldODEzGCSiS3NlKCgNfny/3M1A+oFisnZCBC3lYr4aDJabW&#10;nWVP3SEUKoaIT9FAGUKTau3zkhj92DUkkft2LWOIsC20bfEcw7nWD0ky1YyVxIYSG3ouKT8dftnA&#10;nDPmn8s7dU/1m++2Wbb7OGbG3I36zQJUoD7cxP/uVxvnP07g+ky8QK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1UJ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8" o:spid="_x0000_s1035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4eXLcMA&#10;AADcAAAADwAAAGRycy9kb3ducmV2LnhtbERPTWvCQBC9F/wPywjedFMPbY2u0hZKFVrEtAGPQ3aa&#10;pM3Mhuwa47/vFoTe5vE+Z7UZuFE9db52YuB2loAiKZytpTTw+fEyfQDlA4rFxgkZuJCHzXp0s8LU&#10;urMcqM9CqWKI+BQNVCG0qda+qIjRz1xLErkv1zGGCLtS2w7PMZwbPU+SO81YS2yosKXnioqf7MQG&#10;Fpwzf1/eqH9qdr5/zfP9+zE3ZjIeHpegAg3hX3x1b22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4eXL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89" o:spid="_x0000_s1036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sytsMA&#10;AADcAAAADwAAAGRycy9kb3ducmV2LnhtbERPTUvDQBC9F/wPywje7KYW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syt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0" o:spid="_x0000_s1037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KqwsMA&#10;AADcAAAADwAAAGRycy9kb3ducmV2LnhtbERPTUvDQBC9F/wPywje7KZSrM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yKqw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1" o:spid="_x0000_s1038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4PWcMA&#10;AADcAAAADwAAAGRycy9kb3ducmV2LnhtbERPTUvDQBC9F/wPywje7KZCrcZsigpFBYvYNuBxyE6T&#10;aGY2ZNc0/fduQehtHu9zsuXIrRqo940TA7NpAoqkdLaRysBuu7q+A+UDisXWCRk4kodlfjHJMLXu&#10;IJ80bEKlYoj4FA3UIXSp1r6sidFPXUcSub3rGUOEfaVtj4cYzq2+SZJbzdhIbKixo+eayp/NLxu4&#10;54L5+/hOw1P75oeXovhYfxXGXF2Ojw+gAo3hLP53v9o4fzGH0zPxAp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G4PW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2" o:spid="_x0000_s1039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yRLsMA&#10;AADcAAAADwAAAGRycy9kb3ducmV2LnhtbERPTWvCQBC9F/wPywi96aYebI2u0gqlCi1i2oDHITtN&#10;0mZmQ3Yb47/vFoTe5vE+Z7UZuFE9db52YuBumoAiKZytpTTw8f48eQDlA4rFxgkZuJCHzXp0s8LU&#10;urMcqc9CqWKI+BQNVCG0qda+qIjRT11LErlP1zGGCLtS2w7PMZwbPUuSuWasJTZU2NK2ouI7+2ED&#10;C86Zvy6v1D81e9+/5Pnh7ZQbczseHpegAg3hX3x172ycfz+Hv2fiBXr9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yRL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3" o:spid="_x0000_s1040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/A0tcMA&#10;AADcAAAADwAAAGRycy9kb3ducmV2LnhtbERPTUvDQBC9C/0PyxS82Y0erE27CSqIFiql0UCPQ3ZM&#10;opnZkF3T9N+7guBtHu9zNvnEnRpp8K0TA9eLBBRJ5WwrtYH3t6erO1A+oFjsnJCBM3nIs9nFBlPr&#10;TnKgsQi1iiHiUzTQhNCnWvuqIUa/cD1J5D7cwBgiHGptBzzFcO70TZLcasZWYkODPT02VH0V32xg&#10;xSXz53lH40O39eNzWe5fj6Uxl/Ppfg0q0BT+xX/uFxvnL5fw+0y8QG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/A0t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4" o:spid="_x0000_s1041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+gx8UA&#10;AADcAAAADwAAAGRycy9kb3ducmV2LnhtbESPQUvDQBCF7wX/wzJCb3ajh1Zjt0UFsQWlWA14HLJj&#10;Es3Mhuw2Tf+9cxB6m+G9ee+b5Xrk1gzUxyaIg+tZBoakDL6RysHnx/PVLZiYUDy2QcjBiSKsVxeT&#10;JeY+HOWdhn2qjIZIzNFBnVKXWxvLmhjjLHQkqn2HnjHp2lfW93jUcG7tTZbNLWMj2lBjR081lb/7&#10;Azu444L55/RKw2O7jcNLUezevgrnppfjwz2YRGM6m/+vN17xF0qrz+gEd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b6D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5" o:spid="_x0000_s1042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MFXM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H2f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MFX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6" o:spid="_x0000_s1043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zc5s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8XX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zNzm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7" o:spid="_x0000_s1044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B5fcIA&#10;AADcAAAADwAAAGRycy9kb3ducmV2LnhtbERPTWvCQBC9F/wPywi91Y09iI2uYgWphUqpNeBxyI5J&#10;bGY2ZLcx/nu3UPA2j/c582XPteqo9ZUTA+NRAookd7aSwsDhe/M0BeUDisXaCRm4koflYvAwx9S6&#10;i3xRtw+FiiHiUzRQhtCkWvu8JEY/cg1J5E6uZQwRtoW2LV5iONf6OUkmmrGS2FBiQ+uS8p/9Lxt4&#10;4Yz5fP2g7rV+991bln3ujpkxj8N+NQMVqA938b97a+P86Rj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Hl9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8" o:spid="_x0000_s1045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LnCsIA&#10;AADcAAAADwAAAGRycy9kb3ducmV2LnhtbERPTWvCQBC9C/0PyxS86aYeRFNXaQulCkqpbcDjkB2T&#10;tJnZkF1j/PduQfA2j/c5i1XPteqo9ZUTA0/jBBRJ7mwlhYGf7/fRDJQPKBZrJ2TgQh5Wy4fBAlPr&#10;zvJF3T4UKoaIT9FAGUKTau3zkhj92DUkkTu6ljFE2BbatniO4VzrSZJMNWMlsaHEht5Kyv/2JzYw&#10;54z597Kl7rXe+O4jyz53h8yY4WP/8gwqUB/u4pt7beP82QT+n4kX6OU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UucK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299" o:spid="_x0000_s1046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5CkcMA&#10;AADcAAAADwAAAGRycy9kb3ducmV2LnhtbERPTWvCQBC9F/wPywje6sYK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5Ck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0" o:spid="_x0000_s1047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fa5cMA&#10;AADcAAAADwAAAGRycy9kb3ducmV2LnhtbERPTWvCQBC9F/wPywje6sYi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vfa5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1" o:spid="_x0000_s1048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t/fsMA&#10;AADcAAAADwAAAGRycy9kb3ducmV2LnhtbERPTWvCQBC9F/wPywje6saCRaOraEFsoUW0DXgcstMk&#10;NTMbstsY/323UOhtHu9zluuea9VR6ysnBibjBBRJ7mwlhYGP9939DJQPKBZrJ2TgRh7Wq8HdElPr&#10;rnKk7hQKFUPEp2igDKFJtfZ5SYx+7BqSyH26ljFE2BbatniN4VzrhyR51IyVxIYSG3oqKb+cvtnA&#10;nDPmr9srddv6xXf7LDu8nTNjRsN+swAVqA//4j/3s43zZ1P4fSZeoF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bt/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2" o:spid="_x0000_s1049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nhCcIA&#10;AADcAAAADwAAAGRycy9kb3ducmV2LnhtbERPTWvCQBC9C/0PyxR60009iKauUgvSFlpEbcDjkB2T&#10;1MxsyG5j/PddQfA2j/c582XPteqo9ZUTA8+jBBRJ7mwlhYGf/Xo4BeUDisXaCRm4kIfl4mEwx9S6&#10;s2yp24VCxRDxKRooQ2hSrX1eEqMfuYYkckfXMoYI20LbFs8xnGs9TpKJZqwkNpTY0FtJ+Wn3xwZm&#10;nDH/Xr6oW9WfvnvPss33ITPm6bF/fQEVqA938c39YeP86QSuz8QL9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aeEJ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3" o:spid="_x0000_s1050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VEksMA&#10;AADcAAAADwAAAGRycy9kb3ducmV2LnhtbERPTWvCQBC9F/wPywje6sYerEZX0YLYQotoG/A4ZKdJ&#10;amY2ZLcx/vtuodDbPN7nLNc916qj1ldODEzGCSiS3NlKCgMf77v7GSgfUCzWTsjAjTysV4O7JabW&#10;XeVI3SkUKoaIT9FAGUKTau3zkhj92DUkkft0LWOIsC20bfEaw7nWD0ky1YyVxIYSG3oqKb+cvtnA&#10;nDPmr9srddv6xXf7LDu8nTNjRsN+swAVqA//4j/3s43zZ4/w+0y8QK9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iVEk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4" o:spid="_x0000_s1051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rQ4MUA&#10;AADcAAAADwAAAGRycy9kb3ducmV2LnhtbESPQUvDQBCF74X+h2UEb+1GD1Jjt0ULogWLWA14HLJj&#10;Es3Mhuw2Tf+9cyj0NsN78943y/XIrRmoj00QBzfzDAxJGXwjlYOvz+fZAkxMKB7bIOTgRBHWq+lk&#10;ibkPR/mgYZ8qoyESc3RQp9Tl1sayJsY4Dx2Jaj+hZ0y69pX1PR41nFt7m2V3lrERbaixo01N5d/+&#10;wA7uuWD+Pb3R8NRu4/BSFO+778K566vx8QFMojFdzOfrV6/4C6XVZ3QCu/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utDg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5" o:spid="_x0000_s1052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Z1e8IA&#10;AADcAAAADwAAAGRycy9kb3ducmV2LnhtbERPTWvCQBC9F/oflil4q5v2IJq6Si0ULShFbcDjkB2T&#10;1MxsyG5j/PeuUPA2j/c503nPteqo9ZUTAy/DBBRJ7mwlhYGf/efzGJQPKBZrJ2TgQh7ms8eHKabW&#10;nWVL3S4UKoaIT9FAGUKTau3zkhj90DUkkTu6ljFE2BbatniO4Vzr1yQZacZKYkOJDX2UlJ92f2xg&#10;whnz72VN3aL+8t0yy743h8yYwVP//gYqUB/u4n/3ysb54wncnokX6NkV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9nV7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6" o:spid="_x0000_s1053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VKO8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4qv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FUo7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7" o:spid="_x0000_s1054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nvoMMA&#10;AADcAAAADwAAAGRycy9kb3ducmV2LnhtbERPS2vCQBC+F/oflin0Vjf2IDW6ihZKFSzFR8DjkB2T&#10;aGY2ZLcx/vtuoeBtPr7nTOc916qj1ldODAwHCSiS3NlKCgOH/cfLGygfUCzWTsjAjTzMZ48PU0yt&#10;u8qWul0oVAwRn6KBMoQm1drnJTH6gWtIIndyLWOIsC20bfEaw7nWr0ky0oyVxIYSG3ovKb/sftjA&#10;mDPm821D3bJe++4zy76/jpkxz0/9YgIqUB/u4n/3ysb54yH8PRMv0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nv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8" o:spid="_x0000_s1055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tx18IA&#10;AADcAAAADwAAAGRycy9kb3ducmV2LnhtbERPTWvCQBC9C/6HZYTedKOHoqmrVKG0hZaiNuBxyI5J&#10;amY2ZLcx/nu3UPA2j/c5y3XPteqo9ZUTA9NJAookd7aSwsD34WU8B+UDisXaCRm4kof1ajhYYmrd&#10;RXbU7UOhYoj4FA2UITSp1j4vidFPXEMSuZNrGUOEbaFti5cYzrWeJcmjZqwkNpTY0Lak/Lz/ZQML&#10;zph/rh/Ubep3371m2dfnMTPmYdQ/P4EK1Ie7+N/9ZuP8xQz+nokX6N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3i3HX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09" o:spid="_x0000_s1056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fUTMMA&#10;AADcAAAADwAAAGRycy9kb3ducmV2LnhtbERPTWvCQBC9F/wPywje6sYK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MfUT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0" o:spid="_x0000_s1057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5MOMMA&#10;AADcAAAADwAAAGRycy9kb3ducmV2LnhtbERPTWvCQBC9F/wPywje6sYi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5MO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1" o:spid="_x0000_s1058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Lpo8MA&#10;AADcAAAADwAAAGRycy9kb3ducmV2LnhtbERPTWvCQBC9F/wPywje6saCpUZX0YLYQotoG/A4ZKdJ&#10;amY2ZLcx/vtuoeBtHu9zFquea9VR6ysnBibjBBRJ7mwlhYHPj+39EygfUCzWTsjAlTysloO7BabW&#10;XeRA3TEUKoaIT9FAGUKTau3zkhj92DUkkftyLWOIsC20bfESw7nWD0nyqBkriQ0lNvRcUn4+/rCB&#10;GWfM39c36jb1q+92WbZ/P2XGjIb9eg4qUB9u4n/3i43zZ1P4eyZeoJ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GLpo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2" o:spid="_x0000_s1059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B31MIA&#10;AADcAAAADwAAAGRycy9kb3ducmV2LnhtbERPTWvCQBC9C/0PyxS86aY9iKauUgtFCy1FbcDjkB2T&#10;1MxsyK4x/nu3UPA2j/c582XPteqo9ZUTA0/jBBRJ7mwlhYGf/ftoCsoHFIu1EzJwJQ/LxcNgjql1&#10;F9lStwuFiiHiUzRQhtCkWvu8JEY/dg1J5I6uZQwRtoW2LV5iONf6OUkmmrGS2FBiQ28l5afdmQ3M&#10;OGP+vX5St6o/fLfOsu+vQ2bM8LF/fQEVqA938b97Y+P82QT+nokX6MU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sHfU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3" o:spid="_x0000_s1060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zST8MA&#10;AADcAAAADwAAAGRycy9kb3ducmV2LnhtbERPTWvCQBC9F/wPywje6sYebI2uogWxhRbRNuBxyE6T&#10;1MxsyG5j/PfdQsHbPN7nLFY916qj1ldODEzGCSiS3NlKCgOfH9v7J1A+oFisnZCBK3lYLQd3C0yt&#10;u8iBumMoVAwRn6KBMoQm1drnJTH6sWtIIvflWsYQYVto2+IlhnOtH5JkqhkriQ0lNvRcUn4+/rCB&#10;GWfM39c36jb1q+92WbZ/P2XGjIb9eg4qUB9u4n/3i43zZ4/w90y8QC9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/zST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4" o:spid="_x0000_s1061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NGPcUA&#10;AADcAAAADwAAAGRycy9kb3ducmV2LnhtbESPQUvDQBCF74X+h2WE3tqNHoqN3RYtiAoWsRrwOGTH&#10;JJqZDdk1Tf995yD0NsN789436+3IrRmoj00QB9eLDAxJGXwjlYPPj8f5LZiYUDy2QcjBiSJsN9PJ&#10;GnMfjvJOwyFVRkMk5uigTqnLrY1lTYxxEToS1b5Dz5h07SvrezxqOLf2JsuWlrERbaixo11N5e/h&#10;jx2suGD+Ob3S8NC+xOGpKN72X4Vzs6vx/g5MojFdzP/Xz17xV0qrz+gEdnM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Y0Y9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5" o:spid="_x0000_s1062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/jpsMA&#10;AADcAAAADwAAAGRycy9kb3ducmV2LnhtbERPTUvDQBC9F/wPywje2o0exKTdBC0UFZRiNdDjkB2T&#10;tJnZkF3T9N+7QsHbPN7nrIqJOzXS4FsnBm4XCSiSytlWagNfn5v5AygfUCx2TsjAmTwU+dVshZl1&#10;J/mgcRdqFUPEZ2igCaHPtPZVQ4x+4XqSyH27gTFEONTaDniK4dzpuyS514ytxIYGe1o3VB13P2wg&#10;5ZL5cH6j8al79eNzWW7f96UxN9fT4xJUoCn8iy/uFxvnpyn8PRMv0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S/jp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6" o:spid="_x0000_s1063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zq+wMQA&#10;AADcAAAADwAAAGRycy9kb3ducmV2LnhtbESPX2vCQBDE3wv9DscKfasXfSht9BQtSFtoEf8EfFxy&#10;axLN7oXcNcZv3xMKPg4z8xtmOu+5Vh21vnJiYDRMQJHkzlZSGNjvVs+voHxAsVg7IQNX8jCfPT5M&#10;MbXuIhvqtqFQESI+RQNlCE2qtc9LYvRD15BE7+haxhBlW2jb4iXCudbjJHnRjJXEhRIbei8pP29/&#10;2cAbZ8yn6zd1y/rLdx9Ztv45ZMY8DfrFBFSgPtzD/+1PayAS4XYmHgE9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6vsDEAAAA3A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7" o:spid="_x0000_s1064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YbW8UA&#10;AADcAAAADwAAAGRycy9kb3ducmV2LnhtbESPQWvCQBSE70L/w/IKvelGD0VTV6mF0gqWojbg8ZF9&#10;Jql5b0N2jfHfdwuCx2FmvmHmy55r1VHrKycGxqMEFEnubCWFgZ/9+3AKygcUi7UTMnAlD8vFw2CO&#10;qXUX2VK3C4WKEPEpGihDaFKtfV4Sox+5hiR6R9cyhijbQtsWLxHOtZ4kybNmrCQulNjQW0n5aXdm&#10;AzPOmH+vG+pW9dp3H1n2/XXIjHl67F9fQAXqwz18a39aA5NkDP9n4hH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dhtb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8" o:spid="_x0000_s1065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SFLMUA&#10;AADcAAAADwAAAGRycy9kb3ducmV2LnhtbESPQWvCQBSE74X+h+UVvNVNc5A2uooVpBVaStWAx0f2&#10;mUTz3obsGuO/7xYKPQ4z8w0zWwzcqJ46Xzsx8DROQJEUztZSGtjv1o/PoHxAsdg4IQM38rCY39/N&#10;MLPuKt/Ub0OpIkR8hgaqENpMa19UxOjHriWJ3tF1jCHKrtS2w2uEc6PTJJloxlriQoUtrSoqztsL&#10;G3jhnPl0+6D+tdn4/i3Pvz4PuTGjh2E5BRVoCP/hv/a7NZAmKfyeiUdAz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pIUs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19" o:spid="_x0000_s1066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ggt8UA&#10;AADc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6CC3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0" o:spid="_x0000_s1067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G4w8UA&#10;AADcAAAADwAAAGRycy9kb3ducmV2LnhtbESPX2vCQBDE3wt+h2OFvtVLpUi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kAbjD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1" o:spid="_x0000_s1068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0dWMUA&#10;AADc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A4eYLfM/EI6MU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LTR1Y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2" o:spid="_x0000_s1069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+DL8UA&#10;AADc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sbJBG5n4hHQ8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7n4Mv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3" o:spid="_x0000_s1070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MmtMYA&#10;AADc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yQR+z8QjoB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NMmtMYAAADcAAAADwAAAAAAAAAAAAAAAACYAgAAZHJz&#10;L2Rvd25yZXYueG1sUEsFBgAAAAAEAAQA9QAAAIs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324" o:spid="_x0000_s1071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yyxsIA&#10;AADcAAAADwAAAGRycy9kb3ducmV2LnhtbERPS2vCQBC+F/oflhF6qxs9FBtdRQtiCy3FR8DjkB2T&#10;aGY2ZLcx/nv3UPD48b1ni55r1VHrKycGRsMEFEnubCWFgcN+/ToB5QOKxdoJGbiRh8X8+WmGqXVX&#10;2VK3C4WKIeJTNFCG0KRa+7wkRj90DUnkTq5lDBG2hbYtXmM413qcJG+asZLYUGJDHyXll90fG3jn&#10;jPl8+6ZuVX/5bpNlvz/HzJiXQb+cggrUh4f43/1pDYyTuDaeiUdAz+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TLLG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7F1BA9" w:rsidRPr="003D0A9E" w:rsidRDefault="007F1BA9" w:rsidP="00914961"/>
        </w:tc>
        <w:tc>
          <w:tcPr>
            <w:tcW w:w="2113" w:type="dxa"/>
          </w:tcPr>
          <w:p w:rsidR="007F1BA9" w:rsidRPr="003D0A9E" w:rsidRDefault="007F1BA9" w:rsidP="00914961"/>
        </w:tc>
        <w:tc>
          <w:tcPr>
            <w:tcW w:w="1981" w:type="dxa"/>
          </w:tcPr>
          <w:p w:rsidR="007F1BA9" w:rsidRPr="003D0A9E" w:rsidRDefault="007F1BA9" w:rsidP="00914961"/>
        </w:tc>
        <w:tc>
          <w:tcPr>
            <w:tcW w:w="2070" w:type="dxa"/>
          </w:tcPr>
          <w:p w:rsidR="007F1BA9" w:rsidRPr="003D0A9E" w:rsidRDefault="007F1BA9" w:rsidP="00914961"/>
        </w:tc>
      </w:tr>
      <w:tr w:rsidR="007F1BA9" w:rsidRPr="003D0A9E" w:rsidTr="00DC078A">
        <w:trPr>
          <w:trHeight w:val="1406"/>
        </w:trPr>
        <w:tc>
          <w:tcPr>
            <w:tcW w:w="10912" w:type="dxa"/>
            <w:gridSpan w:val="5"/>
          </w:tcPr>
          <w:p w:rsidR="007F1BA9" w:rsidRPr="003D0A9E" w:rsidRDefault="007F1BA9" w:rsidP="0025367C">
            <w:pPr>
              <w:jc w:val="center"/>
            </w:pPr>
          </w:p>
        </w:tc>
      </w:tr>
      <w:tr w:rsidR="007F1BA9" w:rsidRPr="003D0A9E" w:rsidTr="00914961">
        <w:trPr>
          <w:trHeight w:val="980"/>
        </w:trPr>
        <w:tc>
          <w:tcPr>
            <w:tcW w:w="2480" w:type="dxa"/>
          </w:tcPr>
          <w:p w:rsidR="007F1BA9" w:rsidRPr="003D0A9E" w:rsidRDefault="007F1BA9" w:rsidP="00914961">
            <w:pPr>
              <w:jc w:val="center"/>
            </w:pPr>
            <w:r w:rsidRPr="003D0A9E">
              <w:rPr>
                <w:noProof/>
              </w:rPr>
              <w:pict>
                <v:shape id="Resim 8" o:spid="_x0000_i1028" type="#_x0000_t75" style="width:116.25pt;height:87pt;visibility:visible">
                  <v:imagedata r:id="rId9" o:title="" grayscale="t"/>
                </v:shape>
              </w:pict>
            </w:r>
          </w:p>
        </w:tc>
        <w:tc>
          <w:tcPr>
            <w:tcW w:w="2268" w:type="dxa"/>
          </w:tcPr>
          <w:p w:rsidR="007F1BA9" w:rsidRPr="003D0A9E" w:rsidRDefault="007F1BA9" w:rsidP="0025367C">
            <w:pPr>
              <w:jc w:val="center"/>
            </w:pPr>
          </w:p>
        </w:tc>
        <w:tc>
          <w:tcPr>
            <w:tcW w:w="2113" w:type="dxa"/>
          </w:tcPr>
          <w:p w:rsidR="007F1BA9" w:rsidRPr="003D0A9E" w:rsidRDefault="007F1BA9" w:rsidP="00914961">
            <w:r w:rsidRPr="003D0A9E">
              <w:rPr>
                <w:noProof/>
              </w:rPr>
              <w:pict>
                <v:shape id="Resim 257" o:spid="_x0000_i1029" type="#_x0000_t75" style="width:91.5pt;height:91.5pt;visibility:visible">
                  <v:imagedata r:id="rId10" o:title="" grayscale="t"/>
                </v:shape>
              </w:pict>
            </w:r>
          </w:p>
        </w:tc>
        <w:tc>
          <w:tcPr>
            <w:tcW w:w="1981" w:type="dxa"/>
          </w:tcPr>
          <w:p w:rsidR="007F1BA9" w:rsidRPr="003D0A9E" w:rsidRDefault="007F1BA9" w:rsidP="00914961"/>
        </w:tc>
        <w:tc>
          <w:tcPr>
            <w:tcW w:w="2070" w:type="dxa"/>
          </w:tcPr>
          <w:p w:rsidR="007F1BA9" w:rsidRPr="003D0A9E" w:rsidRDefault="007F1BA9" w:rsidP="00914961">
            <w:r w:rsidRPr="003D0A9E">
              <w:rPr>
                <w:noProof/>
              </w:rPr>
              <w:pict>
                <v:shape id="Resim 10" o:spid="_x0000_i1030" type="#_x0000_t75" style="width:69pt;height:91.5pt;visibility:visible">
                  <v:imagedata r:id="rId11" o:title=""/>
                </v:shape>
              </w:pict>
            </w:r>
          </w:p>
        </w:tc>
      </w:tr>
      <w:tr w:rsidR="007F1BA9" w:rsidRPr="003D0A9E" w:rsidTr="00914961">
        <w:trPr>
          <w:trHeight w:val="980"/>
        </w:trPr>
        <w:tc>
          <w:tcPr>
            <w:tcW w:w="2480" w:type="dxa"/>
          </w:tcPr>
          <w:p w:rsidR="007F1BA9" w:rsidRPr="003D0A9E" w:rsidRDefault="007F1BA9" w:rsidP="00914961">
            <w:r>
              <w:rPr>
                <w:noProof/>
              </w:rPr>
              <w:pict>
                <v:group id="Group 417" o:spid="_x0000_s1072" style="position:absolute;margin-left:-6.05pt;margin-top:2.8pt;width:542.85pt;height:41.7pt;z-index:251659264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">
                  <v:group id="Group 418" o:spid="_x0000_s107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029YcEAAADbAAAADwAAAGRycy9kb3ducmV2LnhtbERPy4rCMBTdD/gP4Qru&#10;xrTKiFRTEVFxIQOjgri7NLcPbG5KE9v695PFwCwP573eDKYWHbWusqwgnkYgiDOrKy4U3K6HzyUI&#10;55E11pZJwZscbNLRxxoTbXv+oe7iCxFC2CWooPS+SaR0WUkG3dQ2xIHLbWvQB9gWUrfYh3BTy1kU&#10;LaTBikNDiQ3tSsqel5dRcOyx387jfXd+5rv34/r1fT/HpNRkPGxXIDwN/l/85z5pBYswN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S029YcEAAADbAAAADwAA&#10;AAAAAAAAAAAAAACqAgAAZHJzL2Rvd25yZXYueG1sUEsFBgAAAAAEAAQA+gAAAJgDAAAAAA==&#10;">
                    <v:rect id="Rectangle 419" o:spid="_x0000_s1074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Ksz8QA&#10;AADbAAAADwAAAGRycy9kb3ducmV2LnhtbESPzWrDMBCE74G8g9hAb4kcU0zjRjElpNBToY59yG2x&#10;traptXIs1T9vXxUKPQ4z8w1zzGbTiZEG11pWsN9FIIgrq1uuFRTX1+0TCOeRNXaWScFCDrLTenXE&#10;VNuJP2jMfS0ChF2KChrv+1RKVzVk0O1sTxy8TzsY9EEOtdQDTgFuOhlHUSINthwWGuzp3FD1lX8b&#10;Be5WcHl/jC+uK6P323XME1MvSj1s5pdnEJ5m/x/+a79pBckBfr+EHyBP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mirM/EAAAA2wAAAA8AAAAAAAAAAAAAAAAAmAIAAGRycy9k&#10;b3ducmV2LnhtbFBLBQYAAAAABAAEAPUAAACJAwAAAAA=&#10;" filled="f" fillcolor="black" strokecolor="#3cc" strokeweight=".62pt">
                      <v:stroke dashstyle="1 1" endcap="round"/>
                      <v:path arrowok="t"/>
                    </v:rect>
                    <v:rect id="Rectangle 420" o:spid="_x0000_s1075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yvFsMA&#10;AADbAAAADwAAAGRycy9kb3ducmV2LnhtbERPS2vCQBC+F/wPywi96aaKD1JXkWqLXrRVC3obstMk&#10;NDsbsltN/33nIPT48b1ni9ZV6kpNKD0beOonoIgzb0vODZyOr70pqBCRLVaeycAvBVjMOw8zTK2/&#10;8QddDzFXEsIhRQNFjHWqdcgKchj6viYW7ss3DqPAJte2wZuEu0oPkmSsHZYsDQXW9FJQ9n34cdI7&#10;uODubf25Gm6W+3x6ft+uR3ZkzGO3XT6DitTGf/HdvbEGJrJevsgP0P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yvFsMAAADbAAAADwAAAAAAAAAAAAAAAACYAgAAZHJzL2Rv&#10;d25yZXYueG1sUEsFBgAAAAAEAAQA9QAAAIgDAAAAAA==&#10;" filled="f" fillcolor="black" strokecolor="red" strokeweight=".62pt">
                      <v:stroke dashstyle="1 1" endcap="round"/>
                      <v:path arrowok="t"/>
                    </v:rect>
                    <v:rect id="Rectangle 421" o:spid="_x0000_s1076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02FMIA&#10;AADbAAAADwAAAGRycy9kb3ducmV2LnhtbESPQYvCMBSE7wv+h/AEb2uqiC5d0yKi4Emw6sHbo3m2&#10;xealNrHWf28WFjwOM/MNs0x7U4uOWldZVjAZRyCIc6srLhScjtvvHxDOI2usLZOCFzlIk8HXEmNt&#10;n3ygLvOFCBB2MSoovW9iKV1ekkE3tg1x8K62NeiDbAupW3wGuKnlNIrm0mDFYaHEhtYl5bfsYRS4&#10;y4nP99l04+pztL8cu2xuipdSo2G/+gXhqfef8H97pxUsJvD3JfwAm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DTYUwgAAANsAAAAPAAAAAAAAAAAAAAAAAJgCAABkcnMvZG93&#10;bnJldi54bWxQSwUGAAAAAAQABAD1AAAAhw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422" o:spid="_x0000_s1077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  <v:shape id="Freeform 423" o:spid="_x0000_s1078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WLXc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li1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4" o:spid="_x0000_s1079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wTKc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i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MEy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5" o:spid="_x0000_s1080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6NXsQA&#10;AADbAAAADwAAAGRycy9kb3ducmV2LnhtbESPQUvDQBSE70L/w/IK3uxGD9am3QQVRAuV0migx0f2&#10;mUTz3obsmqb/3hUEj8PMfMNs8ok7NdLgWycGrhcJKJLK2VZqA+9vT1d3oHxAsdg5IQNn8pBns4sN&#10;ptad5EBjEWoVIeJTNNCE0Kda+6ohRr9wPUn0PtzAGKIcam0HPEU4d/omSW41YytxocGeHhuqvopv&#10;NrDikvnzvKPxodv68bks96/H0pjL+XS/BhVoCv/hv/aLNbBcwu+X+AN0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ejV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6" o:spid="_x0000_s1081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JlDc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lcH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9iZQ3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7" o:spid="_x0000_s1082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7AlsQA&#10;AADbAAAADwAAAGRycy9kb3ducmV2LnhtbESPQWvCQBSE7wX/w/KE3urGHsRGV7GC1EKl1Brw+Mg+&#10;k9i8tyG7jfHfu4WCx2FmvmHmy55r1VHrKycGxqMEFEnubCWFgcP35mkKygcUi7UTMnAlD8vF4GGO&#10;qXUX+aJuHwoVIeJTNFCG0KRa+7wkRj9yDUn0Tq5lDFG2hbYtXiKca/2cJBPNWElcKLGhdUn5z/6X&#10;Dbxwxny+flD3Wr/77i3LPnfHzJjHYb+agQrUh3v4v721BqZj+PsSf4Be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AuwJb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8" o:spid="_x0000_s1083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xe4cQA&#10;AADbAAAADwAAAGRycy9kb3ducmV2LnhtbESPQWvCQBSE70L/w/IK3nRTD6Kpq7SFUgWl1Dbg8ZF9&#10;Jmnz3obsGuO/dwuCx2FmvmEWq55r1VHrKycGnsYJKJLc2UoKAz/f76MZKB9QLNZOyMCFPKyWD4MF&#10;ptad5Yu6fShUhIhP0UAZQpNq7fOSGP3YNSTRO7qWMUTZFtq2eI5wrvUkSaaasZK4UGJDbyXlf/sT&#10;G5hzxvx72VL3Wm9895Fln7tDZszwsX95BhWoD/fwrb22BmYT+P8Sf4BeX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D8Xu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29" o:spid="_x0000_s1084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D7esUA&#10;AADbAAAADwAAAGRycy9kb3ducmV2LnhtbESPX2vCQBDE3wt+h2OFvtVLL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/sPt6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0" o:spid="_x0000_s1085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ljDsUA&#10;AADbAAAADwAAAGRycy9kb3ducmV2LnhtbESPX2vCQBDE3wt+h2OFvtVLpRS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WWMO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1" o:spid="_x0000_s1086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XGlcUA&#10;AADbAAAADwAAAGRycy9kb3ducmV2LnhtbESPX2vCQBDE3wt+h2OFvtVLhRaNntIKpS1YxD8BH5fc&#10;msRm90LuGuO39wqFPg4z8xtmvuy5Vh21vnJi4HGUgCLJna2kMHDYvz1MQPmAYrF2Qgau5GG5GNzN&#10;MbXuIlvqdqFQESI+RQNlCE2qtc9LYvQj15BE7+RaxhBlW2jb4iXCudbjJHnWjJXEhRIbWpWUf+9+&#10;2MCUM+bzdU3da/3pu/cs23wdM2Puh/3LDFSgPvyH/9of1sDkCX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FcaV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2" o:spid="_x0000_s1087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dY4sQA&#10;AADbAAAADwAAAGRycy9kb3ducmV2LnhtbESPX2vCQBDE3wv9DscWfKuX9kFs9BQtFC20FP8EfFxy&#10;axLN7oXcGeO37xUKPg4z8xtmOu+5Vh21vnJi4GWYgCLJna2kMLDffTyPQfmAYrF2QgZu5GE+e3yY&#10;YmrdVTbUbUOhIkR8igbKEJpUa5+XxOiHriGJ3tG1jCHKttC2xWuEc61fk2SkGSuJCyU29F5Sft5e&#10;2MAbZ8yn2xd1y/rTd6ss+/k+ZMYMnvrFBFSgPtzD/+21NTAewd+X+AP0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/HWO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3" o:spid="_x0000_s1088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v9ecUA&#10;AADbAAAADwAAAGRycy9kb3ducmV2LnhtbESPX2vCQBDE3wt+h2OFvtVLfWg1ekorlLZgEf8EfFxy&#10;axKb3Qu5a4zf3isU+jjMzG+Y+bLnWnXU+sqJgcdRAookd7aSwsBh//YwAeUDisXaCRm4koflYnA3&#10;x9S6i2yp24VCRYj4FA2UITSp1j4vidGPXEMSvZNrGUOUbaFti5cI51qPk+RJM1YSF0psaFVS/r37&#10;YQNTzpjP1zV1r/Wn796zbPN1zIy5H/YvM1CB+vAf/mt/WAOTZ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Ai/15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4" o:spid="_x0000_s1089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RpC8EA&#10;AADbAAAADwAAAGRycy9kb3ducmV2LnhtbERPTWvCQBC9C/6HZQq96aYeiqauYgVphYrUNuBxyI5J&#10;bGY2ZNcY/333IHh8vO/5sudaddT6yomBl3ECiiR3tpLCwO/PZjQF5QOKxdoJGbiRh+ViOJhjat1V&#10;vqk7hELFEPEpGihDaFKtfV4Sox+7hiRyJ9cyhgjbQtsWrzGcaz1JklfNWElsKLGhdUn53+HCBmac&#10;MZ9vX9S911vffWTZfnfMjHl+6ldvoAL14SG+uz+tgWkcG7/EH6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UaQv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5" o:spid="_x0000_s1090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jMkMQA&#10;AADbAAAADwAAAGRycy9kb3ducmV2LnhtbESPQWvCQBSE74X+h+UVvNVNexBNXaUWihaUojbg8ZF9&#10;Jql5b0N2G+O/d4WCx2FmvmGm855r1VHrKycGXoYJKJLc2UoKAz/7z+cxKB9QLNZOyMCFPMxnjw9T&#10;TK07y5a6XShUhIhP0UAZQpNq7fOSGP3QNSTRO7qWMUTZFtq2eI5wrvVrkow0YyVxocSGPkrKT7s/&#10;NjDhjPn3sqZuUX/5bpll35tDZszgqX9/AxWoD/fwf3tlDYwncPsSf4CeX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5YzJ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6" o:spid="_x0000_s1091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vz0M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5dr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789D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7" o:spid="_x0000_s1092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dWS8QA&#10;AADbAAAADwAAAGRycy9kb3ducmV2LnhtbESPX2vCQBDE3wW/w7FC3/SiD8WmnlIFaQuW4p9AH5fc&#10;Nolm90LuGuO37xUKPg4zvxlmseq5Vh21vnJiYDpJQJHkzlZSGDgdt+M5KB9QLNZOyMCNPKyWw8EC&#10;U+uusqfuEAoVS8SnaKAMoUm19nlJjH7iGpLofbuWMUTZFtq2eI3lXOtZkjxqxkriQokNbUrKL4cf&#10;NvDEGfP5tqNuXb/77jXLPj++MmMeRv3LM6hAfbiH/+k3G7kp/H2JP0Av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3Vk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8" o:spid="_x0000_s1093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XIPMMA&#10;AADbAAAADwAAAGRycy9kb3ducmV2LnhtbESPQWvCQBSE7wX/w/IEb3WjB6mpq1RB2kKlVA30+Mi+&#10;JtG8tyG7jfHfuwWhx2Hmm2EWq55r1VHrKycGJuMEFEnubCWFgeNh+/gEygcUi7UTMnAlD6vl4GGB&#10;qXUX+aJuHwoVS8SnaKAMoUm19nlJjH7sGpLo/biWMUTZFtq2eInlXOtpksw0YyVxocSGNiXl5/0v&#10;G5hzxny6flC3rt9995pln7vvzJjRsH95BhWoD//hO/1mIzeFvy/xB+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XIPM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39" o:spid="_x0000_s1094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ltp8QA&#10;AADbAAAADwAAAGRycy9kb3ducmV2LnhtbESPUWvCQBCE3wX/w7GCb3qxhV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pbaf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0" o:spid="_x0000_s1095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D108QA&#10;AADbAAAADwAAAGRycy9kb3ducmV2LnhtbESPUWvCQBCE3wX/w7GCb3qxl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A9d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1" o:spid="_x0000_s1096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xQSMQA&#10;AADbAAAADwAAAGRycy9kb3ducmV2LnhtbESPUWvCQBCE3wX/w7GCb3qx0FJTT7GFUoWWUm2gj0tu&#10;m0SzeyF3xvjvewXBx2Hmm2EWq55r1VHrKycGZtMEFEnubCWFge/96+QRlA8oFmsnZOBCHlbL4WCB&#10;qXVn+aJuFwoVS8SnaKAMoUm19nlJjH7qGpLo/bqWMUTZFtq2eI7lXOu7JHnQjJXEhRIbeikpP+5O&#10;bGDOGfPh8k7dc7313VuWfX78ZMaMR/36CVSgPtzCV3pjI3cP/1/iD9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MUE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2" o:spid="_x0000_s1097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7OP8MA&#10;AADbAAAADwAAAGRycy9kb3ducmV2LnhtbESPQWvCQBSE74L/YXlCb7qpB2lTV2kFsYWKVA30+Mi+&#10;JtG8tyG7jfHfu0Khx2Hmm2Hmy55r1VHrKycGHicJKJLc2UoKA8fDevwEygcUi7UTMnAlD8vFcDDH&#10;1LqLfFG3D4WKJeJTNFCG0KRa+7wkRj9xDUn0flzLGKJsC21bvMRyrvU0SWaasZK4UGJDq5Ly8/6X&#10;DTxzxny6flL3Vn/4bpNlu+13ZszDqH99ARWoD//hP/rdRm4G9y/xB+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7OP8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3" o:spid="_x0000_s1098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rpMQA&#10;AADbAAAADwAAAGRycy9kb3ducmV2LnhtbESPQWvCQBSE74L/YXmCN93YQ1tTV7GFUoWWUm2gx0f2&#10;NYnmvQ3ZNcZ/3y0IHoeZb4ZZrHquVUetr5wYmE0TUCS5s5UUBr73r5NHUD6gWKydkIELeVgth4MF&#10;ptad5Yu6XShULBGfooEyhCbV2uclMfqpa0ii9+taxhBlW2jb4jmWc63vkuReM1YSF0ps6KWk/Lg7&#10;sYE5Z8yHyzt1z/XWd29Z9vnxkxkzHvXrJ1CB+nALX+mNjdwD/H+JP0Av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Sa6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4" o:spid="_x0000_s1099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3/1sEA&#10;AADbAAAADwAAAGRycy9kb3ducmV2LnhtbERPTUvDQBC9C/0PyxS82U09FE27LVYQW6iI1UCPQ3ZM&#10;opnZkF3T9N87B8Hj432vNiO3ZqA+NkEczGcZGJIy+EYqBx/vTzd3YGJC8dgGIQcXirBZT65WmPtw&#10;ljcajqkyGiIxRwd1Sl1ubSxrYoyz0JEo9xl6xqSwr6zv8azh3NrbLFtYxka0ocaOHmsqv48/7OCe&#10;C+avy4GGbbuPw3NRvL6cCueup+PDEkyiMf2L/9w7rz4dq1/0B9j1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TN/9b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5" o:spid="_x0000_s1100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FaTcMA&#10;AADbAAAADwAAAGRycy9kb3ducmV2LnhtbESPQWvCQBSE74L/YXmCN920h1JTV2kFaQWLVA30+Mi+&#10;JtG8tyG7xvjvuwWhx2Hmm2Hmy55r1VHrKycGHqYJKJLc2UoKA8fDevIMygcUi7UTMnAjD8vFcDDH&#10;1LqrfFG3D4WKJeJTNFCG0KRa+7wkRj91DUn0flzLGKJsC21bvMZyrvVjkjxpxkriQokNrUrKz/sL&#10;G5hxxny6bal7qze+e8+y3ed3Zsx41L++gArUh//wnf6wkZvB35f4A/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FaTcMAAADb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6" o:spid="_x0000_s1101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/fvM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vj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H9+8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7" o:spid="_x0000_s1102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N6J8IA&#10;AADcAAAADwAAAGRycy9kb3ducmV2LnhtbERPTWvCQBC9F/wPywi91Y09lBpdRYXSCi2lasDjkB2T&#10;aGY2ZNcY/323IPQ2j/c5s0XPteqo9ZUTA+NRAookd7aSwsB+9/b0CsoHFIu1EzJwIw+L+eBhhql1&#10;V/mhbhsKFUPEp2igDKFJtfZ5SYx+5BqSyB1dyxgibAttW7zGcK71c5K8aMZKYkOJDa1Lys/bCxuY&#10;cMZ8un1St6o3vnvPsu+vQ2bM47BfTkEF6sO/+O7+sHF+Moa/Z+IFev4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U3on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8" o:spid="_x0000_s1103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HkUMIA&#10;AADcAAAADwAAAGRycy9kb3ducmV2LnhtbERPTWvCQBC9F/oflil4qxs9iKauUgtFBaVoG+hxyE6T&#10;tJnZkF1j/PduQfA2j/c582XPteqo9ZUTA6NhAookd7aSwsDX5/vzFJQPKBZrJ2TgQh6Wi8eHOabW&#10;neVA3TEUKoaIT9FAGUKTau3zkhj90DUkkftxLWOIsC20bfEcw7nW4ySZaMZKYkOJDb2VlP8dT2xg&#10;xhnz72VH3are+m6dZR/778yYwVP/+gIqUB/u4pt7Y+P8ZAz/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geRQ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49" o:spid="_x0000_s1104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1By8MA&#10;AADcAAAADwAAAGRycy9kb3ducmV2LnhtbERPTWvCQBC9F/wPywi91Y0K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M1By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0" o:spid="_x0000_s1105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TZv8MA&#10;AADcAAAADwAAAGRycy9kb3ducmV2LnhtbERPTWvCQBC9F/wPywi91Y0i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yTZv8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1" o:spid="_x0000_s1106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h8JMMA&#10;AADcAAAADwAAAGRycy9kb3ducmV2LnhtbERPTWvCQBC9F/wPywi91Y2CUlNXsQWxBaVUG+hxyE6T&#10;aGY2ZLcx/nu3UOhtHu9zFquea9VR6ysnBsajBBRJ7mwlhYHP4+bhEZQPKBZrJ2TgSh5Wy8HdAlPr&#10;LvJB3SEUKoaIT9FAGUKTau3zkhj9yDUkkft2LWOIsC20bfESw7nWkySZacZKYkOJDb2UlJ8PP2xg&#10;zhnz6bqj7rl+8902y973X5kx98N+/QQqUB/+xX/uVxvnJ1P4fSZe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Gh8J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2" o:spid="_x0000_s1107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LriU8IA&#10;AADcAAAADwAAAGRycy9kb3ducmV2LnhtbERPTWvCQBC9F/wPywje6sYepI2uooLUQkupGvA4ZMck&#10;mpkN2W2M/75bKPQ2j/c582XPteqo9ZUTA5NxAookd7aSwsDxsH18BuUDisXaCRm4k4flYvAwx9S6&#10;m3xRtw+FiiHiUzRQhtCkWvu8JEY/dg1J5M6uZQwRtoW2Ld5iONf6KUmmmrGS2FBiQ5uS8uv+mw28&#10;cMZ8ub9Tt67ffPeaZZ8fp8yY0bBfzUAF6sO/+M+9s3F+MoX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uuJT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3" o:spid="_x0000_s1108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ZHyMMA&#10;AADcAAAADwAAAGRycy9kb3ducmV2LnhtbERPTWvCQBC9F/wPywi91Y0etKauYgtiC0qpNtDjkJ0m&#10;0cxsyG5j/PduodDbPN7nLFY916qj1ldODIxHCSiS3NlKCgOfx83DIygfUCzWTsjAlTysloO7BabW&#10;XeSDukMoVAwRn6KBMoQm1drnJTH6kWtIIvftWsYQYVto2+IlhnOtJ0ky1YyVxIYSG3opKT8fftjA&#10;nDPm03VH3XP95rttlr3vvzJj7of9+glUoD78i//crzbOT2bw+0y8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/ZHyM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4" o:spid="_x0000_s1109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nTusUA&#10;AADcAAAADwAAAGRycy9kb3ducmV2LnhtbESPQUvDQBCF74L/YRnBm93oQWzabVFBVLCURgM9Dtkx&#10;iWZmQ3ZN03/vHAq9zfDevPfNcj1xZ0YaYhvEwe0sA0NSBd9K7eDr8+XmAUxMKB67IOTgSBHWq8uL&#10;JeY+HGRHY5FqoyESc3TQpNTn1saqIcY4Cz2Jat9hYEy6DrX1Ax40nDt7l2X3lrEVbWiwp+eGqt/i&#10;jx3MuWT+OX7Q+NS9x/G1LLebfenc9dX0uACTaEpn8+n6zSt+prT6jE5gV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+adO6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5" o:spid="_x0000_s1110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V2IcIA&#10;AADcAAAADwAAAGRycy9kb3ducmV2LnhtbERPTWvCQBC9F/wPywje6sYepKauUgWpgqVUDfQ4ZKdJ&#10;NDMbsmuM/75bKPQ2j/c582XPteqo9ZUTA5NxAookd7aSwsDpuHl8BuUDisXaCRm4k4flYvAwx9S6&#10;m3xSdwiFiiHiUzRQhtCkWvu8JEY/dg1J5L5dyxgibAttW7zFcK71U5JMNWMlsaHEhtYl5ZfDlQ3M&#10;OGM+3/fUreqd796y7OP9KzNmNOxfX0AF6sO/+M+9tXF+MoPfZ+IFev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JXYh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6" o:spid="_x0000_s1111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ZJYcUA&#10;AADcAAAADwAAAGRycy9kb3ducmV2LnhtbESPQUvDQBCF7wX/wzKCt3bTHorGbosWSisoYjXgcciO&#10;STQzG7Jrmv575yD0NsN78943q83IrRmoj00QB/NZBoakDL6RysHH+256CyYmFI9tEHJwpgib9dVk&#10;hbkPJ3mj4ZgqoyESc3RQp9Tl1sayJsY4Cx2Jal+hZ0y69pX1PZ40nFu7yLKlZWxEG2rsaFtT+XP8&#10;ZQd3XDB/n59peGyf4rAviteXz8K5m+vx4R5MojFdzP/XB6/4c8XXZ3QCu/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xklhxQAAANw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7" o:spid="_x0000_s1112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ors+sMA&#10;AADcAAAADwAAAGRycy9kb3ducmV2LnhtbERPTWvCQBC9F/oflhG81U16kBpdRQulLVRK1YDHITsm&#10;aTOzIbuN8d+7BaG3ebzPWawGblRPna+dGEgnCSiSwtlaSgOH/cvDEygfUCw2TsjAhTyslvd3C8ys&#10;O8sX9btQqhgiPkMDVQhtprUvKmL0E9eSRO7kOsYQYVdq2+E5hnOjH5NkqhlriQ0VtvRcUfGz+2UD&#10;M86Zvy8f1G+ad9+/5vnn9pgbMx4N6zmoQEP4F9/cbzbOT1P4eyZeoJd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ors+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8" o:spid="_x0000_s1113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hyjcMA&#10;AADcAAAADwAAAGRycy9kb3ducmV2LnhtbERPS2vCQBC+F/oflil4qxs9SBtdRQtFCy3FR8DjkB2T&#10;aGY2ZLcx/vtuoeBtPr7nzBY916qj1ldODIyGCSiS3NlKCgOH/fvzCygfUCzWTsjAjTws5o8PM0yt&#10;u8qWul0oVAwRn6KBMoQm1drnJTH6oWtIIndyLWOIsC20bfEaw7nW4ySZaMZKYkOJDb2VlF92P2zg&#10;lTPm8+2TulX94bt1ln1/HTNjBk/9cgoqUB/u4n/3xsb5ozH8PRMv0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hyj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59" o:spid="_x0000_s1114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TXFsMA&#10;AADcAAAADwAAAGRycy9kb3ducmV2LnhtbERPTWvCQBC9C/6HZYTe6sYK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TXF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0" o:spid="_x0000_s1115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v1PYsMA&#10;AADcAAAADwAAAGRycy9kb3ducmV2LnhtbERPTWvCQBC9C/6HZYTe6sYi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v1PYs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1" o:spid="_x0000_s1116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Hq+cMA&#10;AADcAAAADwAAAGRycy9kb3ducmV2LnhtbERPTWvCQBC9C/6HZYTe6saCRaOr2EKxhRbRNuBxyE6T&#10;1MxsyG5j/PddoeBtHu9zluuea9VR6ysnBibjBBRJ7mwlhYGvz5f7GSgfUCzWTsjAhTysV8PBElPr&#10;zrKn7hAKFUPEp2igDKFJtfZ5SYx+7BqSyH27ljFE2BbatniO4VzrhyR51IyVxIYSG3ouKT8dftnA&#10;nDPmn8s7dU/1m++2Wbb7OGbG3I36zQJUoD7cxP/uVxvnT6ZwfSZeo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bHq+cMAAADcAAAADwAAAAAAAAAAAAAAAACYAgAAZHJzL2Rv&#10;d25yZXYueG1sUEsFBgAAAAAEAAQA9QAAAIgDAAAAAA=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462" o:spid="_x0000_s1117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N0jsIA&#10;AADcAAAADwAAAGRycy9kb3ducmV2LnhtbERPTWvCQBC9F/wPywi91Y0epE1dpQpihZaiNuBxyI5J&#10;amY2ZNcY/323UPA2j/c5s0XPteqo9ZUTA+NRAookd7aSwsD3Yf30DMoHFIu1EzJwIw+L+eBhhql1&#10;V9lRtw+FiiHiUzRQhtCkWvu8JEY/cg1J5E6uZQwRtoW2LV5jONd6kiRTzVhJbCixoVVJ+Xl/YQMv&#10;nDH/3D6oW9Zb322y7OvzmBnzOOzfXkEF6sNd/O9+t3H+eAp/z8QL9Pw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Y3SOwgAAANwAAAAPAAAAAAAAAAAAAAAAAJgCAABkcnMvZG93&#10;bnJldi54bWxQSwUGAAAAAAQABAD1AAAAhw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7F1BA9" w:rsidRPr="003D0A9E" w:rsidRDefault="007F1BA9" w:rsidP="00914961"/>
        </w:tc>
        <w:tc>
          <w:tcPr>
            <w:tcW w:w="2113" w:type="dxa"/>
          </w:tcPr>
          <w:p w:rsidR="007F1BA9" w:rsidRPr="003D0A9E" w:rsidRDefault="007F1BA9" w:rsidP="00914961"/>
        </w:tc>
        <w:tc>
          <w:tcPr>
            <w:tcW w:w="1981" w:type="dxa"/>
          </w:tcPr>
          <w:p w:rsidR="007F1BA9" w:rsidRPr="003D0A9E" w:rsidRDefault="007F1BA9" w:rsidP="00914961"/>
        </w:tc>
        <w:tc>
          <w:tcPr>
            <w:tcW w:w="2070" w:type="dxa"/>
          </w:tcPr>
          <w:p w:rsidR="007F1BA9" w:rsidRPr="003D0A9E" w:rsidRDefault="007F1BA9" w:rsidP="00914961"/>
        </w:tc>
      </w:tr>
      <w:tr w:rsidR="007F1BA9" w:rsidRPr="003D0A9E" w:rsidTr="00DC078A">
        <w:trPr>
          <w:trHeight w:val="1300"/>
        </w:trPr>
        <w:tc>
          <w:tcPr>
            <w:tcW w:w="10912" w:type="dxa"/>
            <w:gridSpan w:val="5"/>
          </w:tcPr>
          <w:p w:rsidR="007F1BA9" w:rsidRPr="003D0A9E" w:rsidRDefault="007F1BA9" w:rsidP="00914961"/>
        </w:tc>
      </w:tr>
      <w:tr w:rsidR="007F1BA9" w:rsidRPr="003D0A9E" w:rsidTr="00914961">
        <w:trPr>
          <w:trHeight w:val="980"/>
        </w:trPr>
        <w:tc>
          <w:tcPr>
            <w:tcW w:w="2480" w:type="dxa"/>
          </w:tcPr>
          <w:p w:rsidR="007F1BA9" w:rsidRPr="003D0A9E" w:rsidRDefault="007F1BA9" w:rsidP="00914961">
            <w:pPr>
              <w:jc w:val="center"/>
            </w:pPr>
            <w:r w:rsidRPr="003D0A9E">
              <w:rPr>
                <w:noProof/>
              </w:rPr>
              <w:pict>
                <v:shape id="Resim 23" o:spid="_x0000_i1031" type="#_x0000_t75" style="width:116.25pt;height:116.25pt;visibility:visible">
                  <v:imagedata r:id="rId12" o:title="" grayscale="t"/>
                </v:shape>
              </w:pict>
            </w:r>
          </w:p>
        </w:tc>
        <w:tc>
          <w:tcPr>
            <w:tcW w:w="2268" w:type="dxa"/>
          </w:tcPr>
          <w:p w:rsidR="007F1BA9" w:rsidRPr="003D0A9E" w:rsidRDefault="007F1BA9" w:rsidP="00C17273">
            <w:pPr>
              <w:jc w:val="center"/>
            </w:pPr>
          </w:p>
        </w:tc>
        <w:tc>
          <w:tcPr>
            <w:tcW w:w="2113" w:type="dxa"/>
          </w:tcPr>
          <w:p w:rsidR="007F1BA9" w:rsidRPr="003D0A9E" w:rsidRDefault="007F1BA9" w:rsidP="00994D1C">
            <w:pPr>
              <w:jc w:val="center"/>
            </w:pPr>
            <w:r w:rsidRPr="003D0A9E">
              <w:rPr>
                <w:noProof/>
              </w:rPr>
              <w:pict>
                <v:shape id="Resim 263" o:spid="_x0000_i1032" type="#_x0000_t75" style="width:97.5pt;height:111.75pt;visibility:visible">
                  <v:imagedata r:id="rId13" o:title=""/>
                </v:shape>
              </w:pict>
            </w:r>
          </w:p>
        </w:tc>
        <w:tc>
          <w:tcPr>
            <w:tcW w:w="1981" w:type="dxa"/>
          </w:tcPr>
          <w:p w:rsidR="007F1BA9" w:rsidRPr="003D0A9E" w:rsidRDefault="007F1BA9" w:rsidP="00994D1C">
            <w:pPr>
              <w:jc w:val="center"/>
            </w:pPr>
          </w:p>
        </w:tc>
        <w:tc>
          <w:tcPr>
            <w:tcW w:w="2070" w:type="dxa"/>
          </w:tcPr>
          <w:p w:rsidR="007F1BA9" w:rsidRPr="003D0A9E" w:rsidRDefault="007F1BA9" w:rsidP="00914961">
            <w:r w:rsidRPr="003D0A9E">
              <w:rPr>
                <w:noProof/>
              </w:rPr>
              <w:pict>
                <v:shape id="Resim 265" o:spid="_x0000_i1033" type="#_x0000_t75" style="width:96pt;height:113.25pt;visibility:visible">
                  <v:imagedata r:id="rId14" o:title="" grayscale="t"/>
                </v:shape>
              </w:pict>
            </w:r>
          </w:p>
        </w:tc>
      </w:tr>
      <w:tr w:rsidR="007F1BA9" w:rsidRPr="003D0A9E" w:rsidTr="00914961">
        <w:trPr>
          <w:trHeight w:val="980"/>
        </w:trPr>
        <w:tc>
          <w:tcPr>
            <w:tcW w:w="2480" w:type="dxa"/>
          </w:tcPr>
          <w:p w:rsidR="007F1BA9" w:rsidRPr="003D0A9E" w:rsidRDefault="007F1BA9" w:rsidP="00914961">
            <w:r>
              <w:rPr>
                <w:noProof/>
              </w:rPr>
              <w:pict>
                <v:group id="Group 647" o:spid="_x0000_s1118" style="position:absolute;margin-left:-3.45pt;margin-top:3.6pt;width:542.85pt;height:41.7pt;z-index:251660288;mso-position-horizontal-relative:text;mso-position-vertical-relative:text" coordorigin="567,14787" coordsize="10800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">
                  <v:group id="Group 648" o:spid="_x0000_s1119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rect id="Rectangle 649" o:spid="_x0000_s1120" style="position:absolute;left:567;top:15286;width:10800;height:22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OCLMMA&#10;AADaAAAADwAAAGRycy9kb3ducmV2LnhtbESPzWrDMBCE74G+g9hCb4lcU0ziRDahtNBToY5zyG2x&#10;NraJtXIt1T9vXxUKOQ4z8w1zyGfTiZEG11pW8LyJQBBXVrdcKyhP7+stCOeRNXaWScFCDvLsYXXA&#10;VNuJv2gsfC0ChF2KChrv+1RKVzVk0G1sTxy8qx0M+iCHWuoBpwA3nYyjKJEGWw4LDfb02lB1K36M&#10;Ancp+fz9Er+57hx9Xk5jkZh6UerpcT7uQXia/T383/7QCnbwdyXcAJ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POCLMMAAADaAAAADwAAAAAAAAAAAAAAAACYAgAAZHJzL2Rv&#10;d25yZXYueG1sUEsFBgAAAAAEAAQA9QAAAIgDAAAAAA==&#10;" filled="f" fillcolor="black" strokecolor="#3cc" strokeweight=".62pt">
                      <v:stroke dashstyle="1 1" endcap="round"/>
                      <v:path arrowok="t"/>
                    </v:rect>
                    <v:rect id="Rectangle 650" o:spid="_x0000_s1121" style="position:absolute;left:567;top:15009;width:10800;height:27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TpLsYA&#10;AADbAAAADwAAAGRycy9kb3ducmV2LnhtbESPQWvCQBCF70L/wzJCb7rRkiLRTRC1RS+1RgvtbchO&#10;k9DsbMiuGv+9Wyj0NsN78743i6w3jbhQ52rLCibjCARxYXXNpYLT8WU0A+E8ssbGMim4kYMsfRgs&#10;MNH2yge65L4UIYRdggoq79tESldUZNCNbUsctG/bGfRh7UqpO7yGcNPIaRQ9S4M1B0KFLa0qKn7y&#10;swnc6Re+vW4+1k/b5b6cfb7vNrGOlXoc9ss5CE+9/zf/XW91qB/D7y9hAJne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iTpLsYAAADbAAAADwAAAAAAAAAAAAAAAACYAgAAZHJz&#10;L2Rvd25yZXYueG1sUEsFBgAAAAAEAAQA9QAAAIsDAAAAAA==&#10;" filled="f" fillcolor="black" strokecolor="red" strokeweight=".62pt">
                      <v:stroke dashstyle="1 1" endcap="round"/>
                      <v:path arrowok="t"/>
                    </v:rect>
                    <v:rect id="Rectangle 651" o:spid="_x0000_s1122" style="position:absolute;left:567;top:14787;width:10800;height:22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tLwL8A&#10;AADbAAAADwAAAGRycy9kb3ducmV2LnhtbERPTYvCMBC9L/gfwgje1tQiRbrGIqLgSbDqwdvQzLbF&#10;ZlKbWOu/NwsL3ubxPmeZDaYRPXWutqxgNo1AEBdW11wqOJ923wsQziNrbCyTghc5yFajryWm2j75&#10;SH3uSxFC2KWooPK+TaV0RUUG3dS2xIH7tZ1BH2BXSt3hM4SbRsZRlEiDNYeGClvaVFTc8odR4K5n&#10;vtzn8dY1l+hwPfV5YsqXUpPxsP4B4WnwH/G/e6/D/AT+fgkHyN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QO0vAvwAAANsAAAAPAAAAAAAAAAAAAAAAAJgCAABkcnMvZG93bnJl&#10;di54bWxQSwUGAAAAAAQABAD1AAAAhAMAAAAA&#10;" filled="f" fillcolor="black" strokecolor="#3cc" strokeweight=".62pt">
                      <v:stroke dashstyle="1 1" endcap="round"/>
                      <v:path arrowok="t"/>
                    </v:rect>
                  </v:group>
                  <v:group id="Group 652" o:spid="_x0000_s1123" style="position:absolute;left:567;top:14787;width:10800;height:720" coordorigin="567,14787" coordsize="108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  <v:shape id="Freeform 653" o:spid="_x0000_s1124" style="position:absolute;left:5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ifrMQA&#10;AADbAAAADwAAAGRycy9kb3ducmV2LnhtbESPX2vCQBDE3wv9DscWfKsXfZA2eooWihZain8CPi65&#10;NYlm90LuGuO37xUKPg4z8xtmtui5Vh21vnJiYDRMQJHkzlZSGDjs359fQPmAYrF2QgZu5GExf3yY&#10;YWrdVbbU7UKhIkR8igbKEJpUa5+XxOiHriGJ3sm1jCHKttC2xWuEc63HSTLRjJXEhRIbeispv+x+&#10;2MArZ8zn2yd1q/rDd+ss+/46ZsYMnvrlFFSgPtzD/+2NNTAewd+X+AP0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ZIn6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4" o:spid="_x0000_s1125" style="position:absolute;left:11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2iQ8UA&#10;AADbAAAADwAAAGRycy9kb3ducmV2LnhtbESPX2vCQBDE3wt+h2OFvtVLfag1ekpbKG1BEf8EfFxy&#10;axKb3Qu5a4zf3isU+jjMzG+Y+bLnWnXU+sqJgcdRAookd7aSwsBh//7wDMoHFIu1EzJwJQ/LxeBu&#10;jql1F9lStwuFihDxKRooQ2hSrX1eEqMfuYYkeifXMoYo20LbFi8RzrUeJ8mTZqwkLpTY0FtJ+ffu&#10;hw1MOWM+X1fUvdZfvvvIss36mBlzP+xfZqAC9eE//Nf+tAbGE/j9En+AXt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7aJ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5" o:spid="_x0000_s1126" style="position:absolute;left:8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3I2McEA&#10;AADbAAAADwAAAGRycy9kb3ducmV2LnhtbERPS2vCQBC+C/0PywjedKOHYqOr1ILYQkvxEehxyE6T&#10;1MxsyK4x/nv3UPD48b2X655r1VHrKycGppMEFEnubCWFgdNxO56D8gHFYu2EDNzIw3r1NFhiat1V&#10;9tQdQqFiiPgUDZQhNKnWPi+J0U9cQxK5X9cyhgjbQtsWrzGcaz1LkmfNWElsKLGht5Ly8+HCBl44&#10;Y/67fVK3qT98t8uy76+fzJjRsH9dgArUh4f43/1uDczi2Pgl/gC9u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dyNj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6" o:spid="_x0000_s1127" style="position:absolute;left:137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TqsQA&#10;AADbAAAADwAAAGRycy9kb3ducmV2LnhtbESPQWvCQBSE74L/YXlCb7rRQ9HUVapQ2kJLURvw+Mg+&#10;k9S8tyG7jfHfu4WCx2FmvmGW655r1VHrKycGppMEFEnubCWFge/Dy3gOygcUi7UTMnAlD+vVcLDE&#10;1LqL7Kjbh0JFiPgUDZQhNKnWPi+J0U9cQxK9k2sZQ5RtoW2LlwjnWs+S5FEzVhIXSmxoW1J+3v+y&#10;gQVnzD/XD+o29bvvXrPs6/OYGfMw6p+fQAXqwz38336zBmYL+PsSf4Be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g+k6r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7" o:spid="_x0000_s1128" style="position:absolute;left:16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2s6s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drO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8" o:spid="_x0000_s1129" style="position:absolute;left:19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EJccQA&#10;AADbAAAADwAAAGRycy9kb3ducmV2LnhtbESPUWvCQBCE3wX/w7FC3+rFC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RCX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59" o:spid="_x0000_s1130" style="position:absolute;left:21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OXBsUA&#10;AADbAAAADwAAAGRycy9kb3ducmV2LnhtbESPX2vCQBDE3wt+h2OFvtVLLUi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zQ5cG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0" o:spid="_x0000_s1131" style="position:absolute;left:244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8yncUA&#10;AADbAAAADwAAAGRycy9kb3ducmV2LnhtbESPX2vCQBDE3wt+h2OFvtVLK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DzKd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1" o:spid="_x0000_s1132" style="position:absolute;left:272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aq6c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Pmqu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2" o:spid="_x0000_s1133" style="position:absolute;left:29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oPcs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qD3L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3" o:spid="_x0000_s1134" style="position:absolute;left:32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RBc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x4kQ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4" o:spid="_x0000_s1135" style="position:absolute;left:352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Q0nsQA&#10;AADbAAAADwAAAGRycy9kb3ducmV2LnhtbESPUUvDQBCE3wv+h2MF3+ylF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0NJ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5" o:spid="_x0000_s1136" style="position:absolute;left:379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qug7MEA&#10;AADbAAAADwAAAGRycy9kb3ducmV2LnhtbERPS2vCQBC+F/wPywi96aYt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KroO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6" o:spid="_x0000_s1137" style="position:absolute;left:40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ecFd8UA&#10;AADbAAAADwAAAGRycy9kb3ducmV2LnhtbESPX2vCQBDE3wt+h2OFvtVLL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5wV3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7" o:spid="_x0000_s1138" style="position:absolute;left:43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vfl8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Tb35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8" o:spid="_x0000_s1139" style="position:absolute;left:45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d6DMQA&#10;AADbAAAADwAAAGRycy9kb3ducmV2LnhtbESPUWvCQBCE3wX/w7FC3+rFI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uXeg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69" o:spid="_x0000_s1140" style="position:absolute;left:486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lB4MQA&#10;AADbAAAADwAAAGRycy9kb3ducmV2LnhtbESPUUvDQBCE3wv+h2MF3+ylVor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QJQe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0" o:spid="_x0000_s1141" style="position:absolute;left:51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DZlMUA&#10;AADbAAAADwAAAGRycy9kb3ducmV2LnhtbESPX2vCQBDE3wt+h2OFvtVLi0i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4NmU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1" o:spid="_x0000_s1142" style="position:absolute;left:54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x8D8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2B+C6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sfA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2" o:spid="_x0000_s1143" style="position:absolute;left:56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7ie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R+4n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3" o:spid="_x0000_s1144" style="position:absolute;left:5942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H48QA&#10;AADbAAAADwAAAGRycy9kb3ducmV2LnhtbESPUUvDQBCE3wv+h2MF3+ylUqz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syR+P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4" o:spid="_x0000_s1145" style="position:absolute;left:62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3TkcEA&#10;AADbAAAADwAAAGRycy9kb3ducmV2LnhtbERPS2vCQBC+F/wPywi96aalFI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qt05H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5" o:spid="_x0000_s1146" style="position:absolute;left:64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F2CsUA&#10;AADbAAAADwAAAGRycy9kb3ducmV2LnhtbESPX2vCQBDE3wt+h2OFvtVLpZQ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4XYK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6" o:spid="_x0000_s1147" style="position:absolute;left:67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JJSs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6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ECSUr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7" o:spid="_x0000_s1148" style="position:absolute;left:7017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7s0cQA&#10;AADbAAAADwAAAGRycy9kb3ducmV2LnhtbESPUWvCQBCE3wX/w7FC3+rFgkWjp9hCsYUW0Tbg45Lb&#10;JqnZvZC7xvjve0LBx2FmvmGW655r1VHrKycGJuMEFEnubCWFga/Pl/sZKB9QLNZOyMCFPKxXw8ES&#10;U+vOsqfuEAoVIeJTNFCG0KRa+7wkRj92DUn0vl3LGKJsC21bPEc41/ohSR41YyVxocSGnkvKT4df&#10;NjDnjPnn8k7dU/3mu22W7T6OmTF3o36zABWoD7fwf/vVGphO4Pol/gC9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O7NH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8" o:spid="_x0000_s1149" style="position:absolute;left:728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xypsUA&#10;AADbAAAADwAAAGRycy9kb3ducmV2LnhtbESPX2vCQBDE3wt+h2OFvtVLhUqNntIWSltQxD8BH5fc&#10;msRm90LuGuO39wqFPg4z8xtmvuy5Vh21vnJi4HGUgCLJna2kMHDYvz88g/IBxWLthAxcycNyMbib&#10;Y2rdRbbU7UKhIkR8igbKEJpUa5+XxOhHriGJ3sm1jCHKttC2xUuEc63HSTLRjJXEhRIbeisp/979&#10;sIEpZ8zn64q61/rLdx9ZtlkfM2Puh/3LDFSgPvyH/9qf1sDT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nHKm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79" o:spid="_x0000_s1150" style="position:absolute;left:755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DXPcQA&#10;AADbAAAADwAAAGRycy9kb3ducmV2LnhtbESPUUvDQBCE3wv+h2MF3+ylF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HQ1z3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0" o:spid="_x0000_s1151" style="position:absolute;left:782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lPScQA&#10;AADbAAAADwAAAGRycy9kb3ducmV2LnhtbESPUUvDQBCE3wv+h2MF3+ylUovGXIoKRQWL2Dbg45Lb&#10;JtHsXsidafrvvYLQx2FmvmGy5citGqj3jRMDs2kCiqR0tpHKwG67ur4D5QOKxdYJGTiSh2V+Mckw&#10;te4gnzRsQqUiRHyKBuoQulRrX9bE6KeuI4ne3vWMIcq+0rbHQ4Rzq2+SZKEZG4kLNXb0XFP5s/ll&#10;A/dcMH8f32l4at/88FIUH+uvwpiry/HxAVSgMZzD/+1Xa+B2Dq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5T0n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1" o:spid="_x0000_s1152" style="position:absolute;left:809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Xq0sUA&#10;AADbAAAADwAAAGRycy9kb3ducmV2LnhtbESPX2vCQBDE3wt+h2OFvtVLC0qNntIWSltQxD8BH5fc&#10;msRm90LuGuO39wqFPg4z8xtmvuy5Vh21vnJi4HGUgCLJna2kMHDYvz88g/IBxWLthAxcycNyMbib&#10;Y2rdRbbU7UKhIkR8igbKEJpUa5+XxOhHriGJ3sm1jCHKttC2xUuEc62fkmSiGSuJCyU29FZS/r37&#10;YQNTzpjP1xV1r/WX7z6ybLM+ZsbcD/uXGahAffgP/7U/rYHxGH6/xB+gF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derS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2" o:spid="_x0000_s1153" style="position:absolute;left:836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0pc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m6X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ndKX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3" o:spid="_x0000_s1154" style="position:absolute;left:863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vRPsQA&#10;AADbAAAADwAAAGRycy9kb3ducmV2LnhtbESPUUvDQBCE3wv+h2MF3+ylQq3GXIoKRQWL2Dbg45Lb&#10;JtHsXsidafrvvYLQx2FmvmGy5citGqj3jRMDs2kCiqR0tpHKwG67ur4D5QOKxdYJGTiSh2V+Mckw&#10;te4gnzRsQqUiRHyKBuoQulRrX9bE6KeuI4ne3vWMIcq+0rbHQ4Rzq2+S5FYzNhIXauzouabyZ/PL&#10;Bu65YP4+vtPw1L754aUoPtZfhTFXl+PjA6hAYziH/9uv1sB8Aacv8Qfo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7r0T7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4" o:spid="_x0000_s1155" style="position:absolute;left:889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RFTMEA&#10;AADbAAAADwAAAGRycy9kb3ducmV2LnhtbERPS2vCQBC+F/wPywi96aaFFo2uUgulLVTER8DjkB2T&#10;aGY2ZLcx/vvuQejx43vPlz3XqqPWV04MPI0TUCS5s5UUBg77j9EElA8oFmsnZOBGHpaLwcMcU+uu&#10;sqVuFwoVQ8SnaKAMoUm19nlJjH7sGpLInVzLGCJsC21bvMZwrvVzkrxqxkpiQ4kNvZeUX3a/bGDK&#10;GfP59kPdqv723WeWbdbHzJjHYf82AxWoD//iu/vLGniJY+OX+AP0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90RUz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5" o:spid="_x0000_s1156" style="position:absolute;left:9168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jg18UA&#10;AADbAAAADwAAAGRycy9kb3ducmV2LnhtbESPX2vCQBDE3wt+h2OFvtVLhZYaPaUVSluwiH8CPi65&#10;NYnN7oXcNcZv7xUKPg4z8xtmtui5Vh21vnJi4HGUgCLJna2kMLDfvT+8gPIBxWLthAxcyMNiPrib&#10;YWrdWTbUbUOhIkR8igbKEJpUa5+XxOhHriGJ3tG1jCHKttC2xXOEc63HSfKsGSuJCyU2tCwp/9n+&#10;soEJZ8yny4q6t/rLdx9Ztv4+ZMbcD/vXKahAfbiF/9uf1sDTBP6+xB+g5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gOODXxQAAANsAAAAPAAAAAAAAAAAAAAAAAJgCAABkcnMv&#10;ZG93bnJldi54bWxQSwUGAAAAAAQABAD1AAAAigMAAAAA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6" o:spid="_x0000_s1157" style="position:absolute;left:9436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6D98EA&#10;AADbAAAADwAAAGRycy9kb3ducmV2LnhtbERPTWvCQBC9F/wPyxS81U17kJq6ihWKFirStAGPQ3ZM&#10;YjOzIbvG+O+7B8Hj433PlwM3qqfO104MPE8SUCSFs7WUBn5/Pp5eQfmAYrFxQgau5GG5GD3MMbXu&#10;It/UZ6FUMUR8igaqENpUa19UxOgnriWJ3NF1jCHCrtS2w0sM50a/JMlUM9YSGypsaV1R8Zed2cCM&#10;c+bT9Yv69+bT95s83+8OuTHjx2H1BirQEO7im3trDUzj+vgl/gC9+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9ug/fBAAAA2wAAAA8AAAAAAAAAAAAAAAAAmAIAAGRycy9kb3du&#10;cmV2LnhtbFBLBQYAAAAABAAEAPUAAACG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7" o:spid="_x0000_s1158" style="position:absolute;left:9705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ImbMQA&#10;AADbAAAADwAAAGRycy9kb3ducmV2LnhtbESPX2vCQBDE3wv9DscWfKsX+yA1eooWSi20FP8EfFxy&#10;axLN7oXcNcZv3ysIPg4z8xtmtui5Vh21vnJiYDRMQJHkzlZSGNjv3p9fQfmAYrF2Qgau5GExf3yY&#10;YWrdRTbUbUOhIkR8igbKEJpUa5+XxOiHriGJ3tG1jCHKttC2xUuEc61fkmSsGSuJCyU29FZSft7+&#10;soEJZ8yn6xd1q/rTdx9Z9vN9yIwZPPXLKahAfbiHb+21NTAewf+X+AP0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iJmz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8" o:spid="_x0000_s1159" style="position:absolute;left:9974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C4G8QA&#10;AADbAAAADwAAAGRycy9kb3ducmV2LnhtbESPQWvCQBSE70L/w/IKvemmHsSmrlILYgsWURvw+Mg+&#10;k9S8tyG7jfHfd4WCx2FmvmFmi55r1VHrKycGnkcJKJLc2UoKA9+H1XAKygcUi7UTMnAlD4v5w2CG&#10;qXUX2VG3D4WKEPEpGihDaFKtfV4Sox+5hiR6J9cyhijbQtsWLxHOtR4nyUQzVhIXSmzovaT8vP9l&#10;Ay+cMf9cN9Qt60/frbNs+3XMjHl67N9eQQXqwz383/6wBiZjuH2JP0DP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DwuBv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89" o:spid="_x0000_s1160" style="position:absolute;left:10243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wdgMQA&#10;AADbAAAADwAAAGRycy9kb3ducmV2LnhtbESPUUvDQBCE34X+h2MLvtmLC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+8HYD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0" o:spid="_x0000_s1161" style="position:absolute;left:10511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WF9MQA&#10;AADbAAAADwAAAGRycy9kb3ducmV2LnhtbESPUUvDQBCE34X+h2MLvtmLI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VhfT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1" o:spid="_x0000_s1162" style="position:absolute;left:10780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kgb8QA&#10;AADbAAAADwAAAGRycy9kb3ducmV2LnhtbESPUUvDQBCE34X+h2MLvtmLgsWmvQQVRAuV0migj0tu&#10;TaLZvZA70/Tfe4Lg4zAz3zCbfOJOjTT41omB60UCiqRytpXawPvb09UdKB9QLHZOyMCZPOTZ7GKD&#10;qXUnOdBYhFpFiPgUDTQh9KnWvmqI0S9cTxK9DzcwhiiHWtsBTxHOnb5JkqVmbCUuNNjTY0PVV/HN&#10;BlZcMn+edzQ+dFs/Ppfl/vVYGnM5n+7XoAJN4T/8136xBpa38Psl/gCd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8ZIG/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  <v:shape id="Freeform 692" o:spid="_x0000_s1163" style="position:absolute;left:11049;top:14787;width:318;height:720;rotation:-479849fd;visibility:visible;mso-wrap-style:square;v-text-anchor:top" coordsize="270,7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u+GMQA&#10;AADbAAAADwAAAGRycy9kb3ducmV2LnhtbESPQWvCQBSE7wX/w/KE3upGD6GNrlIFsUJLqW3A4yP7&#10;mkTz3obsGuO/7xYKPQ4z8w2zWA3cqJ46XzsxMJ0koEgKZ2spDXx9bh8eQfmAYrFxQgZu5GG1HN0t&#10;MLPuKh/UH0KpIkR8hgaqENpMa19UxOgnriWJ3rfrGEOUXalth9cI50bPkiTVjLXEhQpb2lRUnA8X&#10;NvDEOfPp9kr9utn7fpfn72/H3Jj78fA8BxVoCP/hv/aLNZCm8Psl/gC9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/LvhjEAAAA2wAAAA8AAAAAAAAAAAAAAAAAmAIAAGRycy9k&#10;b3ducmV2LnhtbFBLBQYAAAAABAAEAPUAAACJAwAAAAA=&#10;" path="m270,l,706e" filled="f" fillcolor="black" strokecolor="#969696" strokeweight="1pt">
                      <v:stroke dashstyle="1 1" endcap="round"/>
                      <v:path arrowok="t" o:connecttype="custom" o:connectlocs="318,0;0,720" o:connectangles="0,0"/>
                    </v:shape>
                  </v:group>
                </v:group>
              </w:pict>
            </w:r>
          </w:p>
        </w:tc>
        <w:tc>
          <w:tcPr>
            <w:tcW w:w="2268" w:type="dxa"/>
          </w:tcPr>
          <w:p w:rsidR="007F1BA9" w:rsidRPr="003D0A9E" w:rsidRDefault="007F1BA9" w:rsidP="00914961"/>
        </w:tc>
        <w:tc>
          <w:tcPr>
            <w:tcW w:w="2113" w:type="dxa"/>
          </w:tcPr>
          <w:p w:rsidR="007F1BA9" w:rsidRPr="003D0A9E" w:rsidRDefault="007F1BA9" w:rsidP="00914961"/>
        </w:tc>
        <w:tc>
          <w:tcPr>
            <w:tcW w:w="1981" w:type="dxa"/>
          </w:tcPr>
          <w:p w:rsidR="007F1BA9" w:rsidRPr="003D0A9E" w:rsidRDefault="007F1BA9" w:rsidP="00914961"/>
        </w:tc>
        <w:tc>
          <w:tcPr>
            <w:tcW w:w="2070" w:type="dxa"/>
          </w:tcPr>
          <w:p w:rsidR="007F1BA9" w:rsidRPr="003D0A9E" w:rsidRDefault="007F1BA9" w:rsidP="00914961"/>
        </w:tc>
      </w:tr>
    </w:tbl>
    <w:p w:rsidR="007F1BA9" w:rsidRDefault="007F1BA9" w:rsidP="00580D01">
      <w:pPr>
        <w:tabs>
          <w:tab w:val="left" w:pos="5355"/>
        </w:tabs>
      </w:pPr>
    </w:p>
    <w:p w:rsidR="007F1BA9" w:rsidRPr="00A67D22" w:rsidRDefault="007F1BA9" w:rsidP="00A67D22">
      <w:pPr>
        <w:tabs>
          <w:tab w:val="left" w:pos="5355"/>
        </w:tabs>
        <w:jc w:val="center"/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M</w:t>
      </w:r>
      <w:bookmarkStart w:id="0" w:name="_GoBack"/>
      <w:bookmarkEnd w:id="0"/>
      <w:r w:rsidRPr="00A67D22">
        <w:rPr>
          <w:rFonts w:ascii="Hand writing Mutlu" w:hAnsi="Hand writing Mutlu"/>
          <w:sz w:val="40"/>
          <w:szCs w:val="40"/>
        </w:rPr>
        <w:t xml:space="preserve"> sesi </w:t>
      </w:r>
      <w:r>
        <w:rPr>
          <w:rFonts w:ascii="Hand writing Mutlu" w:hAnsi="Hand writing Mutlu"/>
          <w:sz w:val="40"/>
          <w:szCs w:val="40"/>
        </w:rPr>
        <w:t>resimli</w:t>
      </w:r>
      <w:r w:rsidRPr="00A67D22">
        <w:rPr>
          <w:rFonts w:ascii="Hand writing Mutlu" w:hAnsi="Hand writing Mutlu"/>
          <w:sz w:val="40"/>
          <w:szCs w:val="40"/>
        </w:rPr>
        <w:t xml:space="preserve"> dikte çalışması</w:t>
      </w:r>
      <w:r>
        <w:rPr>
          <w:rFonts w:ascii="Hand writing Mutlu" w:hAnsi="Hand writing Mutlu"/>
          <w:sz w:val="40"/>
          <w:szCs w:val="40"/>
        </w:rPr>
        <w:t xml:space="preserve"> </w:t>
      </w:r>
      <w:hyperlink r:id="rId15" w:history="1">
        <w:r w:rsidRPr="005824BD">
          <w:rPr>
            <w:rStyle w:val="Hyperlink"/>
          </w:rPr>
          <w:t>www.sorubak.com</w:t>
        </w:r>
      </w:hyperlink>
    </w:p>
    <w:sectPr w:rsidR="007F1BA9" w:rsidRPr="00A67D22" w:rsidSect="00547087">
      <w:pgSz w:w="11906" w:h="16838"/>
      <w:pgMar w:top="567" w:right="567" w:bottom="567" w:left="567" w:header="340" w:footer="5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1BA9" w:rsidRDefault="007F1BA9" w:rsidP="00EF415F">
      <w:pPr>
        <w:spacing w:after="0" w:line="240" w:lineRule="auto"/>
      </w:pPr>
      <w:r>
        <w:separator/>
      </w:r>
    </w:p>
  </w:endnote>
  <w:endnote w:type="continuationSeparator" w:id="0">
    <w:p w:rsidR="007F1BA9" w:rsidRDefault="007F1BA9" w:rsidP="00EF41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1BA9" w:rsidRDefault="007F1BA9" w:rsidP="00EF415F">
      <w:pPr>
        <w:spacing w:after="0" w:line="240" w:lineRule="auto"/>
      </w:pPr>
      <w:r>
        <w:separator/>
      </w:r>
    </w:p>
  </w:footnote>
  <w:footnote w:type="continuationSeparator" w:id="0">
    <w:p w:rsidR="007F1BA9" w:rsidRDefault="007F1BA9" w:rsidP="00EF415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415F"/>
    <w:rsid w:val="000426EE"/>
    <w:rsid w:val="000623CB"/>
    <w:rsid w:val="000B113A"/>
    <w:rsid w:val="001337C6"/>
    <w:rsid w:val="002024D8"/>
    <w:rsid w:val="002531D2"/>
    <w:rsid w:val="0025367C"/>
    <w:rsid w:val="002C6BA5"/>
    <w:rsid w:val="002E075D"/>
    <w:rsid w:val="00350ED7"/>
    <w:rsid w:val="0035586B"/>
    <w:rsid w:val="003C27B7"/>
    <w:rsid w:val="003D0A9E"/>
    <w:rsid w:val="004049C6"/>
    <w:rsid w:val="004105F7"/>
    <w:rsid w:val="00414D5A"/>
    <w:rsid w:val="0042538B"/>
    <w:rsid w:val="004B05F0"/>
    <w:rsid w:val="004E0CCC"/>
    <w:rsid w:val="004F458D"/>
    <w:rsid w:val="005100AD"/>
    <w:rsid w:val="00546F68"/>
    <w:rsid w:val="00547087"/>
    <w:rsid w:val="00580D01"/>
    <w:rsid w:val="005824BD"/>
    <w:rsid w:val="006C4D7B"/>
    <w:rsid w:val="0070381B"/>
    <w:rsid w:val="00756908"/>
    <w:rsid w:val="007E56FA"/>
    <w:rsid w:val="007F1BA9"/>
    <w:rsid w:val="00914961"/>
    <w:rsid w:val="0097585D"/>
    <w:rsid w:val="00994D1C"/>
    <w:rsid w:val="00A30FB1"/>
    <w:rsid w:val="00A66BD0"/>
    <w:rsid w:val="00A67D22"/>
    <w:rsid w:val="00A80D1B"/>
    <w:rsid w:val="00AC424C"/>
    <w:rsid w:val="00B83F09"/>
    <w:rsid w:val="00BE7D12"/>
    <w:rsid w:val="00C17273"/>
    <w:rsid w:val="00C63BB4"/>
    <w:rsid w:val="00D0774A"/>
    <w:rsid w:val="00D1229C"/>
    <w:rsid w:val="00D143E5"/>
    <w:rsid w:val="00DC078A"/>
    <w:rsid w:val="00DD165A"/>
    <w:rsid w:val="00E36BFB"/>
    <w:rsid w:val="00ED672D"/>
    <w:rsid w:val="00EF415F"/>
    <w:rsid w:val="00F23A38"/>
    <w:rsid w:val="00FC0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3A38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F415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F41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F415F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EF4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415F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0426EE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854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20</Words>
  <Characters>120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/>
  <cp:keywords>www.sorubak.com</cp:keywords>
  <dc:description>www.sorubak.com</dc:description>
  <cp:lastModifiedBy>edanur</cp:lastModifiedBy>
  <cp:revision>3</cp:revision>
  <dcterms:created xsi:type="dcterms:W3CDTF">2013-12-01T22:41:00Z</dcterms:created>
  <dcterms:modified xsi:type="dcterms:W3CDTF">2013-12-08T17:06:00Z</dcterms:modified>
  <cp:category>www.sorubak.com</cp:category>
</cp:coreProperties>
</file>