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D0" w:rsidRDefault="008859D0" w:rsidP="00C7798C">
      <w:pPr>
        <w:pStyle w:val="NoSpacing"/>
        <w:shd w:val="clear" w:color="auto" w:fill="D9D9D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MADDENİN HALLERİ ETKİNLİĞİ 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  <w:sectPr w:rsidR="008859D0" w:rsidSect="00C7798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859D0" w:rsidRDefault="008859D0" w:rsidP="00C7798C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59D0" w:rsidRPr="00C7798C" w:rsidRDefault="008859D0" w:rsidP="00C7798C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798C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Aşağıdaki cümleleri örnekte verildiği gibi</w:t>
      </w:r>
    </w:p>
    <w:p w:rsidR="008859D0" w:rsidRDefault="008859D0" w:rsidP="00C7798C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798C">
        <w:rPr>
          <w:rFonts w:ascii="Times New Roman" w:hAnsi="Times New Roman" w:cs="Times New Roman"/>
          <w:b/>
          <w:bCs/>
          <w:sz w:val="24"/>
          <w:szCs w:val="24"/>
          <w:u w:val="single"/>
        </w:rPr>
        <w:t>KATI-SIVI-GAZ olarak sınıflandırınız.</w:t>
      </w:r>
    </w:p>
    <w:p w:rsidR="008859D0" w:rsidRPr="00C7798C" w:rsidRDefault="008859D0" w:rsidP="00C7798C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KATI ) </w:t>
      </w:r>
      <w:r w:rsidRPr="00C7798C">
        <w:rPr>
          <w:rFonts w:ascii="Times New Roman" w:hAnsi="Times New Roman" w:cs="Times New Roman"/>
          <w:sz w:val="24"/>
          <w:szCs w:val="24"/>
        </w:rPr>
        <w:t>Şekilleri etki edilmedikçe değişmez.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Belirli şekilleri yoktur.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İçinde</w:t>
      </w:r>
      <w:r>
        <w:rPr>
          <w:rFonts w:ascii="Times New Roman" w:hAnsi="Times New Roman" w:cs="Times New Roman"/>
          <w:sz w:val="24"/>
          <w:szCs w:val="24"/>
        </w:rPr>
        <w:t>ki</w:t>
      </w:r>
      <w:r w:rsidRPr="00C7798C">
        <w:rPr>
          <w:rFonts w:ascii="Times New Roman" w:hAnsi="Times New Roman" w:cs="Times New Roman"/>
          <w:sz w:val="24"/>
          <w:szCs w:val="24"/>
        </w:rPr>
        <w:t xml:space="preserve"> kabın şeklini alırlar.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Sıkıştırılamazlar.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Belirli bir şekilleri yoktur.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Hacimleri değişkendir.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İçinde</w:t>
      </w:r>
      <w:r>
        <w:rPr>
          <w:rFonts w:ascii="Times New Roman" w:hAnsi="Times New Roman" w:cs="Times New Roman"/>
          <w:sz w:val="24"/>
          <w:szCs w:val="24"/>
        </w:rPr>
        <w:t xml:space="preserve">ki </w:t>
      </w:r>
      <w:r w:rsidRPr="00C7798C">
        <w:rPr>
          <w:rFonts w:ascii="Times New Roman" w:hAnsi="Times New Roman" w:cs="Times New Roman"/>
          <w:sz w:val="24"/>
          <w:szCs w:val="24"/>
        </w:rPr>
        <w:t xml:space="preserve"> kabın şeklini alırlar.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Sıkıştırılabilirler.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Yayılabilirler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Akışkandırlar.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Akıcı değildirler.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(……….) </w:t>
      </w:r>
      <w:r w:rsidRPr="00C7798C">
        <w:rPr>
          <w:rFonts w:ascii="Times New Roman" w:hAnsi="Times New Roman" w:cs="Times New Roman"/>
          <w:sz w:val="24"/>
          <w:szCs w:val="24"/>
        </w:rPr>
        <w:t>Sıkıştırılamazlar.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859D0" w:rsidRPr="00C7798C" w:rsidRDefault="008859D0" w:rsidP="00C7798C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98C">
        <w:rPr>
          <w:rFonts w:ascii="Times New Roman" w:hAnsi="Times New Roman" w:cs="Times New Roman"/>
          <w:b/>
          <w:bCs/>
          <w:sz w:val="24"/>
          <w:szCs w:val="24"/>
        </w:rPr>
        <w:t>Katı maddelere örnekler yazınız.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859D0" w:rsidRPr="00C7798C" w:rsidRDefault="008859D0" w:rsidP="00C7798C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98C">
        <w:rPr>
          <w:rFonts w:ascii="Times New Roman" w:hAnsi="Times New Roman" w:cs="Times New Roman"/>
          <w:b/>
          <w:bCs/>
          <w:sz w:val="24"/>
          <w:szCs w:val="24"/>
        </w:rPr>
        <w:t>Sıvı maddelere örnekler yazınız.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859D0" w:rsidRPr="00C7798C" w:rsidRDefault="008859D0" w:rsidP="00C7798C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98C">
        <w:rPr>
          <w:rFonts w:ascii="Times New Roman" w:hAnsi="Times New Roman" w:cs="Times New Roman"/>
          <w:b/>
          <w:bCs/>
          <w:sz w:val="24"/>
          <w:szCs w:val="24"/>
        </w:rPr>
        <w:t>Gaz maddelere örnekler yazınız.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5-………………………………………..</w:t>
      </w: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859D0" w:rsidRDefault="008859D0" w:rsidP="00C779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7798C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Aşağıdaki cümleleri EVET ve HAYIR kullanarak sınıflandırınız.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14"/>
          <w:szCs w:val="14"/>
        </w:rPr>
      </w:pP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Katıların belli şekli var mıdır?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EVET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Katıların belli hacimleri var mıdır?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(……….) </w:t>
      </w:r>
      <w:r w:rsidRPr="00C7798C">
        <w:rPr>
          <w:rFonts w:ascii="Times New Roman" w:hAnsi="Times New Roman" w:cs="Times New Roman"/>
          <w:sz w:val="24"/>
          <w:szCs w:val="24"/>
        </w:rPr>
        <w:t xml:space="preserve">Katılar akışkan mıdır?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(……….)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Sıvı maddeler akışkan mıdır?   </w:t>
      </w:r>
      <w:r>
        <w:rPr>
          <w:rFonts w:ascii="Times New Roman" w:hAnsi="Times New Roman" w:cs="Times New Roman"/>
          <w:sz w:val="24"/>
          <w:szCs w:val="24"/>
        </w:rPr>
        <w:t xml:space="preserve">                  (……….)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Sıvı maddelerin belli şekilleri var mıdır?   </w:t>
      </w:r>
      <w:r>
        <w:rPr>
          <w:rFonts w:ascii="Times New Roman" w:hAnsi="Times New Roman" w:cs="Times New Roman"/>
          <w:sz w:val="24"/>
          <w:szCs w:val="24"/>
        </w:rPr>
        <w:t>(……….)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Sıvıların hacimleri var mıdır?    </w:t>
      </w:r>
      <w:r>
        <w:rPr>
          <w:rFonts w:ascii="Times New Roman" w:hAnsi="Times New Roman" w:cs="Times New Roman"/>
          <w:sz w:val="24"/>
          <w:szCs w:val="24"/>
        </w:rPr>
        <w:t xml:space="preserve">                (……….)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Gaz maddeler akışkan mıdır?   </w:t>
      </w:r>
      <w:r>
        <w:rPr>
          <w:rFonts w:ascii="Times New Roman" w:hAnsi="Times New Roman" w:cs="Times New Roman"/>
          <w:sz w:val="24"/>
          <w:szCs w:val="24"/>
        </w:rPr>
        <w:t xml:space="preserve">                  (……….)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Gazların belirli şekilleri var mıdır?   </w:t>
      </w:r>
      <w:r>
        <w:rPr>
          <w:rFonts w:ascii="Times New Roman" w:hAnsi="Times New Roman" w:cs="Times New Roman"/>
          <w:sz w:val="24"/>
          <w:szCs w:val="24"/>
        </w:rPr>
        <w:t xml:space="preserve">         (……….)</w:t>
      </w:r>
    </w:p>
    <w:p w:rsidR="008859D0" w:rsidRPr="00C7798C" w:rsidRDefault="008859D0" w:rsidP="00C779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798C">
        <w:rPr>
          <w:rFonts w:ascii="Times New Roman" w:hAnsi="Times New Roman" w:cs="Times New Roman"/>
          <w:sz w:val="24"/>
          <w:szCs w:val="24"/>
        </w:rPr>
        <w:t xml:space="preserve">Gazların hacimleri var mıdır?   </w:t>
      </w:r>
      <w:r>
        <w:rPr>
          <w:rFonts w:ascii="Times New Roman" w:hAnsi="Times New Roman" w:cs="Times New Roman"/>
          <w:sz w:val="24"/>
          <w:szCs w:val="24"/>
        </w:rPr>
        <w:t xml:space="preserve">                 (……….)</w:t>
      </w:r>
    </w:p>
    <w:p w:rsidR="008859D0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9D0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9D0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9D0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56790">
          <w:rPr>
            <w:rStyle w:val="Hyperlink"/>
            <w:rFonts w:ascii="Comic Sans MS" w:hAnsi="Comic Sans MS" w:cs="Calibri"/>
          </w:rPr>
          <w:t>www.sorubak.com</w:t>
        </w:r>
      </w:hyperlink>
    </w:p>
    <w:p w:rsidR="008859D0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59D0" w:rsidRPr="00631793" w:rsidRDefault="008859D0" w:rsidP="00F86893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8859D0" w:rsidRPr="00F86893" w:rsidRDefault="008859D0" w:rsidP="00F86893">
      <w:pPr>
        <w:pStyle w:val="NoSpacing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86893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 verilen cümleleri verilen kelimelerle uygun şekilde doldurunuz.</w:t>
      </w:r>
    </w:p>
    <w:p w:rsidR="008859D0" w:rsidRPr="00631793" w:rsidRDefault="008859D0" w:rsidP="00F86893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8859D0" w:rsidRPr="00631793" w:rsidRDefault="008859D0" w:rsidP="00F86893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631793">
        <w:rPr>
          <w:rFonts w:ascii="Times New Roman" w:hAnsi="Times New Roman" w:cs="Times New Roman"/>
          <w:i/>
          <w:iCs/>
          <w:sz w:val="24"/>
          <w:szCs w:val="24"/>
        </w:rPr>
        <w:t>gaz   esnek     ışığı  gaz   cisim   saydam  madde  katı                                                 Demir-nikel</w:t>
      </w:r>
    </w:p>
    <w:p w:rsidR="008859D0" w:rsidRPr="00631793" w:rsidRDefault="008859D0" w:rsidP="00F86893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roundrect id="_x0000_s1026" style="position:absolute;margin-left:433.95pt;margin-top:7.1pt;width:113.25pt;height:30.75pt;z-index:251658240" arcsize="10923f">
            <v:textbox>
              <w:txbxContent>
                <w:p w:rsidR="008859D0" w:rsidRPr="009A0269" w:rsidRDefault="008859D0" w:rsidP="00F86893">
                  <w:pPr>
                    <w:pStyle w:val="NoSpacing"/>
                  </w:pPr>
                  <w:r w:rsidRPr="006D5F8E">
                    <w:t>Demir</w:t>
                  </w:r>
                  <w:r>
                    <w:t>,</w:t>
                  </w:r>
                  <w:r w:rsidRPr="006D5F8E">
                    <w:t>nikel</w:t>
                  </w:r>
                  <w:r>
                    <w:t>,kobalt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sz w:val="24"/>
          <w:szCs w:val="24"/>
        </w:rPr>
        <w:t>1-</w:t>
      </w:r>
      <w:r w:rsidRPr="006D5F8E">
        <w:rPr>
          <w:rFonts w:ascii="Times New Roman" w:hAnsi="Times New Roman" w:cs="Times New Roman"/>
          <w:sz w:val="24"/>
          <w:szCs w:val="24"/>
        </w:rPr>
        <w:t>Işığı geçiren maddeler ……………. maddelerdir</w:t>
      </w:r>
      <w:r w:rsidRPr="006D5F8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Pr="006D5F8E">
        <w:rPr>
          <w:rFonts w:ascii="Times New Roman" w:hAnsi="Times New Roman" w:cs="Times New Roman"/>
          <w:sz w:val="24"/>
          <w:szCs w:val="24"/>
        </w:rPr>
        <w:t>Lastik ……………………………. bir maddedir.</w:t>
      </w: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</w:t>
      </w:r>
      <w:r w:rsidRPr="006D5F8E">
        <w:rPr>
          <w:rFonts w:ascii="Times New Roman" w:hAnsi="Times New Roman" w:cs="Times New Roman"/>
          <w:sz w:val="24"/>
          <w:szCs w:val="24"/>
        </w:rPr>
        <w:t>Naylon,plastik gibi maddeler ……… geçirmezler.</w:t>
      </w: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r w:rsidRPr="006D5F8E">
        <w:rPr>
          <w:rFonts w:ascii="Times New Roman" w:hAnsi="Times New Roman" w:cs="Times New Roman"/>
          <w:sz w:val="24"/>
          <w:szCs w:val="24"/>
        </w:rPr>
        <w:t>Mıknatıs,………………… gibi maddeleri çeker.</w:t>
      </w: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</w:t>
      </w:r>
      <w:r w:rsidRPr="006D5F8E">
        <w:rPr>
          <w:rFonts w:ascii="Times New Roman" w:hAnsi="Times New Roman" w:cs="Times New Roman"/>
          <w:sz w:val="24"/>
          <w:szCs w:val="24"/>
        </w:rPr>
        <w:t>Hacmi ve kütlesi olan her varlığa  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D5F8E">
        <w:rPr>
          <w:rFonts w:ascii="Times New Roman" w:hAnsi="Times New Roman" w:cs="Times New Roman"/>
          <w:sz w:val="24"/>
          <w:szCs w:val="24"/>
        </w:rPr>
        <w:t>denir</w:t>
      </w: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</w:t>
      </w:r>
      <w:r w:rsidRPr="006D5F8E">
        <w:rPr>
          <w:rFonts w:ascii="Times New Roman" w:hAnsi="Times New Roman" w:cs="Times New Roman"/>
          <w:sz w:val="24"/>
          <w:szCs w:val="24"/>
        </w:rPr>
        <w:t>………………. Maddenin biçimlenmiş şeklidir.</w:t>
      </w: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</w:t>
      </w:r>
      <w:r w:rsidRPr="006D5F8E">
        <w:rPr>
          <w:rFonts w:ascii="Times New Roman" w:hAnsi="Times New Roman" w:cs="Times New Roman"/>
          <w:sz w:val="24"/>
          <w:szCs w:val="24"/>
        </w:rPr>
        <w:t>Taş,kalem,çatal,buz gibi maddeler</w:t>
      </w: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…………………………….. </w:t>
      </w:r>
      <w:r w:rsidRPr="006D5F8E">
        <w:rPr>
          <w:rFonts w:ascii="Times New Roman" w:hAnsi="Times New Roman" w:cs="Times New Roman"/>
          <w:sz w:val="24"/>
          <w:szCs w:val="24"/>
        </w:rPr>
        <w:t>maddelerdir.</w:t>
      </w:r>
    </w:p>
    <w:p w:rsidR="008859D0" w:rsidRPr="006D5F8E" w:rsidRDefault="008859D0" w:rsidP="00F868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</w:t>
      </w:r>
      <w:r w:rsidRPr="006D5F8E">
        <w:rPr>
          <w:rFonts w:ascii="Times New Roman" w:hAnsi="Times New Roman" w:cs="Times New Roman"/>
          <w:sz w:val="24"/>
          <w:szCs w:val="24"/>
        </w:rPr>
        <w:t>Soluduğumuz hava,ocakta yaktığımız LPG gibi maddeler …………………………. maddelerdir.</w:t>
      </w: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9-</w:t>
      </w: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5F8E">
        <w:rPr>
          <w:rFonts w:ascii="Times New Roman" w:hAnsi="Times New Roman" w:cs="Times New Roman"/>
          <w:sz w:val="24"/>
          <w:szCs w:val="24"/>
        </w:rPr>
        <w:t>Kullandığımız su,kolonya,benzin gibi maddeler  ………………….dır.</w:t>
      </w:r>
    </w:p>
    <w:p w:rsidR="008859D0" w:rsidRPr="00631793" w:rsidRDefault="008859D0" w:rsidP="00F86893">
      <w:pPr>
        <w:pStyle w:val="NoSpacing"/>
        <w:rPr>
          <w:rFonts w:ascii="Times New Roman" w:hAnsi="Times New Roman" w:cs="Times New Roman"/>
          <w:sz w:val="14"/>
          <w:szCs w:val="14"/>
        </w:rPr>
      </w:pPr>
    </w:p>
    <w:p w:rsidR="008859D0" w:rsidRPr="00631793" w:rsidRDefault="008859D0" w:rsidP="00631793">
      <w:pPr>
        <w:pStyle w:val="NoSpacing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31793">
        <w:rPr>
          <w:rFonts w:ascii="Times New Roman" w:hAnsi="Times New Roman" w:cs="Times New Roman"/>
          <w:b/>
          <w:bCs/>
          <w:sz w:val="24"/>
          <w:szCs w:val="24"/>
          <w:u w:val="single"/>
        </w:rPr>
        <w:t>Aşağıda Verilen İfadelerin Doru Olanların Başına’’D’’,Yanlış Olanların Başına ‘’Y’’ Harfini Koyunuz.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>(   )</w:t>
      </w:r>
      <w:r w:rsidRPr="006D5F8E">
        <w:rPr>
          <w:rFonts w:ascii="Times New Roman" w:hAnsi="Times New Roman" w:cs="Times New Roman"/>
          <w:sz w:val="24"/>
          <w:szCs w:val="24"/>
        </w:rPr>
        <w:t xml:space="preserve">  Katıların belli şekilleri vardır.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>(   )</w:t>
      </w:r>
      <w:r w:rsidRPr="006D5F8E">
        <w:rPr>
          <w:rFonts w:ascii="Times New Roman" w:hAnsi="Times New Roman" w:cs="Times New Roman"/>
          <w:sz w:val="24"/>
          <w:szCs w:val="24"/>
        </w:rPr>
        <w:t xml:space="preserve">  Sıvılar konuldukları kabın şeklini alırlar</w:t>
      </w:r>
      <w:r w:rsidRPr="006D5F8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sz w:val="24"/>
          <w:szCs w:val="24"/>
        </w:rPr>
        <w:t xml:space="preserve"> </w:t>
      </w: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Maddelerin en düzenli hali gaz halidir.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Katıların ısıtılıp sıvı hale gelmesine erime denir</w:t>
      </w:r>
      <w:r w:rsidRPr="006D5F8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Sıvıların çevresine ısı vererek katı hale dönüşmesine donma denir.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Gazların hacmi bulundukları ortamın hacmi kadardır.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Maddeler doğada sadece katı halde bulunur.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Katı maddeler akışkan değildir.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Sıvı maddelerin belli şekilleri yoktur.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Sıvı maddeler bulunduğu kabın şeklini alırlar.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Küçük taneli katı maddeler konduğu kabın şeklini alır.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 </w:t>
      </w:r>
      <w:r w:rsidRPr="006D5F8E">
        <w:rPr>
          <w:rFonts w:ascii="Times New Roman" w:hAnsi="Times New Roman" w:cs="Times New Roman"/>
          <w:sz w:val="24"/>
          <w:szCs w:val="24"/>
        </w:rPr>
        <w:t>Su buz halinde iken katıdır.</w:t>
      </w:r>
    </w:p>
    <w:p w:rsidR="008859D0" w:rsidRPr="006D5F8E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5F8E">
        <w:rPr>
          <w:rFonts w:ascii="Times New Roman" w:hAnsi="Times New Roman" w:cs="Times New Roman"/>
          <w:b/>
          <w:bCs/>
          <w:sz w:val="24"/>
          <w:szCs w:val="24"/>
        </w:rPr>
        <w:t xml:space="preserve">(   ) </w:t>
      </w:r>
      <w:r w:rsidRPr="006D5F8E">
        <w:rPr>
          <w:rFonts w:ascii="Times New Roman" w:hAnsi="Times New Roman" w:cs="Times New Roman"/>
          <w:sz w:val="24"/>
          <w:szCs w:val="24"/>
        </w:rPr>
        <w:t>Gaz halindeki maddelerin şekli yoktur.</w:t>
      </w:r>
    </w:p>
    <w:p w:rsidR="008859D0" w:rsidRPr="00631793" w:rsidRDefault="008859D0" w:rsidP="00F86893">
      <w:pPr>
        <w:pStyle w:val="NoSpacing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-----------------------------------------------------------------------------------------</w:t>
      </w:r>
    </w:p>
    <w:p w:rsidR="008859D0" w:rsidRPr="00631793" w:rsidRDefault="008859D0" w:rsidP="006317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31793">
        <w:rPr>
          <w:rFonts w:ascii="Times New Roman" w:hAnsi="Times New Roman" w:cs="Times New Roman"/>
          <w:b/>
          <w:bCs/>
          <w:sz w:val="24"/>
          <w:szCs w:val="24"/>
        </w:rPr>
        <w:t>1-Altın şekillendirilerek kolye,yüzük,künye,küpe gibi cisimler elde edilir.Buna göre,aşağıdaki açıklamalardan hangisi doğrudur?</w:t>
      </w:r>
    </w:p>
    <w:p w:rsidR="008859D0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A)Altın bir cisimdir. B) Altın bir maddedir. </w:t>
      </w:r>
    </w:p>
    <w:p w:rsidR="008859D0" w:rsidRPr="00631793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>C) Altın bir eşyadır.D) Altın bir alettir.</w:t>
      </w:r>
    </w:p>
    <w:p w:rsidR="008859D0" w:rsidRPr="00631793" w:rsidRDefault="008859D0" w:rsidP="006317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31793">
        <w:rPr>
          <w:rFonts w:ascii="Times New Roman" w:hAnsi="Times New Roman" w:cs="Times New Roman"/>
          <w:b/>
          <w:bCs/>
          <w:sz w:val="24"/>
          <w:szCs w:val="24"/>
        </w:rPr>
        <w:t xml:space="preserve"> 2.Aşağıdakilerden hangisi maddenin özelliklerinden değildir?</w:t>
      </w:r>
    </w:p>
    <w:p w:rsidR="008859D0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  A) Saydamlık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31793">
        <w:rPr>
          <w:rFonts w:ascii="Times New Roman" w:hAnsi="Times New Roman" w:cs="Times New Roman"/>
          <w:sz w:val="24"/>
          <w:szCs w:val="24"/>
        </w:rPr>
        <w:t xml:space="preserve">B) Sertlik   </w:t>
      </w:r>
    </w:p>
    <w:p w:rsidR="008859D0" w:rsidRPr="00631793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1793">
        <w:rPr>
          <w:rFonts w:ascii="Times New Roman" w:hAnsi="Times New Roman" w:cs="Times New Roman"/>
          <w:sz w:val="24"/>
          <w:szCs w:val="24"/>
        </w:rPr>
        <w:t xml:space="preserve">C) Görünürlük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31793">
        <w:rPr>
          <w:rFonts w:ascii="Times New Roman" w:hAnsi="Times New Roman" w:cs="Times New Roman"/>
          <w:sz w:val="24"/>
          <w:szCs w:val="24"/>
        </w:rPr>
        <w:t>D) Berklik(sağlamlık)</w:t>
      </w:r>
    </w:p>
    <w:p w:rsidR="008859D0" w:rsidRPr="00631793" w:rsidRDefault="008859D0" w:rsidP="0063179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31793">
        <w:rPr>
          <w:rFonts w:ascii="Times New Roman" w:hAnsi="Times New Roman" w:cs="Times New Roman"/>
          <w:b/>
          <w:bCs/>
          <w:sz w:val="24"/>
          <w:szCs w:val="24"/>
        </w:rPr>
        <w:t>3. Aşağıdaki maddelerden hangisi aynı zamanda malzeme olarak kullanılır?</w:t>
      </w:r>
    </w:p>
    <w:p w:rsidR="008859D0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A) Kahve fincanı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31793">
        <w:rPr>
          <w:rFonts w:ascii="Times New Roman" w:hAnsi="Times New Roman" w:cs="Times New Roman"/>
          <w:sz w:val="24"/>
          <w:szCs w:val="24"/>
        </w:rPr>
        <w:t xml:space="preserve">B)  Alüminyum  </w:t>
      </w:r>
    </w:p>
    <w:p w:rsidR="008859D0" w:rsidRPr="00631793" w:rsidRDefault="008859D0" w:rsidP="006317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1793">
        <w:rPr>
          <w:rFonts w:ascii="Times New Roman" w:hAnsi="Times New Roman" w:cs="Times New Roman"/>
          <w:sz w:val="24"/>
          <w:szCs w:val="24"/>
        </w:rPr>
        <w:t xml:space="preserve">C) Zeytin Yağı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31793">
        <w:rPr>
          <w:rFonts w:ascii="Times New Roman" w:hAnsi="Times New Roman" w:cs="Times New Roman"/>
          <w:sz w:val="24"/>
          <w:szCs w:val="24"/>
        </w:rPr>
        <w:t>D) Makas</w:t>
      </w:r>
    </w:p>
    <w:p w:rsidR="008859D0" w:rsidRDefault="008859D0" w:rsidP="00F8689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859D0" w:rsidRPr="00631793" w:rsidRDefault="008859D0" w:rsidP="00631793">
      <w:pPr>
        <w:pStyle w:val="NoSpacing"/>
        <w:shd w:val="clear" w:color="auto" w:fill="D9D9D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bookmarkStart w:id="0" w:name="_PictureBullets"/>
      <w:r w:rsidRPr="00FB778F">
        <w:rPr>
          <w:rFonts w:ascii="Times New Roman" w:hAnsi="Times New Roman" w:cs="Times New Roman"/>
          <w:vanish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;visibility:visible" o:bullet="t">
            <v:imagedata r:id="rId6" o:title=""/>
          </v:shape>
        </w:pict>
      </w:r>
      <w:bookmarkEnd w:id="0"/>
    </w:p>
    <w:sectPr w:rsidR="008859D0" w:rsidRPr="00631793" w:rsidSect="00C7798C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23B58"/>
    <w:multiLevelType w:val="hybridMultilevel"/>
    <w:tmpl w:val="DFDA51D0"/>
    <w:lvl w:ilvl="0" w:tplc="F7FE9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92C0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54FCC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C79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413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8C4B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FA4B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66C6E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64F4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98C"/>
    <w:rsid w:val="00020586"/>
    <w:rsid w:val="002301CF"/>
    <w:rsid w:val="00631793"/>
    <w:rsid w:val="0063725C"/>
    <w:rsid w:val="00656790"/>
    <w:rsid w:val="006D5F8E"/>
    <w:rsid w:val="00701B3F"/>
    <w:rsid w:val="00814BA4"/>
    <w:rsid w:val="008859D0"/>
    <w:rsid w:val="009A0269"/>
    <w:rsid w:val="00B9615B"/>
    <w:rsid w:val="00C62529"/>
    <w:rsid w:val="00C7798C"/>
    <w:rsid w:val="00D126FE"/>
    <w:rsid w:val="00D22B3F"/>
    <w:rsid w:val="00EC5EF9"/>
    <w:rsid w:val="00F86893"/>
    <w:rsid w:val="00FB778F"/>
    <w:rsid w:val="00FE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BA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7798C"/>
    <w:rPr>
      <w:rFonts w:cs="Calibri"/>
    </w:rPr>
  </w:style>
  <w:style w:type="paragraph" w:styleId="ListParagraph">
    <w:name w:val="List Paragraph"/>
    <w:basedOn w:val="Normal"/>
    <w:uiPriority w:val="99"/>
    <w:qFormat/>
    <w:rsid w:val="00C7798C"/>
    <w:pPr>
      <w:ind w:left="720"/>
    </w:pPr>
  </w:style>
  <w:style w:type="character" w:styleId="Hyperlink">
    <w:name w:val="Hyperlink"/>
    <w:basedOn w:val="DefaultParagraphFont"/>
    <w:uiPriority w:val="99"/>
    <w:rsid w:val="00FE2E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533</Words>
  <Characters>3043</Characters>
  <Application>Microsoft Office Outlook</Application>
  <DocSecurity>0</DocSecurity>
  <Lines>0</Lines>
  <Paragraphs>0</Paragraphs>
  <ScaleCrop>false</ScaleCrop>
  <Manager>www.sorubak.com</Manager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edanur</cp:lastModifiedBy>
  <cp:revision>3</cp:revision>
  <dcterms:created xsi:type="dcterms:W3CDTF">2005-06-29T19:14:00Z</dcterms:created>
  <dcterms:modified xsi:type="dcterms:W3CDTF">2013-11-30T20:14:00Z</dcterms:modified>
  <cp:category>www.sorubak.com</cp:category>
  <cp:version>www.sorubak.com</cp:version>
</cp:coreProperties>
</file>