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73" w:rsidRDefault="00B66273" w:rsidP="00B14F84">
      <w:pPr>
        <w:tabs>
          <w:tab w:val="left" w:pos="3420"/>
          <w:tab w:val="center" w:pos="5315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style="position:absolute;margin-left:294.55pt;margin-top:-20.8pt;width:198.75pt;height:126pt;z-index:251663872;visibility:visible">
            <v:imagedata r:id="rId4" o:title=""/>
          </v:shape>
        </w:pict>
      </w:r>
      <w:r>
        <w:rPr>
          <w:noProof/>
          <w:lang w:eastAsia="tr-TR"/>
        </w:rPr>
        <w:pict>
          <v:shape id="Resim 4" o:spid="_x0000_s1027" type="#_x0000_t75" style="position:absolute;margin-left:110.8pt;margin-top:-14.8pt;width:136.5pt;height:79.5pt;z-index:251661824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28" type="#_x0000_t75" alt="ANd9GcTPPY17TzprUIFKyF3Fg_lQCfARmxeg6LHF3PTPhCo-6zFWuRpP5OUNZYWBXw" style="position:absolute;margin-left:1.3pt;margin-top:-14.8pt;width:88.5pt;height:114pt;z-index:251660800;visibility:visible">
            <v:imagedata r:id="rId6" o:title=""/>
          </v:shape>
        </w:pict>
      </w:r>
      <w:r>
        <w:tab/>
      </w:r>
      <w:r>
        <w:tab/>
      </w:r>
    </w:p>
    <w:p w:rsidR="00B66273" w:rsidRDefault="00B66273" w:rsidP="00646932">
      <w:pPr>
        <w:tabs>
          <w:tab w:val="left" w:pos="8790"/>
        </w:tabs>
      </w:pPr>
      <w:r>
        <w:tab/>
      </w:r>
    </w:p>
    <w:p w:rsidR="00B66273" w:rsidRDefault="00B66273" w:rsidP="00B14F84">
      <w:pPr>
        <w:tabs>
          <w:tab w:val="left" w:pos="3420"/>
          <w:tab w:val="center" w:pos="5315"/>
        </w:tabs>
      </w:pPr>
    </w:p>
    <w:p w:rsidR="00B66273" w:rsidRPr="00AC7759" w:rsidRDefault="00B66273" w:rsidP="00646932">
      <w:pPr>
        <w:tabs>
          <w:tab w:val="left" w:pos="3420"/>
          <w:tab w:val="center" w:pos="5315"/>
        </w:tabs>
        <w:rPr>
          <w:rFonts w:ascii="Hand Garden" w:hAnsi="Hand Garden"/>
          <w:color w:val="BFBFBF"/>
          <w:sz w:val="144"/>
          <w:szCs w:val="144"/>
        </w:rPr>
      </w:pPr>
      <w:r>
        <w:rPr>
          <w:rFonts w:ascii="Hand Garden" w:hAnsi="Hand Garden"/>
          <w:sz w:val="144"/>
          <w:szCs w:val="144"/>
        </w:rPr>
        <w:t>m</w:t>
      </w:r>
      <w:r>
        <w:rPr>
          <w:rFonts w:ascii="Hand Garden" w:hAnsi="Hand Garden"/>
          <w:outline/>
          <w:sz w:val="144"/>
          <w:szCs w:val="144"/>
        </w:rPr>
        <w:t>mm</w:t>
      </w:r>
      <w:r>
        <w:rPr>
          <w:rFonts w:ascii="Hand Garden" w:hAnsi="Hand Garden"/>
          <w:color w:val="BFBFBF"/>
          <w:sz w:val="144"/>
          <w:szCs w:val="144"/>
        </w:rPr>
        <w:t>mm</w:t>
      </w:r>
    </w:p>
    <w:p w:rsidR="00B66273" w:rsidRDefault="00B66273" w:rsidP="00646932">
      <w:pPr>
        <w:tabs>
          <w:tab w:val="left" w:pos="3420"/>
          <w:tab w:val="center" w:pos="5315"/>
        </w:tabs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029" style="position:absolute;margin-left:-9pt;margin-top:12.05pt;width:540pt;height:36pt;z-index:251642368" coordorigin="567,14787" coordsize="10800,720">
            <v:group id="_x0000_s1030" style="position:absolute;left:567;top:14787;width:10800;height:720" coordorigin="567,14787" coordsize="10800,720">
              <v:rect id="_x0000_s103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4" style="position:absolute;left:567;top:14787;width:10800;height:720" coordorigin="567,14787" coordsize="10800,720">
              <v:shape id="_x0000_s103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 xml:space="preserve">m </w:t>
      </w:r>
      <w:r>
        <w:rPr>
          <w:rFonts w:ascii="Nurhan Uz" w:hAnsi="Nurhan Uz"/>
          <w:sz w:val="68"/>
          <w:szCs w:val="68"/>
        </w:rPr>
        <w:t>m m m m m m m m m m m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B66273" w:rsidRPr="00646932" w:rsidRDefault="00B66273" w:rsidP="00646932">
      <w:pPr>
        <w:tabs>
          <w:tab w:val="left" w:pos="3420"/>
          <w:tab w:val="center" w:pos="5315"/>
        </w:tabs>
        <w:rPr>
          <w:rFonts w:ascii="Hand Garden" w:hAnsi="Hand Garden"/>
          <w:outline/>
          <w:sz w:val="144"/>
          <w:szCs w:val="144"/>
        </w:rPr>
      </w:pPr>
      <w:r>
        <w:rPr>
          <w:noProof/>
          <w:lang w:eastAsia="tr-TR"/>
        </w:rPr>
        <w:pict>
          <v:group id="_x0000_s1075" style="position:absolute;margin-left:-9pt;margin-top:12.05pt;width:540pt;height:36pt;z-index:251643392" coordorigin="567,14787" coordsize="10800,720">
            <v:group id="_x0000_s1076" style="position:absolute;left:567;top:14787;width:10800;height:720" coordorigin="567,14787" coordsize="10800,720">
              <v:rect id="_x0000_s107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0" style="position:absolute;left:567;top:14787;width:10800;height:720" coordorigin="567,14787" coordsize="10800,720">
              <v:shape id="_x0000_s108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mm mmm m mm m mm m m</w:t>
      </w:r>
      <w:r w:rsidRPr="00956BBE">
        <w:rPr>
          <w:rFonts w:ascii="Nurhan Uz" w:hAnsi="Nurhan Uz"/>
          <w:sz w:val="68"/>
          <w:szCs w:val="68"/>
        </w:rPr>
        <w:t xml:space="preserve">   </w:t>
      </w:r>
    </w:p>
    <w:p w:rsidR="00B66273" w:rsidRPr="00956BBE" w:rsidRDefault="00B66273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21" style="position:absolute;margin-left:-9pt;margin-top:12.05pt;width:540pt;height:36pt;z-index:251644416" coordorigin="567,14787" coordsize="10800,720">
            <v:group id="_x0000_s1122" style="position:absolute;left:567;top:14787;width:10800;height:720" coordorigin="567,14787" coordsize="10800,720">
              <v:rect id="_x0000_s112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6" style="position:absolute;left:567;top:14787;width:10800;height:720" coordorigin="567,14787" coordsize="10800,720">
              <v:shape id="_x0000_s112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mm mm mm mm mm mm mm</w:t>
      </w:r>
    </w:p>
    <w:p w:rsidR="00B66273" w:rsidRPr="00956BBE" w:rsidRDefault="00B66273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67" style="position:absolute;margin-left:-9pt;margin-top:12.05pt;width:540pt;height:36pt;z-index:251645440" coordorigin="567,14787" coordsize="10800,720">
            <v:group id="_x0000_s1168" style="position:absolute;left:567;top:14787;width:10800;height:720" coordorigin="567,14787" coordsize="10800,720">
              <v:rect id="_x0000_s116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2" style="position:absolute;left:567;top:14787;width:10800;height:720" coordorigin="567,14787" coordsize="10800,720">
              <v:shape id="_x0000_s117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 m m mm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B66273" w:rsidRPr="00956BBE" w:rsidRDefault="00B66273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13" style="position:absolute;margin-left:-9pt;margin-top:11.85pt;width:540pt;height:36pt;z-index:251641344" coordorigin="567,14787" coordsize="10800,720">
            <v:group id="_x0000_s1214" style="position:absolute;left:567;top:14787;width:10800;height:720" coordorigin="567,14787" coordsize="10800,720">
              <v:rect id="_x0000_s121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8" style="position:absolute;left:567;top:14787;width:10800;height:720" coordorigin="567,14787" coordsize="10800,720">
              <v:shape id="_x0000_s121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mmm mmm mmm mmm mmm m</w:t>
      </w:r>
    </w:p>
    <w:p w:rsidR="00B66273" w:rsidRDefault="00B66273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59" style="position:absolute;margin-left:-11.1pt;margin-top:12.65pt;width:540pt;height:36pt;z-index:251646464" coordorigin="567,14787" coordsize="10800,720">
            <v:group id="_x0000_s1260" style="position:absolute;left:567;top:14787;width:10800;height:720" coordorigin="567,14787" coordsize="10800,720">
              <v:rect id="_x0000_s12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4" style="position:absolute;left:567;top:14787;width:10800;height:720" coordorigin="567,14787" coordsize="10800,720">
              <v:shape id="_x0000_s12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 m m m</w:t>
      </w:r>
    </w:p>
    <w:p w:rsidR="00B66273" w:rsidRDefault="00B66273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305" style="position:absolute;margin-left:-11.1pt;margin-top:13.25pt;width:540pt;height:36pt;z-index:251647488" coordorigin="567,14787" coordsize="10800,720">
            <v:group id="_x0000_s1306" style="position:absolute;left:567;top:14787;width:10800;height:720" coordorigin="567,14787" coordsize="10800,720">
              <v:rect id="_x0000_s13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0" style="position:absolute;left:567;top:14787;width:10800;height:720" coordorigin="567,14787" coordsize="10800,720">
              <v:shape id="_x0000_s13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m</w:t>
      </w:r>
      <w:r>
        <w:rPr>
          <w:rFonts w:ascii="Nurhan Uz" w:hAnsi="Nurhan Uz"/>
          <w:sz w:val="68"/>
          <w:szCs w:val="68"/>
        </w:rPr>
        <w:t xml:space="preserve"> m m</w:t>
      </w:r>
    </w:p>
    <w:p w:rsidR="00B66273" w:rsidRPr="008924D2" w:rsidRDefault="00B66273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351" type="#_x0000_t75" alt="http://clipartlog.com/wp-content/uploads/2008/04/trowel.png" style="position:absolute;margin-left:247.3pt;margin-top:62.7pt;width:108pt;height:79.5pt;z-index:251670016;visibility:visible">
            <v:imagedata r:id="rId7" o:title=""/>
          </v:shape>
        </w:pict>
      </w:r>
      <w:r>
        <w:rPr>
          <w:noProof/>
          <w:lang w:eastAsia="tr-TR"/>
        </w:rPr>
        <w:pict>
          <v:shape id="Resim 25" o:spid="_x0000_s1352" type="#_x0000_t75" alt="ANd9GcRHWeQqESPDnAD7DtWqeq32ZkbmBPowf1VXyYcfhXrLFf4Z_k8hNQ" style="position:absolute;margin-left:166.3pt;margin-top:58.95pt;width:43.5pt;height:88.5pt;z-index:251668992;visibility:visible">
            <v:imagedata r:id="rId8" o:title=""/>
          </v:shape>
        </w:pict>
      </w:r>
      <w:r>
        <w:rPr>
          <w:noProof/>
          <w:lang w:eastAsia="tr-TR"/>
        </w:rPr>
        <w:pict>
          <v:shape id="Resim 22" o:spid="_x0000_s1353" type="#_x0000_t75" alt="ANd9GcQWRuHGKJwrxqcx3UZqCWcPdAryKU3hpI4CamZoIc23ISeuxajd5Q" style="position:absolute;margin-left:36.55pt;margin-top:57.45pt;width:90.75pt;height:104.25pt;z-index:251667968;visibility:visible">
            <v:imagedata r:id="rId9" o:title=""/>
          </v:shape>
        </w:pict>
      </w:r>
      <w:r>
        <w:rPr>
          <w:noProof/>
          <w:lang w:eastAsia="tr-TR"/>
        </w:rPr>
        <w:pict>
          <v:shape id="Resim 7" o:spid="_x0000_s1354" type="#_x0000_t75" alt="ANd9GcQTxgblfY9xdQZE9iYb0AY_5gyc-JnTqCbaaBJB-JXEsawn1uVq" style="position:absolute;margin-left:389.05pt;margin-top:62.7pt;width:113.25pt;height:87.75pt;z-index:251662848;visibility:visible">
            <v:imagedata r:id="rId10" o:title=""/>
          </v:shape>
        </w:pict>
      </w:r>
      <w:r>
        <w:rPr>
          <w:noProof/>
          <w:lang w:eastAsia="tr-TR"/>
        </w:rPr>
        <w:pict>
          <v:group id="_x0000_s1355" style="position:absolute;margin-left:-15.2pt;margin-top:13.4pt;width:540pt;height:36pt;z-index:251648512" coordorigin="567,14787" coordsize="10800,720">
            <v:group id="_x0000_s1356" style="position:absolute;left:567;top:14787;width:10800;height:720" coordorigin="567,14787" coordsize="10800,720">
              <v:rect id="_x0000_s135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0" style="position:absolute;left:567;top:14787;width:10800;height:720" coordorigin="567,14787" coordsize="10800,720">
              <v:shape id="_x0000_s136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8924D2">
        <w:rPr>
          <w:rFonts w:ascii="Hand Garden" w:hAnsi="Hand Garden"/>
          <w:sz w:val="68"/>
          <w:szCs w:val="68"/>
        </w:rPr>
        <w:t>m</w:t>
      </w:r>
      <w:r>
        <w:rPr>
          <w:rFonts w:ascii="Hand Garden" w:hAnsi="Hand Garden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m</w:t>
      </w:r>
    </w:p>
    <w:p w:rsidR="00B66273" w:rsidRPr="00DF0E26" w:rsidRDefault="00B66273" w:rsidP="00DF0E26">
      <w:pPr>
        <w:pStyle w:val="NoSpacing"/>
        <w:rPr>
          <w:rFonts w:ascii="Nurhan Uz" w:hAnsi="Nurhan Uz"/>
          <w:sz w:val="200"/>
          <w:szCs w:val="200"/>
        </w:rPr>
      </w:pPr>
      <w:r>
        <w:rPr>
          <w:noProof/>
          <w:lang w:eastAsia="tr-TR"/>
        </w:rPr>
        <w:pict>
          <v:shape id="Resim 31" o:spid="_x0000_s1401" type="#_x0000_t75" style="position:absolute;margin-left:361.3pt;margin-top:96.95pt;width:105.75pt;height:92.25pt;z-index:251671040;visibility:visible">
            <v:imagedata r:id="rId11" o:title=""/>
          </v:shape>
        </w:pict>
      </w:r>
      <w:r>
        <w:rPr>
          <w:noProof/>
          <w:lang w:eastAsia="tr-TR"/>
        </w:rPr>
        <w:pict>
          <v:shape id="Resim 40" o:spid="_x0000_s1402" type="#_x0000_t75" alt="ANd9GcSv83QQWxv1DRaf80fOySUrtr9UScjgyNDCtogPnqbbpMgTmhUVvKW0ETrv" style="position:absolute;margin-left:127.3pt;margin-top:.2pt;width:76.5pt;height:91.5pt;z-index:251674112;visibility:visible">
            <v:imagedata r:id="rId12" o:title=""/>
          </v:shape>
        </w:pict>
      </w:r>
      <w:r>
        <w:rPr>
          <w:noProof/>
          <w:lang w:eastAsia="tr-TR"/>
        </w:rPr>
        <w:pict>
          <v:shape id="Resim 19" o:spid="_x0000_s1403" type="#_x0000_t75" alt="ANd9GcSU4nkxfp2KyTjnmVDrLYC8PV2J2wkvLpSXwEpZxuczFRUINu3L" style="position:absolute;margin-left:276.55pt;margin-top:-2.05pt;width:78.75pt;height:107.25pt;z-index:251666944;visibility:visible">
            <v:imagedata r:id="rId13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4" type="#_x0000_t202" style="position:absolute;margin-left:17.9pt;margin-top:-4.3pt;width:96.2pt;height:65.25pt;z-index:251665920" filled="f" stroked="f">
            <v:textbox>
              <w:txbxContent>
                <w:p w:rsidR="00B66273" w:rsidRPr="001605BD" w:rsidRDefault="00B66273" w:rsidP="00DF0E26">
                  <w:pP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  <w:t>Mm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_x0000_s1405" type="#_x0000_t202" style="position:absolute;margin-left:372pt;margin-top:30.2pt;width:103.15pt;height:70.5pt;z-index:251664896" filled="f" stroked="f">
            <v:textbox>
              <w:txbxContent>
                <w:p w:rsidR="00B66273" w:rsidRPr="00694AF4" w:rsidRDefault="00B66273" w:rsidP="00DF0E26">
                  <w:pPr>
                    <w:rPr>
                      <w:rFonts w:ascii="Times New Roman" w:hAnsi="Times New Roman"/>
                      <w:color w:val="00B0F0"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color w:val="00B0F0"/>
                      <w:sz w:val="96"/>
                      <w:szCs w:val="96"/>
                    </w:rPr>
                    <w:t>Mm</w:t>
                  </w:r>
                </w:p>
              </w:txbxContent>
            </v:textbox>
          </v:shape>
        </w:pict>
      </w:r>
      <w:r w:rsidRPr="00DF0E26">
        <w:rPr>
          <w:rFonts w:ascii="Hand Garden" w:hAnsi="Hand Garden"/>
          <w:outline/>
          <w:sz w:val="200"/>
          <w:szCs w:val="200"/>
        </w:rPr>
        <w:t>Mm</w:t>
      </w:r>
      <w:r w:rsidRPr="00DF0E26">
        <w:rPr>
          <w:rFonts w:ascii="Hand Garden" w:hAnsi="Hand Garden"/>
          <w:outline/>
          <w:sz w:val="200"/>
          <w:szCs w:val="200"/>
        </w:rPr>
        <w:tab/>
      </w:r>
    </w:p>
    <w:p w:rsidR="00B66273" w:rsidRPr="00DF0E26" w:rsidRDefault="00B66273" w:rsidP="00DF0E26">
      <w:pPr>
        <w:rPr>
          <w:sz w:val="300"/>
          <w:szCs w:val="300"/>
        </w:rPr>
      </w:pPr>
      <w:r>
        <w:rPr>
          <w:noProof/>
          <w:lang w:eastAsia="tr-TR"/>
        </w:rPr>
        <w:pict>
          <v:group id="_x0000_s1406" style="position:absolute;margin-left:-9pt;margin-top:12.05pt;width:540pt;height:36pt;z-index:251650560" coordorigin="567,14787" coordsize="10800,720">
            <v:group id="_x0000_s1407" style="position:absolute;left:567;top:14787;width:10800;height:720" coordorigin="567,14787" coordsize="10800,720">
              <v:rect id="_x0000_s140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0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1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11" style="position:absolute;left:567;top:14787;width:10800;height:720" coordorigin="567,14787" coordsize="10800,720">
              <v:shape id="_x0000_s141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M</w:t>
      </w:r>
      <w:r>
        <w:rPr>
          <w:rFonts w:ascii="Nurhan Uz" w:hAnsi="Nurhan Uz"/>
          <w:sz w:val="68"/>
          <w:szCs w:val="68"/>
        </w:rPr>
        <w:t xml:space="preserve"> M M M M M M M m 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B66273" w:rsidRPr="00956BBE" w:rsidRDefault="00B66273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52" style="position:absolute;margin-left:-9pt;margin-top:12.05pt;width:540pt;height:36pt;z-index:251651584" coordorigin="567,14787" coordsize="10800,720">
            <v:group id="_x0000_s1453" style="position:absolute;left:567;top:14787;width:10800;height:720" coordorigin="567,14787" coordsize="10800,720">
              <v:rect id="_x0000_s145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5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7" style="position:absolute;left:567;top:14787;width:10800;height:720" coordorigin="567,14787" coordsize="10800,720">
              <v:shape id="_x0000_s145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B66273" w:rsidRPr="00956BBE" w:rsidRDefault="00B66273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98" style="position:absolute;margin-left:-9pt;margin-top:12.05pt;width:540pt;height:36pt;z-index:251652608" coordorigin="567,14787" coordsize="10800,720">
            <v:group id="_x0000_s1499" style="position:absolute;left:567;top:14787;width:10800;height:720" coordorigin="567,14787" coordsize="10800,720">
              <v:rect id="_x0000_s150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0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0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03" style="position:absolute;left:567;top:14787;width:10800;height:720" coordorigin="567,14787" coordsize="10800,720">
              <v:shape id="_x0000_s150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</w:t>
      </w:r>
    </w:p>
    <w:p w:rsidR="00B66273" w:rsidRPr="00956BBE" w:rsidRDefault="00B66273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44" style="position:absolute;margin-left:-9pt;margin-top:12.05pt;width:540pt;height:36pt;z-index:251653632" coordorigin="567,14787" coordsize="10800,720">
            <v:group id="_x0000_s1545" style="position:absolute;left:567;top:14787;width:10800;height:720" coordorigin="567,14787" coordsize="10800,720">
              <v:rect id="_x0000_s154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4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4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49" style="position:absolute;left:567;top:14787;width:10800;height:720" coordorigin="567,14787" coordsize="10800,720">
              <v:shape id="_x0000_s155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B66273" w:rsidRDefault="00B66273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90" style="position:absolute;margin-left:-9pt;margin-top:11.85pt;width:540pt;height:36pt;z-index:251649536" coordorigin="567,14787" coordsize="10800,720">
            <v:group id="_x0000_s1591" style="position:absolute;left:567;top:14787;width:10800;height:720" coordorigin="567,14787" coordsize="10800,720">
              <v:rect id="_x0000_s159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9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9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95" style="position:absolute;left:567;top:14787;width:10800;height:720" coordorigin="567,14787" coordsize="10800,720">
              <v:shape id="_x0000_s159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M M M M M M M M m</w:t>
      </w:r>
    </w:p>
    <w:p w:rsidR="00B66273" w:rsidRDefault="00B66273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M M M M M M M M m</w:t>
      </w:r>
      <w:r>
        <w:rPr>
          <w:noProof/>
          <w:lang w:eastAsia="tr-TR"/>
        </w:rPr>
        <w:pict>
          <v:group id="_x0000_s1636" style="position:absolute;margin-left:-11.1pt;margin-top:12.65pt;width:540pt;height:36pt;z-index:251654656;mso-position-horizontal-relative:text;mso-position-vertical-relative:text" coordorigin="567,14787" coordsize="10800,720">
            <v:group id="_x0000_s1637" style="position:absolute;left:567;top:14787;width:10800;height:720" coordorigin="567,14787" coordsize="10800,720">
              <v:rect id="_x0000_s163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3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4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41" style="position:absolute;left:567;top:14787;width:10800;height:720" coordorigin="567,14787" coordsize="10800,720">
              <v:shape id="_x0000_s1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B66273" w:rsidRDefault="00B66273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682" style="position:absolute;margin-left:-11.1pt;margin-top:13.25pt;width:540pt;height:36pt;z-index:251655680" coordorigin="567,14787" coordsize="10800,720">
            <v:group id="_x0000_s1683" style="position:absolute;left:567;top:14787;width:10800;height:720" coordorigin="567,14787" coordsize="10800,720">
              <v:rect id="_x0000_s168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8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8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87" style="position:absolute;left:567;top:14787;width:10800;height:720" coordorigin="567,14787" coordsize="10800,720">
              <v:shape id="_x0000_s168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M</w:t>
      </w:r>
      <w:r>
        <w:rPr>
          <w:rFonts w:ascii="Nurhan Uz" w:hAnsi="Nurhan Uz"/>
          <w:sz w:val="68"/>
          <w:szCs w:val="68"/>
        </w:rPr>
        <w:t xml:space="preserve"> M</w:t>
      </w:r>
    </w:p>
    <w:p w:rsidR="00B66273" w:rsidRDefault="00B66273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47" o:spid="_x0000_s1728" type="#_x0000_t75" alt="ANd9GcRUQHRnVyNbMputsoXlAeXeEtSO2J9F6Q8pN95x9W51iYx4UrtsYQ" style="position:absolute;margin-left:226.3pt;margin-top:73.7pt;width:84pt;height:99pt;z-index:251658752;visibility:visible">
            <v:imagedata r:id="rId14" o:title=""/>
          </v:shape>
        </w:pict>
      </w:r>
      <w:r>
        <w:rPr>
          <w:noProof/>
          <w:lang w:eastAsia="tr-TR"/>
        </w:rPr>
        <w:pict>
          <v:shape id="Resim 35" o:spid="_x0000_s1729" type="#_x0000_t75" alt="ANd9GcSB_K3oZZDotzhl59JOZ_fxGbYu07L08n4bj97G4fjO7V2-HJYT" style="position:absolute;margin-left:127.3pt;margin-top:77.45pt;width:61.5pt;height:95.25pt;z-index:251657728;visibility:visible">
            <v:imagedata r:id="rId15" o:title=""/>
          </v:shape>
        </w:pict>
      </w:r>
      <w:r>
        <w:rPr>
          <w:rFonts w:ascii="Hand Garden" w:hAnsi="Hand Garden"/>
          <w:sz w:val="68"/>
          <w:szCs w:val="68"/>
        </w:rPr>
        <w:t>M</w:t>
      </w:r>
      <w:r>
        <w:rPr>
          <w:rFonts w:ascii="Nurhan Uz" w:hAnsi="Nurhan Uz"/>
          <w:sz w:val="68"/>
          <w:szCs w:val="68"/>
        </w:rPr>
        <w:t xml:space="preserve"> M</w:t>
      </w:r>
      <w:r>
        <w:rPr>
          <w:noProof/>
          <w:lang w:eastAsia="tr-TR"/>
        </w:rPr>
        <w:pict>
          <v:group id="_x0000_s1730" style="position:absolute;margin-left:-11.1pt;margin-top:13.4pt;width:540pt;height:36pt;z-index:251656704;mso-position-horizontal-relative:text;mso-position-vertical-relative:text" coordorigin="567,14787" coordsize="10800,720">
            <v:group id="_x0000_s1731" style="position:absolute;left:567;top:14787;width:10800;height:720" coordorigin="567,14787" coordsize="10800,720">
              <v:rect id="_x0000_s173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3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3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35" style="position:absolute;left:567;top:14787;width:10800;height:720" coordorigin="567,14787" coordsize="10800,720">
              <v:shape id="_x0000_s173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B66273" w:rsidRDefault="00B66273" w:rsidP="00E10F87">
      <w:pPr>
        <w:pStyle w:val="AralkYok"/>
        <w:rPr>
          <w:rFonts w:ascii="Times New Roman" w:hAnsi="Times New Roman"/>
          <w:sz w:val="24"/>
        </w:rPr>
      </w:pPr>
      <w:hyperlink r:id="rId16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B66273" w:rsidRPr="00646932" w:rsidRDefault="00B66273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37" o:spid="_x0000_s1776" type="#_x0000_t75" alt="ANd9GcR4iHxu0-5YckUwL_rbjLtV3Y2FqNTOqATgGHrvnaZTIMOupXYlu00kIAEmUw" style="position:absolute;margin-left:6.55pt;margin-top:24.6pt;width:81pt;height:69.75pt;z-index:251673088;visibility:visible">
            <v:imagedata r:id="rId17" o:title=""/>
          </v:shape>
        </w:pict>
      </w:r>
      <w:r>
        <w:rPr>
          <w:noProof/>
          <w:lang w:eastAsia="tr-TR"/>
        </w:rPr>
        <w:pict>
          <v:shape id="Resim 34" o:spid="_x0000_s1777" type="#_x0000_t75" alt="clipart_objects_130" style="position:absolute;margin-left:346.3pt;margin-top:30.6pt;width:71.25pt;height:69.75pt;z-index:251672064;visibility:visible">
            <v:imagedata r:id="rId18" o:title=""/>
          </v:shape>
        </w:pict>
      </w:r>
      <w:r>
        <w:rPr>
          <w:noProof/>
          <w:lang w:eastAsia="tr-TR"/>
        </w:rPr>
        <w:pict>
          <v:shape id="Resim 44" o:spid="_x0000_s1778" type="#_x0000_t75" alt="ANd9GcS2JBA23PU9zurSXk7XWfmyQORsQheJYD9A1D6eLWjZ5seF82pkig" style="position:absolute;margin-left:457.3pt;margin-top:20.65pt;width:47.25pt;height:90pt;z-index:251659776;visibility:visible">
            <v:imagedata r:id="rId19" o:title=""/>
          </v:shape>
        </w:pict>
      </w:r>
    </w:p>
    <w:sectPr w:rsidR="00B66273" w:rsidRPr="00646932" w:rsidSect="00B14F84"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F84"/>
    <w:rsid w:val="001605BD"/>
    <w:rsid w:val="002859EB"/>
    <w:rsid w:val="00342BF6"/>
    <w:rsid w:val="003C3C93"/>
    <w:rsid w:val="00436A07"/>
    <w:rsid w:val="00452F6C"/>
    <w:rsid w:val="0054711D"/>
    <w:rsid w:val="005860D2"/>
    <w:rsid w:val="00646932"/>
    <w:rsid w:val="00694AF4"/>
    <w:rsid w:val="007C5761"/>
    <w:rsid w:val="00866D25"/>
    <w:rsid w:val="008924D2"/>
    <w:rsid w:val="008C14E0"/>
    <w:rsid w:val="00956BBE"/>
    <w:rsid w:val="00AC7759"/>
    <w:rsid w:val="00B14F84"/>
    <w:rsid w:val="00B66273"/>
    <w:rsid w:val="00CA36B6"/>
    <w:rsid w:val="00DF0E26"/>
    <w:rsid w:val="00E10F87"/>
    <w:rsid w:val="00F0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F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46932"/>
    <w:rPr>
      <w:lang w:eastAsia="en-US"/>
    </w:rPr>
  </w:style>
  <w:style w:type="character" w:styleId="Hyperlink">
    <w:name w:val="Hyperlink"/>
    <w:basedOn w:val="DefaultParagraphFont"/>
    <w:uiPriority w:val="99"/>
    <w:rsid w:val="00E10F87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E10F87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98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58</Words>
  <Characters>337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2012-12-12T08:30:00Z</dcterms:created>
  <dcterms:modified xsi:type="dcterms:W3CDTF">2013-12-22T18:53:00Z</dcterms:modified>
  <cp:category>www.sorubak.com</cp:category>
</cp:coreProperties>
</file>