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3E00" w:rsidRDefault="00D13E00">
      <w:pPr>
        <w:rPr>
          <w:rFonts w:ascii="Hand writing Mutlu" w:hAnsi="Hand writing Mutlu"/>
          <w:sz w:val="44"/>
          <w:szCs w:val="44"/>
        </w:rPr>
      </w:pPr>
      <w:r w:rsidRPr="00842882">
        <w:rPr>
          <w:rFonts w:ascii="Hand writing Mutlu" w:hAnsi="Hand writing Mutlu"/>
          <w:sz w:val="48"/>
          <w:szCs w:val="48"/>
        </w:rPr>
        <w:t xml:space="preserve">Ek ek ek ek ek ek Ek ek ek ek ek ek Ak ak ak ak ak Ak ak ak ak ak İk ik ik ik ik ik İk ik ik ik ik ik Ok ok ok ok ok Ok ok ok ok ok Uk uk uk uk uk Uk uk uk uk uk Ek ak ik ok uk Ek ak ik ok uk Ke ke ke ke ke ke Ke ke ke ke ke ke Ka ka ka ka ka Ka ka ka ka ka Ki ki ki ki ki ki Ki ki ki ki ki ki Ko ko ko ko ko Ku ku ku ku ku Ku ku ku ku ku Ke ka ki ko ku Ke ka ki ko ku Kek kek kek kek Kek kek kek kek Kat kat kat kat Kol kol kol kol Kum kum kum Kar kar kar kar </w:t>
      </w:r>
      <w:r w:rsidRPr="00842882">
        <w:rPr>
          <w:rFonts w:ascii="Hand writing Mutlu" w:hAnsi="Hand writing Mutlu"/>
          <w:sz w:val="44"/>
          <w:szCs w:val="44"/>
        </w:rPr>
        <w:t>Kan kan kan kan Kel kel kel kel kel İki iki iki iki iki</w:t>
      </w:r>
    </w:p>
    <w:p w:rsidR="00D13E00" w:rsidRDefault="00D13E00" w:rsidP="00842882">
      <w:hyperlink r:id="rId4" w:history="1">
        <w:r>
          <w:rPr>
            <w:rStyle w:val="Hyperlink"/>
          </w:rPr>
          <w:t>www.sorubak.com</w:t>
        </w:r>
      </w:hyperlink>
      <w:r>
        <w:t xml:space="preserve"> </w:t>
      </w:r>
    </w:p>
    <w:p w:rsidR="00D13E00" w:rsidRPr="00842882" w:rsidRDefault="00D13E00">
      <w:pPr>
        <w:rPr>
          <w:rFonts w:ascii="Hand writing Mutlu" w:hAnsi="Hand writing Mutlu"/>
          <w:sz w:val="48"/>
          <w:szCs w:val="48"/>
        </w:rPr>
      </w:pPr>
    </w:p>
    <w:sectPr w:rsidR="00D13E00" w:rsidRPr="00842882" w:rsidSect="003D649E">
      <w:pgSz w:w="11906" w:h="16838"/>
      <w:pgMar w:top="1417" w:right="1417" w:bottom="1417" w:left="1417"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Hand writing Mutlu">
    <w:panose1 w:val="00002100000000000000"/>
    <w:charset w:val="00"/>
    <w:family w:val="auto"/>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D649E"/>
    <w:rsid w:val="001C5C19"/>
    <w:rsid w:val="001E1250"/>
    <w:rsid w:val="002374B8"/>
    <w:rsid w:val="002B120D"/>
    <w:rsid w:val="003D649E"/>
    <w:rsid w:val="00842882"/>
    <w:rsid w:val="00D13E00"/>
    <w:rsid w:val="00D67D7A"/>
    <w:rsid w:val="00E96E58"/>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374B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84288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28477463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11</TotalTime>
  <Pages>2</Pages>
  <Words>85</Words>
  <Characters>490</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ahmet</dc:creator>
  <cp:keywords>www.sorubak.com</cp:keywords>
  <dc:description>www.sorubak.com</dc:description>
  <cp:lastModifiedBy>edanur</cp:lastModifiedBy>
  <cp:revision>3</cp:revision>
  <dcterms:created xsi:type="dcterms:W3CDTF">2013-12-08T18:11:00Z</dcterms:created>
  <dcterms:modified xsi:type="dcterms:W3CDTF">2013-12-09T18:19:00Z</dcterms:modified>
  <cp:category>www.sorubak.com</cp:category>
</cp:coreProperties>
</file>