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Sayın veli,</w:t>
      </w:r>
    </w:p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Aşağıdaki heceleri önce sırayla okutunuz, daha sonra karışık olarak okutunuz. Yazdırmayınız. Bol bol okutunuz</w:t>
      </w: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Hand writing Mutlu" w:hAnsi="Hand writing Mutlu"/>
          <w:sz w:val="44"/>
          <w:szCs w:val="44"/>
        </w:rPr>
      </w:pPr>
      <w:r w:rsidRPr="0043359A">
        <w:rPr>
          <w:rFonts w:ascii="Hand writing Mutlu" w:hAnsi="Hand writing Mutlu"/>
          <w:sz w:val="44"/>
          <w:szCs w:val="44"/>
        </w:rPr>
        <w:t>ek-ak-ik-ok-uk-ke-ka-ki-ko-ku-kel-ket-ker-kem-kek-kal-kat-kan-kar-kam-kak-kil-kit-kin-kir-kim-kik-kol-kot-kon-kor-kom-kok-kul-kut-kun-kur-kum-kuk-lek-lak-lik-lok-luk-tek-tak-tik-tok-tuk-nek-nak-nik-nok-nuk-rek-rak-rik-rok-ruk-mek-mak-mik-mok-muk</w:t>
      </w:r>
    </w:p>
    <w:p w:rsidR="00FE1F6A" w:rsidRDefault="00FE1F6A" w:rsidP="0043359A">
      <w:pPr>
        <w:pStyle w:val="Header"/>
        <w:rPr>
          <w:rFonts w:ascii="Times New Roman" w:hAnsi="Times New Roman"/>
          <w:sz w:val="24"/>
          <w:szCs w:val="24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Sayın veli,</w:t>
      </w:r>
    </w:p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Aşağıdaki heceleri önce sırayla okutunuz, daha sonra karışık olarak okutunuz. Yazdırmayınız. Bol bol okutunuz.</w:t>
      </w:r>
    </w:p>
    <w:p w:rsidR="00FE1F6A" w:rsidRDefault="00FE1F6A" w:rsidP="0043359A">
      <w:pPr>
        <w:pStyle w:val="Header"/>
        <w:rPr>
          <w:rFonts w:ascii="Hand writing Mutlu" w:hAnsi="Hand writing Mutlu"/>
          <w:sz w:val="44"/>
          <w:szCs w:val="44"/>
        </w:rPr>
      </w:pPr>
      <w:r w:rsidRPr="0043359A">
        <w:rPr>
          <w:rFonts w:ascii="Hand writing Mutlu" w:hAnsi="Hand writing Mutlu"/>
          <w:sz w:val="44"/>
          <w:szCs w:val="44"/>
        </w:rPr>
        <w:t>ıl-ıt-ın-ır-ım-ık-lı-tı-nı-rı-mı-kı-lıl-lıt-lın-lır-lım-lık-tıl-tıt-tın-tır-tım-tık-nıl-nıt-nın-nır-nım-nık-rıl-rıt-rın-rır-rım-rık-mıl-mıt-mın-mır-mım-mık-kıl-kıt-kın-kır-kım-kık</w:t>
      </w: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</w:p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Sayın veli,</w:t>
      </w:r>
    </w:p>
    <w:p w:rsidR="00FE1F6A" w:rsidRDefault="00FE1F6A" w:rsidP="0043359A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>Aşağıdaki heceleri önce sırayla okutunuz, daha sonra karışık olarak okutunuz. Yazdırmayınız. Bol bol okutunuz.</w:t>
      </w:r>
    </w:p>
    <w:p w:rsidR="00FE1F6A" w:rsidRPr="00F7243C" w:rsidRDefault="00FE1F6A" w:rsidP="00C31AAE">
      <w:pPr>
        <w:jc w:val="both"/>
        <w:rPr>
          <w:rFonts w:ascii="Hand writing Mutlu" w:hAnsi="Hand writing Mutlu"/>
        </w:rPr>
      </w:pPr>
      <w:r w:rsidRPr="003E55EC">
        <w:rPr>
          <w:rFonts w:ascii="Hand writing Mutlu" w:hAnsi="Hand writing Mutlu"/>
          <w:sz w:val="40"/>
          <w:szCs w:val="40"/>
        </w:rPr>
        <w:t>Ey-ay-iy-oy-uy-ıy-ye-ya-yi-yo-yu-yı-yel-yet-yen-yer-yem-yek-yey-yal-yat-yan-yar-yam-yak-yay-yil-yit- yin-yir-yim-yik-yiy-yol-yot-yon-yor-yom-yok-yoy-yul-yut-yun-yur-yum-yuk-yuy-yıl-yıt-yın-yır-yım-yık-ley-tey-ney-rey-mey-key-lay-tay-nay-ray-may-kay-liy-tiy-niy-riy-miy-kiy-loy-toy-noy-roy-moy-koy-luy-tuy-nuy-ruy-muy-kuy-lıy-tıy-nıy-rıy-mıy-kıy</w:t>
      </w:r>
      <w:bookmarkStart w:id="0" w:name="_GoBack"/>
      <w:bookmarkEnd w:id="0"/>
      <w:r>
        <w:rPr>
          <w:rFonts w:ascii="Hand writing Mutlu" w:hAnsi="Hand writing Mutlu"/>
          <w:sz w:val="40"/>
          <w:szCs w:val="40"/>
        </w:rPr>
        <w:t xml:space="preserve"> </w:t>
      </w:r>
      <w:hyperlink r:id="rId4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FE1F6A" w:rsidRDefault="00FE1F6A" w:rsidP="0043359A">
      <w:pPr>
        <w:pStyle w:val="Header"/>
        <w:rPr>
          <w:rFonts w:ascii="Hand writing Mutlu" w:hAnsi="Hand writing Mutlu"/>
          <w:sz w:val="40"/>
          <w:szCs w:val="40"/>
        </w:rPr>
      </w:pPr>
    </w:p>
    <w:sectPr w:rsidR="00FE1F6A" w:rsidSect="003E55E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59A"/>
    <w:rsid w:val="00004802"/>
    <w:rsid w:val="00234892"/>
    <w:rsid w:val="003E55EC"/>
    <w:rsid w:val="0043359A"/>
    <w:rsid w:val="008864FC"/>
    <w:rsid w:val="008E459C"/>
    <w:rsid w:val="00C31AAE"/>
    <w:rsid w:val="00F7243C"/>
    <w:rsid w:val="00FE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4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3359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359A"/>
    <w:rPr>
      <w:rFonts w:eastAsia="Times New Roman" w:cs="Times New Roman"/>
      <w:lang w:eastAsia="tr-TR"/>
    </w:rPr>
  </w:style>
  <w:style w:type="character" w:styleId="Hyperlink">
    <w:name w:val="Hyperlink"/>
    <w:basedOn w:val="DefaultParagraphFont"/>
    <w:uiPriority w:val="99"/>
    <w:rsid w:val="00C31A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179</Words>
  <Characters>1025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Nimet</dc:creator>
  <cp:keywords>www.sorubak.com</cp:keywords>
  <dc:description>www.sorubak.com</dc:description>
  <cp:lastModifiedBy>edanur</cp:lastModifiedBy>
  <cp:revision>2</cp:revision>
  <cp:lastPrinted>2013-12-23T20:13:00Z</cp:lastPrinted>
  <dcterms:created xsi:type="dcterms:W3CDTF">2013-12-23T19:56:00Z</dcterms:created>
  <dcterms:modified xsi:type="dcterms:W3CDTF">2014-01-04T18:19:00Z</dcterms:modified>
  <cp:category>www.sorubak.com</cp:category>
</cp:coreProperties>
</file>