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491D" w:rsidRDefault="00B7491D">
      <w:r>
        <w:t>50. YIL TAHRAN ANADOLU LİSESİ 2013-2014  II. DÖNEM KİMYA ZÜMRE TUTANAĞI</w:t>
      </w:r>
    </w:p>
    <w:p w:rsidR="00B7491D" w:rsidRDefault="00B7491D">
      <w:r>
        <w:t>Toplantı tarihi: 12/02/2014</w:t>
      </w:r>
    </w:p>
    <w:p w:rsidR="00B7491D" w:rsidRDefault="00B7491D">
      <w:r>
        <w:t>Toplantı saati: 14:30</w:t>
      </w:r>
    </w:p>
    <w:p w:rsidR="00B7491D" w:rsidRDefault="00B7491D">
      <w:r>
        <w:t>Toplantiya katılanlar:Okul Müdürü    O.Nuri Alpkılıç  ,kimya    öğretmeni        Nural   Özyazanlar</w:t>
      </w:r>
    </w:p>
    <w:p w:rsidR="00B7491D" w:rsidRDefault="00B7491D">
      <w:r>
        <w:t>Toplantı no : 3</w:t>
      </w:r>
    </w:p>
    <w:p w:rsidR="00B7491D" w:rsidRDefault="00B7491D">
      <w:r>
        <w:t>Kimya öğretmenleri 12.02.2014 saat 14:30 da kimya laboratuarında okul müdürünün başkanlığında aşağıdaki gündem maddelerini belirlemiştir.</w:t>
      </w:r>
    </w:p>
    <w:p w:rsidR="00B7491D" w:rsidRDefault="00B7491D">
      <w:r>
        <w:t>GÜNDEM</w:t>
      </w:r>
    </w:p>
    <w:p w:rsidR="00B7491D" w:rsidRDefault="00B7491D">
      <w:r>
        <w:t>1)I.Dönem zümre kararlarının gözden geçirilmesi</w:t>
      </w:r>
    </w:p>
    <w:p w:rsidR="00B7491D" w:rsidRDefault="00B7491D">
      <w:r>
        <w:t>2)Eğitim Öğretim  ile ilgili mevzuat, Türk Milli Eğitiminin genel amaçları</w:t>
      </w:r>
    </w:p>
    <w:p w:rsidR="00B7491D" w:rsidRDefault="00B7491D">
      <w:r>
        <w:t>3)Atatürk İlke ve inkılaplarının konuların özelliklerine göre yeri geldiğinde öğrencilere aktarılması.</w:t>
      </w:r>
    </w:p>
    <w:p w:rsidR="00B7491D" w:rsidRDefault="00B7491D">
      <w:r>
        <w:t>4)Bilim ve Teknnnnolojide gelişmelerin derslere yansıtılmasını sağlamak.</w:t>
      </w:r>
    </w:p>
    <w:p w:rsidR="00B7491D" w:rsidRDefault="00B7491D">
      <w:r>
        <w:t>5)Diğer zümre öğretmenleri ile işbirliği,</w:t>
      </w:r>
    </w:p>
    <w:p w:rsidR="00B7491D" w:rsidRDefault="00B7491D">
      <w:r>
        <w:t>6)Birinci dönem başarı yüzdelerinin görüşülmesi,</w:t>
      </w:r>
    </w:p>
    <w:p w:rsidR="00B7491D" w:rsidRDefault="00B7491D">
      <w:r>
        <w:t>7)Dönem ödevlerinin takibi.</w:t>
      </w:r>
    </w:p>
    <w:p w:rsidR="00B7491D" w:rsidRDefault="00B7491D" w:rsidP="00B077CA">
      <w:pPr>
        <w:tabs>
          <w:tab w:val="left" w:pos="6060"/>
        </w:tabs>
      </w:pPr>
      <w:r>
        <w:t>8)Sınav tarihleri ve ortak sınavlar</w:t>
      </w:r>
      <w:r>
        <w:tab/>
      </w:r>
    </w:p>
    <w:p w:rsidR="00B7491D" w:rsidRDefault="00B7491D">
      <w:r>
        <w:t>9)Dilek ve tamenniler.</w:t>
      </w:r>
    </w:p>
    <w:p w:rsidR="00B7491D" w:rsidRDefault="00B7491D">
      <w:r>
        <w:t>Okul Müdürü O.Nuri Alpkılıç : II.dönem hayırlı uğurlu olsun  dedi.</w:t>
      </w:r>
    </w:p>
    <w:p w:rsidR="00B7491D" w:rsidRDefault="00B7491D">
      <w:r>
        <w:t>Nural Özyazanlar: Zümremiz için başarılı bir dönem olmasını dilerim dedi.</w:t>
      </w:r>
    </w:p>
    <w:p w:rsidR="00B7491D" w:rsidRDefault="00B7491D">
      <w:r>
        <w:t>1)Birinci dönem zümre kararları incelendi.Bilimsel ve teknolojik amaçlı gezi  yapılamamıştır.Okul ve çevre  imkanlarını n değerlendirilek yeni dönemde gerçekleştirilmesi amaçlanmaktadır.</w:t>
      </w:r>
    </w:p>
    <w:p w:rsidR="00B7491D" w:rsidRDefault="00B7491D">
      <w:r>
        <w:t>2)Türk Milli Eğitiminin genel amaçları N.Özyazanlar tarafından okundu.</w:t>
      </w:r>
    </w:p>
    <w:p w:rsidR="00B7491D" w:rsidRDefault="00B7491D">
      <w:r>
        <w:t>Gene l Amaçlar:</w:t>
      </w:r>
    </w:p>
    <w:p w:rsidR="00B7491D" w:rsidRDefault="00B7491D">
      <w:r>
        <w:t>I_Türk  Devrim ve ilkelerine veAnayasa da ifadesini bulan Atatürk Milliyetçiliğine bağlı ; Türk Milletinin milli,ahlaki, insani, manevi vekültürel değerlerini beni mseyen ,koruyan ve geliştiren; ailesini,vatanını,milletini seven ve daima yüceltmeye çalışan ; insan haklarına ve Anayasanın başlangıcındaki temel ilkelere dayanan demokratik,laikve sosyal bir hukuk devleti olan Türkiye Cumhuriyeti’ ne karşı görev ve sorumluluklarını bilen ve bunları davranış haline getirmiş yurttaşlar yetiştirmek,</w:t>
      </w:r>
    </w:p>
    <w:p w:rsidR="00B7491D" w:rsidRDefault="00B7491D">
      <w:r>
        <w:t>II-Beden, zihin,  ahlak, ruh ve duygu bakımından dengeli ve sağlıklı şekilde gelişmiş bir kişiliğe ve karaktere hür ve bilimsel düşünme gücüne , geniş bir dünya gücüne sahip insan haklarına saygılı, kişilik ve teşebbüse değer veren topluma karşı sorumluluk duyan yapıcı yaratıcı ve ve rimli kişiler olarak yetiştirmek;</w:t>
      </w:r>
    </w:p>
    <w:p w:rsidR="00B7491D" w:rsidRDefault="00B7491D">
      <w:r>
        <w:t>III-İlgi istidat ve yeteneklerini geliştirerek bilgi beceri davranışlar ve birlikte iş görme alışkanlığı kazandırmak suretiyle hayata hazırlamak ve onların kendilerine olan güvenlerini artıracak,kendilerini mutlu kılacak vetoplumun mutluluğuna katkıda bulunacak bir meslek sahibi olmalarını sağlamak.</w:t>
      </w:r>
    </w:p>
    <w:p w:rsidR="00B7491D" w:rsidRDefault="00B7491D">
      <w:r>
        <w:t>Türk Mill    E ğitiminin  temel ilkeleri  okundu.</w:t>
      </w:r>
    </w:p>
    <w:p w:rsidR="00B7491D" w:rsidRDefault="00B7491D">
      <w:r>
        <w:t>3)Milli bayram anma günleri dışında da Atatürkçülük ilkesinin öğrencilere aktarılması.Kimya dersi ve Atatürkçülük konuları 20104 nolu Tebliğler  Dergisinde bulunmaktadır.Atatürk’ ün özdeyişleri  ‘Bilim ve fen içinsınır yoktur’ ve ‘ Hayatta en hakiki mürşit ilimdir’ ayrıca ‘Rehberimiz ilim ve fen olacaktır’ üzerinde durulmalı ve açıklanmalıdır.</w:t>
      </w:r>
    </w:p>
    <w:p w:rsidR="00B7491D" w:rsidRDefault="00B7491D">
      <w:r>
        <w:t>2212 ve 2488 sayılı Tebliğler Dergisinden Atatürk ilke veinkılapları okundu.</w:t>
      </w:r>
    </w:p>
    <w:p w:rsidR="00B7491D" w:rsidRDefault="00B7491D">
      <w:r>
        <w:t>4)Ülkemizde ve dünyadaki bilimsel gelişmelerin icatlar  ve yeni çalışmalar hakkında bilgi edinilmesi esastır.</w:t>
      </w:r>
    </w:p>
    <w:p w:rsidR="00B7491D" w:rsidRDefault="00B7491D">
      <w:r>
        <w:t>N.Özyazanlar:Bilm ve fen alanındaki gelişmeler güncel yaşantımızda bizi sürekli desteklemektedir,</w:t>
      </w:r>
    </w:p>
    <w:p w:rsidR="00B7491D" w:rsidRDefault="00B7491D">
      <w:r>
        <w:t>5)Diğer zümre öğretmenleri ile işbirliği I. dönemde alınan kararlar doğrultusunda  uygulanmaya devam edilecektir.</w:t>
      </w:r>
    </w:p>
    <w:p w:rsidR="00B7491D" w:rsidRDefault="00B7491D">
      <w:r>
        <w:t>6)Sınıflar bazında öğrenci başarı yüzdesi</w:t>
      </w:r>
    </w:p>
    <w:p w:rsidR="00B7491D" w:rsidRDefault="00B7491D">
      <w:r>
        <w:t xml:space="preserve">9A   = % 95      9B= %88     </w:t>
      </w:r>
      <w:smartTag w:uri="urn:schemas-microsoft-com:office:smarttags" w:element="metricconverter">
        <w:smartTagPr>
          <w:attr w:name="ProductID" w:val="9C"/>
        </w:smartTagPr>
        <w:r>
          <w:t>9C</w:t>
        </w:r>
      </w:smartTag>
      <w:r>
        <w:t xml:space="preserve"> =%95    9D =%95  9E = %100</w:t>
      </w:r>
    </w:p>
    <w:p w:rsidR="00B7491D" w:rsidRDefault="00B7491D">
      <w:r>
        <w:t xml:space="preserve">10A=% 80      10B =%97       </w:t>
      </w:r>
      <w:smartTag w:uri="urn:schemas-microsoft-com:office:smarttags" w:element="metricconverter">
        <w:smartTagPr>
          <w:attr w:name="ProductID" w:val="10C"/>
        </w:smartTagPr>
        <w:r>
          <w:t>10C</w:t>
        </w:r>
      </w:smartTag>
      <w:r>
        <w:t xml:space="preserve"> =%87</w:t>
      </w:r>
    </w:p>
    <w:p w:rsidR="00B7491D" w:rsidRDefault="00B7491D">
      <w:r>
        <w:t>11A=% 96        11B=%75       11C=%84</w:t>
      </w:r>
    </w:p>
    <w:p w:rsidR="00B7491D" w:rsidRDefault="00B7491D">
      <w:r>
        <w:t>12A=%100        12B=% 100    12C=%100      12D=%100</w:t>
      </w:r>
    </w:p>
    <w:p w:rsidR="00B7491D" w:rsidRDefault="00B7491D">
      <w:r>
        <w:t>Başarı yüzdeleri memnuniyet vericidir.Son sınıflar gibi artarak devamını dileriz.</w:t>
      </w:r>
    </w:p>
    <w:p w:rsidR="00B7491D" w:rsidRDefault="00B7491D">
      <w:r>
        <w:t>7)   27711/1989 tarih ve2300 sayılı tebliğler dergisinde yayımlanan ödev yönetmeliği  madde 9 okundu.Ödev konularının , ödev alan öğrencilerin takibi I.zümre kararlarına göre yapılacaktır.</w:t>
      </w:r>
    </w:p>
    <w:p w:rsidR="00B7491D" w:rsidRDefault="00B7491D">
      <w:r>
        <w:t>8)Sınav tarihleri.ortak sınavlar okul idaresi tarafından  belirlenecektir.</w:t>
      </w:r>
    </w:p>
    <w:p w:rsidR="00B7491D" w:rsidRDefault="00B7491D">
      <w:r>
        <w:t>9)Konulara paralel soru çözümlerinde  kaynak kitapların kontrolü ve öğrencilerin  karşılıklı olarak kaynaklarını değiştirmeleri sağlanacaktır.Bu sayede veri artırımı elde edilmiş olacaktır.</w:t>
      </w:r>
    </w:p>
    <w:p w:rsidR="00B7491D" w:rsidRDefault="00B7491D">
      <w:r>
        <w:t>10)Kimya ders saati 10. Ve 11i sınıflarda 2 saatle sınırlı olduğundan derslerin daha geniş anlamda işlenmesi bakımından ek derslerle desteklenmesi şayet mümkünse artırılması konusuna dikkat  çekmek isteriz.</w:t>
      </w:r>
    </w:p>
    <w:p w:rsidR="00B7491D" w:rsidRDefault="00B7491D">
      <w:r>
        <w:t>Nural Özyazanlar                                                                                     OKUL MÜDÜRÜ</w:t>
      </w:r>
    </w:p>
    <w:p w:rsidR="00B7491D" w:rsidRDefault="00B7491D">
      <w:r>
        <w:t xml:space="preserve">                                                                                                                   O.Nuri Alpkılıç</w:t>
      </w:r>
    </w:p>
    <w:p w:rsidR="00B7491D" w:rsidRDefault="00B7491D">
      <w:r>
        <w:t>Dİlek ve temenniler</w:t>
      </w:r>
    </w:p>
    <w:sectPr w:rsidR="00B7491D" w:rsidSect="007C1D4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2094"/>
    <w:rsid w:val="00020E1F"/>
    <w:rsid w:val="001157BD"/>
    <w:rsid w:val="00157DE9"/>
    <w:rsid w:val="001C0CA4"/>
    <w:rsid w:val="00332E5D"/>
    <w:rsid w:val="0036472C"/>
    <w:rsid w:val="003750AB"/>
    <w:rsid w:val="00440CDE"/>
    <w:rsid w:val="00507DA4"/>
    <w:rsid w:val="006D4120"/>
    <w:rsid w:val="007C1D48"/>
    <w:rsid w:val="008C59EE"/>
    <w:rsid w:val="00932334"/>
    <w:rsid w:val="00992094"/>
    <w:rsid w:val="00B077CA"/>
    <w:rsid w:val="00B7491D"/>
    <w:rsid w:val="00CA4C3E"/>
    <w:rsid w:val="00E4537C"/>
    <w:rsid w:val="00EC0A0F"/>
    <w:rsid w:val="00F06018"/>
    <w:rsid w:val="00FA370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1D4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394</TotalTime>
  <Pages>3</Pages>
  <Words>660</Words>
  <Characters>3765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dc:creator>
  <cp:keywords/>
  <dc:description/>
  <cp:lastModifiedBy>edanur</cp:lastModifiedBy>
  <cp:revision>2</cp:revision>
  <dcterms:created xsi:type="dcterms:W3CDTF">2013-02-19T11:47:00Z</dcterms:created>
  <dcterms:modified xsi:type="dcterms:W3CDTF">2014-02-20T17:22:00Z</dcterms:modified>
</cp:coreProperties>
</file>