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64"/>
        <w:gridCol w:w="1364"/>
        <w:gridCol w:w="1364"/>
        <w:gridCol w:w="1364"/>
        <w:gridCol w:w="1364"/>
        <w:gridCol w:w="1364"/>
        <w:gridCol w:w="1364"/>
        <w:gridCol w:w="1364"/>
      </w:tblGrid>
      <w:tr w:rsidR="009C20E9" w:rsidRPr="001838C5" w:rsidTr="00543568"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ö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o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color w:val="595959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 xml:space="preserve"> uj</w:t>
            </w:r>
          </w:p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je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l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üj</w:t>
            </w:r>
          </w:p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je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t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ıj</w:t>
            </w:r>
          </w:p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be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1838C5">
              <w:rPr>
                <w:rFonts w:ascii="Hand writing Mutlu" w:hAnsi="Hand writing Mutlu"/>
                <w:sz w:val="40"/>
                <w:szCs w:val="40"/>
              </w:rPr>
              <w:t xml:space="preserve"> ij</w:t>
            </w:r>
          </w:p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1838C5">
              <w:rPr>
                <w:rFonts w:ascii="Hand writing Mutlu" w:hAnsi="Hand writing Mutlu"/>
                <w:sz w:val="40"/>
                <w:szCs w:val="40"/>
              </w:rPr>
              <w:t>jan</w:t>
            </w:r>
            <w:r w:rsidRPr="001838C5">
              <w:rPr>
                <w:rFonts w:ascii="Hand writing Mutlu" w:hAnsi="Hand writing Mutlu"/>
                <w:color w:val="595959"/>
                <w:sz w:val="40"/>
                <w:szCs w:val="40"/>
              </w:rPr>
              <w:t>t</w:t>
            </w:r>
          </w:p>
        </w:tc>
      </w:tr>
      <w:tr w:rsidR="009C20E9" w:rsidRPr="001838C5" w:rsidTr="00543568"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a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e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u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o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ö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i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ü</w:t>
            </w:r>
          </w:p>
        </w:tc>
        <w:tc>
          <w:tcPr>
            <w:tcW w:w="1364" w:type="dxa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j</w:t>
            </w:r>
            <w:r w:rsidRPr="001838C5">
              <w:rPr>
                <w:rFonts w:ascii="Hand writing Mutlu" w:hAnsi="Hand writing Mutlu"/>
                <w:b/>
                <w:color w:val="595959"/>
                <w:sz w:val="48"/>
                <w:szCs w:val="48"/>
              </w:rPr>
              <w:t>ı</w:t>
            </w:r>
          </w:p>
        </w:tc>
      </w:tr>
    </w:tbl>
    <w:p w:rsidR="009C20E9" w:rsidRPr="001838C5" w:rsidRDefault="009C20E9">
      <w:pPr>
        <w:rPr>
          <w:rFonts w:ascii="Hand writing Mutlu" w:hAnsi="Hand writing Mutlu"/>
          <w:sz w:val="4"/>
          <w:szCs w:val="4"/>
        </w:rPr>
      </w:pPr>
    </w:p>
    <w:tbl>
      <w:tblPr>
        <w:tblW w:w="10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50"/>
        <w:gridCol w:w="1958"/>
        <w:gridCol w:w="1596"/>
        <w:gridCol w:w="2823"/>
        <w:gridCol w:w="2603"/>
      </w:tblGrid>
      <w:tr w:rsidR="009C20E9" w:rsidRPr="001838C5" w:rsidTr="00543568">
        <w:trPr>
          <w:trHeight w:val="1417"/>
        </w:trPr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Ja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le</w:t>
            </w:r>
          </w:p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1838C5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</w:p>
        </w:tc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Ja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pon</w:t>
            </w:r>
          </w:p>
        </w:tc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jan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1838C5">
              <w:rPr>
                <w:rFonts w:ascii="Hand writing Mutlu" w:hAnsi="Hand writing Mutlu"/>
                <w:sz w:val="44"/>
                <w:szCs w:val="44"/>
              </w:rPr>
              <w:t>jan</w:t>
            </w:r>
            <w:r w:rsidRPr="001838C5">
              <w:rPr>
                <w:rFonts w:ascii="Hand writing Mutlu" w:hAnsi="Hand writing Mutlu"/>
                <w:color w:val="595959"/>
                <w:sz w:val="44"/>
                <w:szCs w:val="44"/>
              </w:rPr>
              <w:t>dar</w:t>
            </w:r>
            <w:r w:rsidRPr="001838C5">
              <w:rPr>
                <w:rFonts w:ascii="Hand writing Mutlu" w:hAnsi="Hand writing Mutlu"/>
                <w:sz w:val="44"/>
                <w:szCs w:val="44"/>
              </w:rPr>
              <w:t>ma</w:t>
            </w:r>
          </w:p>
        </w:tc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Ju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li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>de</w:t>
            </w:r>
          </w:p>
        </w:tc>
      </w:tr>
      <w:tr w:rsidR="009C20E9" w:rsidRPr="001838C5" w:rsidTr="00543568">
        <w:trPr>
          <w:trHeight w:val="1432"/>
        </w:trPr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Aj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da</w:t>
            </w:r>
          </w:p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ga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raj</w:t>
            </w:r>
          </w:p>
        </w:tc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ji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let</w:t>
            </w:r>
          </w:p>
        </w:tc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4"/>
                <w:szCs w:val="44"/>
              </w:rPr>
            </w:pPr>
            <w:r w:rsidRPr="001838C5">
              <w:rPr>
                <w:rFonts w:ascii="Hand writing Mutlu" w:hAnsi="Hand writing Mutlu"/>
                <w:sz w:val="44"/>
                <w:szCs w:val="44"/>
              </w:rPr>
              <w:t>de</w:t>
            </w:r>
            <w:r w:rsidRPr="001838C5">
              <w:rPr>
                <w:rFonts w:ascii="Hand writing Mutlu" w:hAnsi="Hand writing Mutlu"/>
                <w:color w:val="595959"/>
                <w:sz w:val="44"/>
                <w:szCs w:val="44"/>
              </w:rPr>
              <w:t>ter</w:t>
            </w:r>
            <w:r w:rsidRPr="001838C5">
              <w:rPr>
                <w:rFonts w:ascii="Hand writing Mutlu" w:hAnsi="Hand writing Mutlu"/>
                <w:sz w:val="44"/>
                <w:szCs w:val="44"/>
              </w:rPr>
              <w:t>jan</w:t>
            </w:r>
          </w:p>
        </w:tc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1838C5">
              <w:rPr>
                <w:rFonts w:ascii="Hand writing Mutlu" w:hAnsi="Hand writing Mutlu"/>
                <w:sz w:val="46"/>
                <w:szCs w:val="46"/>
              </w:rPr>
              <w:t>Müj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gan</w:t>
            </w:r>
          </w:p>
        </w:tc>
      </w:tr>
      <w:tr w:rsidR="009C20E9" w:rsidRPr="001838C5" w:rsidTr="00543568">
        <w:trPr>
          <w:trHeight w:val="1432"/>
        </w:trPr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ba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raj</w:t>
            </w:r>
          </w:p>
        </w:tc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me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saj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</w:p>
        </w:tc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ej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der</w:t>
            </w:r>
          </w:p>
        </w:tc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Ja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pon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>ya</w:t>
            </w:r>
          </w:p>
        </w:tc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1838C5">
              <w:rPr>
                <w:rFonts w:ascii="Hand writing Mutlu" w:hAnsi="Hand writing Mutlu"/>
                <w:sz w:val="46"/>
                <w:szCs w:val="46"/>
              </w:rPr>
              <w:t>loj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man</w:t>
            </w:r>
          </w:p>
        </w:tc>
      </w:tr>
    </w:tbl>
    <w:p w:rsidR="009C20E9" w:rsidRPr="001838C5" w:rsidRDefault="009C20E9">
      <w:pPr>
        <w:rPr>
          <w:rFonts w:ascii="Hand writing Mutlu" w:hAnsi="Hand writing Mutlu"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974"/>
      </w:tblGrid>
      <w:tr w:rsidR="009C20E9" w:rsidRPr="001838C5" w:rsidTr="00543568"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Ne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jat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ju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ri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jö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le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pi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ja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>ma    ba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gaj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ju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do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</w:t>
            </w:r>
          </w:p>
        </w:tc>
      </w:tr>
      <w:tr w:rsidR="009C20E9" w:rsidRPr="001838C5" w:rsidTr="00543568"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9C20E9" w:rsidRPr="001838C5" w:rsidTr="00543568"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1838C5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jan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>da   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ner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>ji   mak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yaj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 je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ton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hij</w:t>
            </w:r>
            <w:r w:rsidRPr="001838C5">
              <w:rPr>
                <w:rFonts w:ascii="Hand writing Mutlu" w:hAnsi="Hand writing Mutlu"/>
                <w:color w:val="595959"/>
                <w:sz w:val="48"/>
                <w:szCs w:val="48"/>
              </w:rPr>
              <w:t>yen</w:t>
            </w:r>
            <w:r w:rsidRPr="001838C5">
              <w:rPr>
                <w:rFonts w:ascii="Hand writing Mutlu" w:hAnsi="Hand writing Mutlu"/>
                <w:sz w:val="48"/>
                <w:szCs w:val="48"/>
              </w:rPr>
              <w:t xml:space="preserve">       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 </w:t>
            </w:r>
          </w:p>
        </w:tc>
      </w:tr>
      <w:tr w:rsidR="009C20E9" w:rsidRPr="001838C5" w:rsidTr="00543568"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9C20E9" w:rsidRPr="001838C5" w:rsidTr="00543568"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Jale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bak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o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jan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dar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ma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.      Müj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dat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ji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let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al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dı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. </w:t>
            </w:r>
          </w:p>
        </w:tc>
      </w:tr>
      <w:tr w:rsidR="009C20E9" w:rsidRPr="001838C5" w:rsidTr="00543568"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9C20E9" w:rsidRPr="001838C5" w:rsidTr="00543568"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1838C5">
              <w:rPr>
                <w:rFonts w:ascii="Hand writing Mutlu" w:hAnsi="Hand writing Mutlu"/>
                <w:sz w:val="46"/>
                <w:szCs w:val="46"/>
              </w:rPr>
              <w:t>Aj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da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ba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ga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jı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nı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ta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şı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dı.     Ju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li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de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mak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yaj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yap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tı.</w:t>
            </w:r>
          </w:p>
        </w:tc>
      </w:tr>
      <w:tr w:rsidR="009C20E9" w:rsidRPr="001838C5" w:rsidTr="00543568"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9C20E9" w:rsidRPr="001838C5" w:rsidTr="00543568"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1838C5">
              <w:rPr>
                <w:rFonts w:ascii="Hand writing Mutlu" w:hAnsi="Hand writing Mutlu"/>
                <w:sz w:val="46"/>
                <w:szCs w:val="46"/>
              </w:rPr>
              <w:t>Ja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le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 ve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Aj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da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ba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gaj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la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rı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i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le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Ja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>pon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ya</w:t>
            </w:r>
            <w:r w:rsidRPr="001838C5">
              <w:rPr>
                <w:rFonts w:ascii="Times New Roman" w:hAnsi="Times New Roman"/>
                <w:sz w:val="46"/>
                <w:szCs w:val="46"/>
              </w:rPr>
              <w:t>’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ya </w:t>
            </w:r>
            <w:r w:rsidRPr="001838C5">
              <w:rPr>
                <w:rFonts w:ascii="Hand writing Mutlu" w:hAnsi="Hand writing Mutlu"/>
                <w:color w:val="595959"/>
                <w:sz w:val="46"/>
                <w:szCs w:val="46"/>
              </w:rPr>
              <w:t>git</w:t>
            </w:r>
            <w:r w:rsidRPr="001838C5">
              <w:rPr>
                <w:rFonts w:ascii="Hand writing Mutlu" w:hAnsi="Hand writing Mutlu"/>
                <w:sz w:val="46"/>
                <w:szCs w:val="46"/>
              </w:rPr>
              <w:t xml:space="preserve">ti. </w:t>
            </w:r>
          </w:p>
        </w:tc>
      </w:tr>
      <w:tr w:rsidR="009C20E9" w:rsidRPr="001838C5" w:rsidTr="00543568">
        <w:tc>
          <w:tcPr>
            <w:tcW w:w="0" w:type="auto"/>
          </w:tcPr>
          <w:p w:rsidR="009C20E9" w:rsidRPr="001838C5" w:rsidRDefault="009C20E9" w:rsidP="00543568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</w:p>
        </w:tc>
      </w:tr>
    </w:tbl>
    <w:p w:rsidR="009C20E9" w:rsidRPr="001838C5" w:rsidRDefault="009C20E9" w:rsidP="00147AC7">
      <w:pPr>
        <w:rPr>
          <w:rFonts w:ascii="Hand writing Mutlu" w:hAnsi="Hand writing Mutlu"/>
          <w:b/>
          <w:sz w:val="24"/>
          <w:szCs w:val="24"/>
        </w:rPr>
      </w:pPr>
      <w:r w:rsidRPr="001838C5">
        <w:rPr>
          <w:rFonts w:ascii="Times New Roman" w:hAnsi="Times New Roman"/>
          <w:b/>
          <w:sz w:val="24"/>
          <w:szCs w:val="24"/>
        </w:rPr>
        <w:t xml:space="preserve"> </w:t>
      </w:r>
      <w:r w:rsidRPr="001838C5">
        <w:rPr>
          <w:rFonts w:ascii="Hand writing Mutlu" w:hAnsi="Hand writing Mutlu"/>
          <w:b/>
          <w:sz w:val="24"/>
          <w:szCs w:val="24"/>
          <w:u w:val="single"/>
        </w:rPr>
        <w:t>Öğrenciye</w:t>
      </w:r>
      <w:r w:rsidRPr="001838C5">
        <w:rPr>
          <w:rFonts w:ascii="Hand writing Mutlu" w:hAnsi="Hand writing Mutlu"/>
          <w:b/>
          <w:sz w:val="24"/>
          <w:szCs w:val="24"/>
        </w:rPr>
        <w:t xml:space="preserve"> mutlaka </w:t>
      </w:r>
      <w:r w:rsidRPr="001838C5">
        <w:rPr>
          <w:rFonts w:ascii="Hand writing Mutlu" w:hAnsi="Hand writing Mutlu"/>
          <w:b/>
          <w:sz w:val="24"/>
          <w:szCs w:val="24"/>
          <w:u w:val="single"/>
        </w:rPr>
        <w:t>3</w:t>
      </w:r>
      <w:r w:rsidRPr="001838C5">
        <w:rPr>
          <w:rFonts w:ascii="Hand writing Mutlu" w:hAnsi="Hand writing Mutlu"/>
          <w:b/>
          <w:sz w:val="24"/>
          <w:szCs w:val="24"/>
        </w:rPr>
        <w:t xml:space="preserve"> kere okutun. Deftere bakmadan yazdırın.</w:t>
      </w:r>
    </w:p>
    <w:p w:rsidR="009C20E9" w:rsidRPr="001838C5" w:rsidRDefault="009C20E9" w:rsidP="00172D4B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             </w:t>
      </w:r>
    </w:p>
    <w:p w:rsidR="009C20E9" w:rsidRPr="001838C5" w:rsidRDefault="009C20E9" w:rsidP="00172D4B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JA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 xml:space="preserve">LE 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İ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 xml:space="preserve">LE 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JU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Lİ</w:t>
      </w:r>
      <w:r w:rsidRPr="001838C5">
        <w:rPr>
          <w:rFonts w:ascii="Hand writing Mutlu" w:hAnsi="Hand writing Mutlu"/>
          <w:sz w:val="46"/>
          <w:szCs w:val="46"/>
          <w:lang w:eastAsia="tr-TR"/>
        </w:rPr>
        <w:t>DE</w:t>
      </w:r>
    </w:p>
    <w:p w:rsidR="009C20E9" w:rsidRPr="001838C5" w:rsidRDefault="009C20E9" w:rsidP="00172D4B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 w:rsidRPr="001838C5">
        <w:rPr>
          <w:rFonts w:ascii="Hand writing Mutlu" w:hAnsi="Hand writing Mutlu"/>
          <w:sz w:val="46"/>
          <w:szCs w:val="46"/>
          <w:lang w:eastAsia="tr-TR"/>
        </w:rPr>
        <w:tab/>
        <w:t>Ja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le</w:t>
      </w:r>
      <w:r w:rsidRPr="001838C5">
        <w:rPr>
          <w:rFonts w:ascii="Times New Roman" w:hAnsi="Times New Roman"/>
          <w:sz w:val="46"/>
          <w:szCs w:val="46"/>
          <w:lang w:eastAsia="tr-TR"/>
        </w:rPr>
        <w:t>’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nin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ba</w:t>
      </w:r>
      <w:r w:rsidRPr="001838C5">
        <w:rPr>
          <w:rFonts w:ascii="Hand writing Mutlu" w:hAnsi="Hand writing Mutlu"/>
          <w:sz w:val="46"/>
          <w:szCs w:val="46"/>
          <w:lang w:eastAsia="tr-TR"/>
        </w:rPr>
        <w:t>ba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sı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jan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dar</w:t>
      </w:r>
      <w:r w:rsidRPr="001838C5">
        <w:rPr>
          <w:rFonts w:ascii="Hand writing Mutlu" w:hAnsi="Hand writing Mutlu"/>
          <w:sz w:val="46"/>
          <w:szCs w:val="46"/>
          <w:lang w:eastAsia="tr-TR"/>
        </w:rPr>
        <w:t>ma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dır</w:t>
      </w:r>
      <w:r w:rsidRPr="001838C5">
        <w:rPr>
          <w:rFonts w:ascii="Hand writing Mutlu" w:hAnsi="Hand writing Mutlu"/>
          <w:sz w:val="46"/>
          <w:szCs w:val="46"/>
          <w:lang w:eastAsia="tr-TR"/>
        </w:rPr>
        <w:t>. Ba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ba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sı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Ja</w:t>
      </w:r>
      <w:r w:rsidRPr="001838C5">
        <w:rPr>
          <w:rFonts w:ascii="Hand writing Mutlu" w:hAnsi="Hand writing Mutlu"/>
          <w:sz w:val="46"/>
          <w:szCs w:val="46"/>
          <w:lang w:eastAsia="tr-TR"/>
        </w:rPr>
        <w:t>le</w:t>
      </w:r>
      <w:r w:rsidRPr="001838C5">
        <w:rPr>
          <w:rFonts w:ascii="Times New Roman" w:hAnsi="Times New Roman"/>
          <w:sz w:val="46"/>
          <w:szCs w:val="46"/>
          <w:lang w:eastAsia="tr-TR"/>
        </w:rPr>
        <w:t xml:space="preserve">’ 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yi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jim</w:t>
      </w:r>
      <w:r w:rsidRPr="001838C5">
        <w:rPr>
          <w:rFonts w:ascii="Hand writing Mutlu" w:hAnsi="Hand writing Mutlu"/>
          <w:sz w:val="46"/>
          <w:szCs w:val="46"/>
          <w:lang w:eastAsia="tr-TR"/>
        </w:rPr>
        <w:t>nas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tik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sa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lo</w:t>
      </w:r>
      <w:r w:rsidRPr="001838C5">
        <w:rPr>
          <w:rFonts w:ascii="Hand writing Mutlu" w:hAnsi="Hand writing Mutlu"/>
          <w:sz w:val="46"/>
          <w:szCs w:val="46"/>
          <w:lang w:eastAsia="tr-TR"/>
        </w:rPr>
        <w:t>nu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na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yaz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dır</w:t>
      </w:r>
      <w:r w:rsidRPr="001838C5">
        <w:rPr>
          <w:rFonts w:ascii="Hand writing Mutlu" w:hAnsi="Hand writing Mutlu"/>
          <w:sz w:val="46"/>
          <w:szCs w:val="46"/>
          <w:lang w:eastAsia="tr-TR"/>
        </w:rPr>
        <w:t>dı.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le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de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jim- nas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tik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yap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ma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yı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se</w:t>
      </w:r>
      <w:r w:rsidRPr="001838C5">
        <w:rPr>
          <w:rFonts w:ascii="Hand writing Mutlu" w:hAnsi="Hand writing Mutlu"/>
          <w:sz w:val="46"/>
          <w:szCs w:val="46"/>
          <w:lang w:eastAsia="tr-TR"/>
        </w:rPr>
        <w:t>vi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yor</w:t>
      </w:r>
      <w:r w:rsidRPr="001838C5">
        <w:rPr>
          <w:rFonts w:ascii="Hand writing Mutlu" w:hAnsi="Hand writing Mutlu"/>
          <w:sz w:val="46"/>
          <w:szCs w:val="46"/>
          <w:lang w:eastAsia="tr-TR"/>
        </w:rPr>
        <w:t>du.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le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saç</w:t>
      </w:r>
      <w:r w:rsidRPr="001838C5">
        <w:rPr>
          <w:rFonts w:ascii="Hand writing Mutlu" w:hAnsi="Hand writing Mutlu"/>
          <w:sz w:val="46"/>
          <w:szCs w:val="46"/>
          <w:lang w:eastAsia="tr-TR"/>
        </w:rPr>
        <w:t>la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rı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na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jö</w:t>
      </w:r>
      <w:r w:rsidRPr="001838C5">
        <w:rPr>
          <w:rFonts w:ascii="Hand writing Mutlu" w:hAnsi="Hand writing Mutlu"/>
          <w:sz w:val="46"/>
          <w:szCs w:val="46"/>
          <w:lang w:eastAsia="tr-TR"/>
        </w:rPr>
        <w:t>le çal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dı</w:t>
      </w:r>
      <w:r w:rsidRPr="001838C5">
        <w:rPr>
          <w:rFonts w:ascii="Hand writing Mutlu" w:hAnsi="Hand writing Mutlu"/>
          <w:sz w:val="46"/>
          <w:szCs w:val="46"/>
          <w:lang w:eastAsia="tr-TR"/>
        </w:rPr>
        <w:t>. Jim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nas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tik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sa</w:t>
      </w:r>
      <w:r w:rsidRPr="001838C5">
        <w:rPr>
          <w:rFonts w:ascii="Hand writing Mutlu" w:hAnsi="Hand writing Mutlu"/>
          <w:sz w:val="46"/>
          <w:szCs w:val="46"/>
          <w:lang w:eastAsia="tr-TR"/>
        </w:rPr>
        <w:t>lo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nu</w:t>
      </w:r>
      <w:r w:rsidRPr="001838C5">
        <w:rPr>
          <w:rFonts w:ascii="Hand writing Mutlu" w:hAnsi="Hand writing Mutlu"/>
          <w:sz w:val="46"/>
          <w:szCs w:val="46"/>
          <w:lang w:eastAsia="tr-TR"/>
        </w:rPr>
        <w:t>na s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 xml:space="preserve">por </w:t>
      </w:r>
      <w:r w:rsidRPr="001838C5">
        <w:rPr>
          <w:rFonts w:ascii="Hand writing Mutlu" w:hAnsi="Hand writing Mutlu"/>
          <w:sz w:val="46"/>
          <w:szCs w:val="46"/>
          <w:lang w:eastAsia="tr-TR"/>
        </w:rPr>
        <w:t>yap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ma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ya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git</w:t>
      </w:r>
      <w:r w:rsidRPr="001838C5">
        <w:rPr>
          <w:rFonts w:ascii="Hand writing Mutlu" w:hAnsi="Hand writing Mutlu"/>
          <w:sz w:val="46"/>
          <w:szCs w:val="46"/>
          <w:lang w:eastAsia="tr-TR"/>
        </w:rPr>
        <w:t>ti. Ar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ka</w:t>
      </w:r>
      <w:r w:rsidRPr="001838C5">
        <w:rPr>
          <w:rFonts w:ascii="Hand writing Mutlu" w:hAnsi="Hand writing Mutlu"/>
          <w:sz w:val="46"/>
          <w:szCs w:val="46"/>
          <w:lang w:eastAsia="tr-TR"/>
        </w:rPr>
        <w:t>da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şı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Ju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li</w:t>
      </w:r>
      <w:r w:rsidRPr="001838C5">
        <w:rPr>
          <w:rFonts w:ascii="Hand writing Mutlu" w:hAnsi="Hand writing Mutlu"/>
          <w:sz w:val="46"/>
          <w:szCs w:val="46"/>
          <w:lang w:eastAsia="tr-TR"/>
        </w:rPr>
        <w:t>de</w:t>
      </w:r>
      <w:r w:rsidRPr="001838C5">
        <w:rPr>
          <w:rFonts w:ascii="Times New Roman" w:hAnsi="Times New Roman"/>
          <w:sz w:val="46"/>
          <w:szCs w:val="46"/>
          <w:lang w:eastAsia="tr-TR"/>
        </w:rPr>
        <w:t>’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de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o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ra</w:t>
      </w:r>
      <w:r w:rsidRPr="001838C5">
        <w:rPr>
          <w:rFonts w:ascii="Hand writing Mutlu" w:hAnsi="Hand writing Mutlu"/>
          <w:sz w:val="46"/>
          <w:szCs w:val="46"/>
          <w:lang w:eastAsia="tr-TR"/>
        </w:rPr>
        <w:t>day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dı</w:t>
      </w:r>
      <w:r w:rsidRPr="001838C5">
        <w:rPr>
          <w:rFonts w:ascii="Hand writing Mutlu" w:hAnsi="Hand writing Mutlu"/>
          <w:sz w:val="46"/>
          <w:szCs w:val="46"/>
          <w:lang w:eastAsia="tr-TR"/>
        </w:rPr>
        <w:t>. Bir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lik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te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jim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nas- tik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a</w:t>
      </w:r>
      <w:r w:rsidRPr="001838C5">
        <w:rPr>
          <w:rFonts w:ascii="Hand writing Mutlu" w:hAnsi="Hand writing Mutlu"/>
          <w:sz w:val="46"/>
          <w:szCs w:val="46"/>
          <w:lang w:eastAsia="tr-TR"/>
        </w:rPr>
        <w:t>let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le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ri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i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le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por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yap</w:t>
      </w:r>
      <w:r w:rsidRPr="001838C5">
        <w:rPr>
          <w:rFonts w:ascii="Hand writing Mutlu" w:hAnsi="Hand writing Mutlu"/>
          <w:sz w:val="46"/>
          <w:szCs w:val="46"/>
          <w:lang w:eastAsia="tr-TR"/>
        </w:rPr>
        <w:t>tı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lar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. </w:t>
      </w:r>
      <w:r w:rsidRPr="001838C5">
        <w:rPr>
          <w:rFonts w:ascii="Hand writing Mutlu" w:hAnsi="Hand writing Mutlu"/>
          <w:sz w:val="46"/>
          <w:szCs w:val="46"/>
          <w:lang w:eastAsia="tr-TR"/>
        </w:rPr>
        <w:tab/>
      </w:r>
    </w:p>
    <w:p w:rsidR="009C20E9" w:rsidRPr="001838C5" w:rsidRDefault="009C20E9" w:rsidP="00363F2A">
      <w:pPr>
        <w:spacing w:before="120" w:after="120"/>
        <w:ind w:firstLine="708"/>
        <w:rPr>
          <w:rFonts w:ascii="Hand writing Mutlu" w:hAnsi="Hand writing Mutlu"/>
          <w:sz w:val="46"/>
          <w:szCs w:val="46"/>
          <w:lang w:eastAsia="tr-TR"/>
        </w:rPr>
      </w:pPr>
      <w:r w:rsidRPr="001838C5">
        <w:rPr>
          <w:rFonts w:ascii="Hand writing Mutlu" w:hAnsi="Hand writing Mutlu"/>
          <w:sz w:val="46"/>
          <w:szCs w:val="46"/>
          <w:lang w:eastAsia="tr-TR"/>
        </w:rPr>
        <w:t>Jim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nas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tik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ça</w:t>
      </w:r>
      <w:r w:rsidRPr="001838C5">
        <w:rPr>
          <w:rFonts w:ascii="Hand writing Mutlu" w:hAnsi="Hand writing Mutlu"/>
          <w:sz w:val="46"/>
          <w:szCs w:val="46"/>
          <w:lang w:eastAsia="tr-TR"/>
        </w:rPr>
        <w:t>lış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ma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sı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bit</w:t>
      </w:r>
      <w:r w:rsidRPr="001838C5">
        <w:rPr>
          <w:rFonts w:ascii="Hand writing Mutlu" w:hAnsi="Hand writing Mutlu"/>
          <w:sz w:val="46"/>
          <w:szCs w:val="46"/>
          <w:lang w:eastAsia="tr-TR"/>
        </w:rPr>
        <w:t>tik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ten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son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 xml:space="preserve">ra </w:t>
      </w:r>
      <w:r w:rsidRPr="001838C5">
        <w:rPr>
          <w:rFonts w:ascii="Hand writing Mutlu" w:hAnsi="Hand writing Mutlu"/>
          <w:sz w:val="46"/>
          <w:szCs w:val="46"/>
          <w:lang w:eastAsia="tr-TR"/>
        </w:rPr>
        <w:t>dı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şa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rı </w:t>
      </w:r>
      <w:r w:rsidRPr="001838C5">
        <w:rPr>
          <w:rFonts w:ascii="Hand writing Mutlu" w:hAnsi="Hand writing Mutlu"/>
          <w:sz w:val="46"/>
          <w:szCs w:val="46"/>
          <w:lang w:eastAsia="tr-TR"/>
        </w:rPr>
        <w:tab/>
      </w:r>
    </w:p>
    <w:p w:rsidR="009C20E9" w:rsidRPr="001838C5" w:rsidRDefault="009C20E9" w:rsidP="00363F2A">
      <w:pPr>
        <w:spacing w:before="120" w:after="120"/>
        <w:rPr>
          <w:rFonts w:ascii="Hand writing Mutlu" w:hAnsi="Hand writing Mutlu"/>
          <w:sz w:val="46"/>
          <w:szCs w:val="46"/>
          <w:lang w:eastAsia="tr-TR"/>
        </w:rPr>
      </w:pPr>
      <w:r>
        <w:rPr>
          <w:noProof/>
          <w:lang w:eastAsia="tr-TR"/>
        </w:rPr>
        <w:pict>
          <v:rect id="_x0000_s1026" style="position:absolute;margin-left:391.65pt;margin-top:131.85pt;width:152.25pt;height:228.75pt;z-index:251658240">
            <v:fill r:id="rId4" o:title="" type="frame"/>
            <v:textbox>
              <w:txbxContent>
                <w:p w:rsidR="009C20E9" w:rsidRDefault="009C20E9"/>
              </w:txbxContent>
            </v:textbox>
          </v:rect>
        </w:pict>
      </w:r>
      <w:r w:rsidRPr="001838C5">
        <w:rPr>
          <w:rFonts w:ascii="Hand writing Mutlu" w:hAnsi="Hand writing Mutlu"/>
          <w:sz w:val="46"/>
          <w:szCs w:val="46"/>
          <w:lang w:eastAsia="tr-TR"/>
        </w:rPr>
        <w:t>çık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tı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lar.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le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bir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je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 xml:space="preserve">ton </w:t>
      </w:r>
      <w:r w:rsidRPr="001838C5">
        <w:rPr>
          <w:rFonts w:ascii="Hand writing Mutlu" w:hAnsi="Hand writing Mutlu"/>
          <w:sz w:val="46"/>
          <w:szCs w:val="46"/>
          <w:lang w:eastAsia="tr-TR"/>
        </w:rPr>
        <w:t>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rak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met</w:t>
      </w:r>
      <w:r w:rsidRPr="001838C5">
        <w:rPr>
          <w:rFonts w:ascii="Hand writing Mutlu" w:hAnsi="Hand writing Mutlu"/>
          <w:sz w:val="46"/>
          <w:szCs w:val="46"/>
          <w:lang w:eastAsia="tr-TR"/>
        </w:rPr>
        <w:t>ro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ya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bin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di</w:t>
      </w:r>
      <w:r w:rsidRPr="001838C5">
        <w:rPr>
          <w:rFonts w:ascii="Hand writing Mutlu" w:hAnsi="Hand writing Mutlu"/>
          <w:sz w:val="46"/>
          <w:szCs w:val="46"/>
          <w:lang w:eastAsia="tr-TR"/>
        </w:rPr>
        <w:t>. E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ve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git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ti</w:t>
      </w:r>
      <w:r w:rsidRPr="001838C5">
        <w:rPr>
          <w:rFonts w:ascii="Hand writing Mutlu" w:hAnsi="Hand writing Mutlu"/>
          <w:sz w:val="46"/>
          <w:szCs w:val="46"/>
          <w:lang w:eastAsia="tr-TR"/>
        </w:rPr>
        <w:t>. Son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ra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Ju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li</w:t>
      </w:r>
      <w:r w:rsidRPr="001838C5">
        <w:rPr>
          <w:rFonts w:ascii="Hand writing Mutlu" w:hAnsi="Hand writing Mutlu"/>
          <w:sz w:val="46"/>
          <w:szCs w:val="46"/>
          <w:lang w:eastAsia="tr-TR"/>
        </w:rPr>
        <w:t>de</w:t>
      </w:r>
      <w:r w:rsidRPr="001838C5">
        <w:rPr>
          <w:rFonts w:ascii="Times New Roman" w:hAnsi="Times New Roman"/>
          <w:sz w:val="46"/>
          <w:szCs w:val="46"/>
          <w:lang w:eastAsia="tr-TR"/>
        </w:rPr>
        <w:t>’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ye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</w:t>
      </w:r>
      <w:r w:rsidRPr="001838C5">
        <w:rPr>
          <w:rFonts w:ascii="Times New Roman" w:hAnsi="Times New Roman"/>
          <w:sz w:val="46"/>
          <w:szCs w:val="46"/>
          <w:lang w:eastAsia="tr-TR"/>
        </w:rPr>
        <w:t>“</w:t>
      </w:r>
      <w:r w:rsidRPr="001838C5">
        <w:rPr>
          <w:rFonts w:ascii="Hand writing Mutlu" w:hAnsi="Hand writing Mutlu"/>
          <w:sz w:val="46"/>
          <w:szCs w:val="46"/>
          <w:lang w:eastAsia="tr-TR"/>
        </w:rPr>
        <w:t>İ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yi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gün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ler</w:t>
      </w:r>
      <w:r w:rsidRPr="001838C5">
        <w:rPr>
          <w:rFonts w:ascii="Times New Roman" w:hAnsi="Times New Roman"/>
          <w:sz w:val="46"/>
          <w:szCs w:val="46"/>
          <w:lang w:eastAsia="tr-TR"/>
        </w:rPr>
        <w:t>”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di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ye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me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saj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çek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ti</w:t>
      </w:r>
      <w:r w:rsidRPr="001838C5">
        <w:rPr>
          <w:rFonts w:ascii="Hand writing Mutlu" w:hAnsi="Hand writing Mutlu"/>
          <w:sz w:val="46"/>
          <w:szCs w:val="46"/>
          <w:lang w:eastAsia="tr-TR"/>
        </w:rPr>
        <w:t>. Ja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le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jan</w:t>
      </w:r>
      <w:r w:rsidRPr="001838C5">
        <w:rPr>
          <w:rFonts w:ascii="Hand writing Mutlu" w:hAnsi="Hand writing Mutlu"/>
          <w:sz w:val="46"/>
          <w:szCs w:val="46"/>
          <w:lang w:eastAsia="tr-TR"/>
        </w:rPr>
        <w:t>da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sı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na  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bu</w:t>
      </w:r>
      <w:r w:rsidRPr="001838C5">
        <w:rPr>
          <w:rFonts w:ascii="Hand writing Mutlu" w:hAnsi="Hand writing Mutlu"/>
          <w:sz w:val="46"/>
          <w:szCs w:val="46"/>
          <w:lang w:eastAsia="tr-TR"/>
        </w:rPr>
        <w:t>gün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kü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yap- tık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la</w:t>
      </w:r>
      <w:r w:rsidRPr="001838C5">
        <w:rPr>
          <w:rFonts w:ascii="Hand writing Mutlu" w:hAnsi="Hand writing Mutlu"/>
          <w:sz w:val="46"/>
          <w:szCs w:val="46"/>
          <w:lang w:eastAsia="tr-TR"/>
        </w:rPr>
        <w:t>rı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nı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 yaz</w:t>
      </w:r>
      <w:r w:rsidRPr="001838C5">
        <w:rPr>
          <w:rFonts w:ascii="Hand writing Mutlu" w:hAnsi="Hand writing Mutlu"/>
          <w:color w:val="595959"/>
          <w:sz w:val="46"/>
          <w:szCs w:val="46"/>
          <w:lang w:eastAsia="tr-TR"/>
        </w:rPr>
        <w:t>d</w:t>
      </w:r>
      <w:r w:rsidRPr="001838C5">
        <w:rPr>
          <w:rFonts w:ascii="Hand writing Mutlu" w:hAnsi="Hand writing Mutlu"/>
          <w:sz w:val="46"/>
          <w:szCs w:val="46"/>
          <w:lang w:eastAsia="tr-TR"/>
        </w:rPr>
        <w:t xml:space="preserve">ı.      </w:t>
      </w:r>
    </w:p>
    <w:p w:rsidR="009C20E9" w:rsidRPr="001838C5" w:rsidRDefault="009C20E9" w:rsidP="00172D4B">
      <w:pPr>
        <w:spacing w:before="120" w:after="120"/>
        <w:rPr>
          <w:rFonts w:ascii="Times New Roman" w:hAnsi="Times New Roman"/>
          <w:sz w:val="48"/>
          <w:szCs w:val="48"/>
          <w:lang w:eastAsia="tr-TR"/>
        </w:rPr>
      </w:pPr>
      <w:r w:rsidRPr="001838C5">
        <w:rPr>
          <w:rFonts w:ascii="Times New Roman" w:hAnsi="Times New Roman"/>
          <w:sz w:val="48"/>
          <w:szCs w:val="48"/>
          <w:lang w:eastAsia="tr-TR"/>
        </w:rPr>
        <w:t>1- Ja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le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’nin 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ba</w:t>
      </w:r>
      <w:r w:rsidRPr="001838C5">
        <w:rPr>
          <w:rFonts w:ascii="Times New Roman" w:hAnsi="Times New Roman"/>
          <w:sz w:val="48"/>
          <w:szCs w:val="48"/>
          <w:lang w:eastAsia="tr-TR"/>
        </w:rPr>
        <w:t>ba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sı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nın 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mes</w:t>
      </w:r>
      <w:r w:rsidRPr="001838C5">
        <w:rPr>
          <w:rFonts w:ascii="Times New Roman" w:hAnsi="Times New Roman"/>
          <w:sz w:val="48"/>
          <w:szCs w:val="48"/>
          <w:lang w:eastAsia="tr-TR"/>
        </w:rPr>
        <w:t>le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ği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 ne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dir</w:t>
      </w:r>
      <w:r w:rsidRPr="001838C5">
        <w:rPr>
          <w:rFonts w:ascii="Times New Roman" w:hAnsi="Times New Roman"/>
          <w:sz w:val="48"/>
          <w:szCs w:val="48"/>
          <w:lang w:eastAsia="tr-TR"/>
        </w:rPr>
        <w:t>?</w:t>
      </w:r>
    </w:p>
    <w:p w:rsidR="009C20E9" w:rsidRPr="001838C5" w:rsidRDefault="009C20E9" w:rsidP="00172D4B">
      <w:pPr>
        <w:spacing w:before="120" w:after="120"/>
        <w:rPr>
          <w:rFonts w:ascii="Hand writing Mutlu" w:hAnsi="Hand writing Mutlu"/>
          <w:lang w:eastAsia="tr-TR"/>
        </w:rPr>
      </w:pPr>
    </w:p>
    <w:p w:rsidR="009C20E9" w:rsidRPr="001838C5" w:rsidRDefault="009C20E9" w:rsidP="00172D4B">
      <w:pPr>
        <w:spacing w:before="120" w:after="120"/>
        <w:rPr>
          <w:rFonts w:ascii="Times New Roman" w:hAnsi="Times New Roman"/>
          <w:sz w:val="48"/>
          <w:szCs w:val="48"/>
          <w:lang w:eastAsia="tr-TR"/>
        </w:rPr>
      </w:pPr>
      <w:r w:rsidRPr="001838C5">
        <w:rPr>
          <w:rFonts w:ascii="Times New Roman" w:hAnsi="Times New Roman"/>
          <w:sz w:val="48"/>
          <w:szCs w:val="48"/>
          <w:lang w:eastAsia="tr-TR"/>
        </w:rPr>
        <w:t>2- Ja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 xml:space="preserve">le </w:t>
      </w:r>
      <w:r w:rsidRPr="001838C5">
        <w:rPr>
          <w:rFonts w:ascii="Times New Roman" w:hAnsi="Times New Roman"/>
          <w:sz w:val="48"/>
          <w:szCs w:val="48"/>
          <w:lang w:eastAsia="tr-TR"/>
        </w:rPr>
        <w:t>ne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yi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 se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vi</w:t>
      </w:r>
      <w:r w:rsidRPr="001838C5">
        <w:rPr>
          <w:rFonts w:ascii="Times New Roman" w:hAnsi="Times New Roman"/>
          <w:sz w:val="48"/>
          <w:szCs w:val="48"/>
          <w:lang w:eastAsia="tr-TR"/>
        </w:rPr>
        <w:t>yor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muş</w:t>
      </w:r>
      <w:r w:rsidRPr="001838C5">
        <w:rPr>
          <w:rFonts w:ascii="Times New Roman" w:hAnsi="Times New Roman"/>
          <w:sz w:val="48"/>
          <w:szCs w:val="48"/>
          <w:lang w:eastAsia="tr-TR"/>
        </w:rPr>
        <w:t>?</w:t>
      </w:r>
    </w:p>
    <w:p w:rsidR="009C20E9" w:rsidRPr="001838C5" w:rsidRDefault="009C20E9" w:rsidP="00172D4B">
      <w:pPr>
        <w:spacing w:before="120" w:after="120"/>
        <w:rPr>
          <w:rFonts w:ascii="Hand writing Mutlu" w:hAnsi="Hand writing Mutlu"/>
          <w:lang w:eastAsia="tr-TR"/>
        </w:rPr>
      </w:pPr>
    </w:p>
    <w:p w:rsidR="009C20E9" w:rsidRPr="001838C5" w:rsidRDefault="009C20E9" w:rsidP="00172D4B">
      <w:pPr>
        <w:spacing w:before="120" w:after="120"/>
        <w:rPr>
          <w:rFonts w:ascii="Times New Roman" w:hAnsi="Times New Roman"/>
          <w:sz w:val="48"/>
          <w:szCs w:val="48"/>
          <w:lang w:eastAsia="tr-TR"/>
        </w:rPr>
      </w:pPr>
      <w:r w:rsidRPr="001838C5">
        <w:rPr>
          <w:rFonts w:ascii="Times New Roman" w:hAnsi="Times New Roman"/>
          <w:sz w:val="48"/>
          <w:szCs w:val="48"/>
          <w:lang w:eastAsia="tr-TR"/>
        </w:rPr>
        <w:t>3- Jim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nas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tik 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sa</w:t>
      </w:r>
      <w:r w:rsidRPr="001838C5">
        <w:rPr>
          <w:rFonts w:ascii="Times New Roman" w:hAnsi="Times New Roman"/>
          <w:sz w:val="48"/>
          <w:szCs w:val="48"/>
          <w:lang w:eastAsia="tr-TR"/>
        </w:rPr>
        <w:t>lo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nun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da 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kim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 var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dı</w:t>
      </w:r>
      <w:r w:rsidRPr="001838C5">
        <w:rPr>
          <w:rFonts w:ascii="Times New Roman" w:hAnsi="Times New Roman"/>
          <w:sz w:val="48"/>
          <w:szCs w:val="48"/>
          <w:lang w:eastAsia="tr-TR"/>
        </w:rPr>
        <w:t>?</w:t>
      </w:r>
    </w:p>
    <w:p w:rsidR="009C20E9" w:rsidRPr="001838C5" w:rsidRDefault="009C20E9" w:rsidP="00172D4B">
      <w:pPr>
        <w:spacing w:before="120" w:after="120"/>
        <w:rPr>
          <w:rFonts w:ascii="Hand writing Mutlu" w:hAnsi="Hand writing Mutlu"/>
          <w:lang w:eastAsia="tr-TR"/>
        </w:rPr>
      </w:pPr>
    </w:p>
    <w:p w:rsidR="009C20E9" w:rsidRPr="001838C5" w:rsidRDefault="009C20E9" w:rsidP="00172D4B">
      <w:pPr>
        <w:spacing w:before="120" w:after="120"/>
        <w:rPr>
          <w:rFonts w:ascii="Times New Roman" w:hAnsi="Times New Roman"/>
          <w:sz w:val="48"/>
          <w:szCs w:val="48"/>
          <w:lang w:eastAsia="tr-TR"/>
        </w:rPr>
      </w:pPr>
      <w:r w:rsidRPr="001838C5">
        <w:rPr>
          <w:rFonts w:ascii="Times New Roman" w:hAnsi="Times New Roman"/>
          <w:sz w:val="48"/>
          <w:szCs w:val="48"/>
          <w:lang w:eastAsia="tr-TR"/>
        </w:rPr>
        <w:t>4-</w:t>
      </w:r>
      <w:r w:rsidRPr="001838C5">
        <w:rPr>
          <w:rFonts w:ascii="Times New Roman" w:hAnsi="Times New Roman"/>
          <w:sz w:val="44"/>
          <w:szCs w:val="44"/>
          <w:lang w:eastAsia="tr-TR"/>
        </w:rPr>
        <w:t>Ja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>le</w:t>
      </w:r>
      <w:r w:rsidRPr="001838C5">
        <w:rPr>
          <w:rFonts w:ascii="Times New Roman" w:hAnsi="Times New Roman"/>
          <w:sz w:val="44"/>
          <w:szCs w:val="44"/>
          <w:lang w:eastAsia="tr-TR"/>
        </w:rPr>
        <w:t xml:space="preserve"> bu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>gün</w:t>
      </w:r>
      <w:r w:rsidRPr="001838C5">
        <w:rPr>
          <w:rFonts w:ascii="Times New Roman" w:hAnsi="Times New Roman"/>
          <w:sz w:val="44"/>
          <w:szCs w:val="44"/>
          <w:lang w:eastAsia="tr-TR"/>
        </w:rPr>
        <w:t xml:space="preserve">kü 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>yap</w:t>
      </w:r>
      <w:r w:rsidRPr="001838C5">
        <w:rPr>
          <w:rFonts w:ascii="Times New Roman" w:hAnsi="Times New Roman"/>
          <w:sz w:val="44"/>
          <w:szCs w:val="44"/>
          <w:lang w:eastAsia="tr-TR"/>
        </w:rPr>
        <w:t>tık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>ları</w:t>
      </w:r>
      <w:r w:rsidRPr="001838C5">
        <w:rPr>
          <w:rFonts w:ascii="Times New Roman" w:hAnsi="Times New Roman"/>
          <w:sz w:val="44"/>
          <w:szCs w:val="44"/>
          <w:lang w:eastAsia="tr-TR"/>
        </w:rPr>
        <w:t xml:space="preserve">nı 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>ne</w:t>
      </w:r>
      <w:r w:rsidRPr="001838C5">
        <w:rPr>
          <w:rFonts w:ascii="Times New Roman" w:hAnsi="Times New Roman"/>
          <w:sz w:val="44"/>
          <w:szCs w:val="44"/>
          <w:lang w:eastAsia="tr-TR"/>
        </w:rPr>
        <w:t>re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 xml:space="preserve">ye </w:t>
      </w:r>
      <w:r w:rsidRPr="001838C5">
        <w:rPr>
          <w:rFonts w:ascii="Times New Roman" w:hAnsi="Times New Roman"/>
          <w:sz w:val="44"/>
          <w:szCs w:val="44"/>
          <w:lang w:eastAsia="tr-TR"/>
        </w:rPr>
        <w:t>yaz</w:t>
      </w:r>
      <w:r w:rsidRPr="001838C5">
        <w:rPr>
          <w:rFonts w:ascii="Times New Roman" w:hAnsi="Times New Roman"/>
          <w:color w:val="595959"/>
          <w:sz w:val="44"/>
          <w:szCs w:val="44"/>
          <w:lang w:eastAsia="tr-TR"/>
        </w:rPr>
        <w:t>dı</w:t>
      </w:r>
      <w:r w:rsidRPr="001838C5">
        <w:rPr>
          <w:rFonts w:ascii="Times New Roman" w:hAnsi="Times New Roman"/>
          <w:sz w:val="44"/>
          <w:szCs w:val="44"/>
          <w:lang w:eastAsia="tr-TR"/>
        </w:rPr>
        <w:t>?</w:t>
      </w:r>
      <w:r w:rsidRPr="001838C5">
        <w:rPr>
          <w:rFonts w:ascii="Times New Roman" w:hAnsi="Times New Roman"/>
          <w:sz w:val="48"/>
          <w:szCs w:val="48"/>
          <w:lang w:eastAsia="tr-TR"/>
        </w:rPr>
        <w:t xml:space="preserve">      JAN</w:t>
      </w:r>
      <w:r w:rsidRPr="001838C5">
        <w:rPr>
          <w:rFonts w:ascii="Times New Roman" w:hAnsi="Times New Roman"/>
          <w:color w:val="595959"/>
          <w:sz w:val="48"/>
          <w:szCs w:val="48"/>
          <w:lang w:eastAsia="tr-TR"/>
        </w:rPr>
        <w:t>DAR</w:t>
      </w:r>
      <w:r w:rsidRPr="001838C5">
        <w:rPr>
          <w:rFonts w:ascii="Times New Roman" w:hAnsi="Times New Roman"/>
          <w:sz w:val="48"/>
          <w:szCs w:val="48"/>
          <w:lang w:eastAsia="tr-TR"/>
        </w:rPr>
        <w:t>MA</w:t>
      </w:r>
      <w:r>
        <w:rPr>
          <w:rFonts w:ascii="Times New Roman" w:hAnsi="Times New Roman"/>
          <w:sz w:val="48"/>
          <w:szCs w:val="48"/>
          <w:lang w:eastAsia="tr-TR"/>
        </w:rPr>
        <w:t xml:space="preserve"> </w:t>
      </w:r>
      <w:hyperlink r:id="rId5" w:history="1">
        <w:r>
          <w:rPr>
            <w:rStyle w:val="Hyperlink"/>
            <w:rFonts w:ascii="Hand writing Mutlu" w:hAnsi="Hand writing Mutlu" w:cs="Hand writing Mutlu"/>
            <w:sz w:val="48"/>
            <w:szCs w:val="48"/>
          </w:rPr>
          <w:t>www.sorubak.com</w:t>
        </w:r>
      </w:hyperlink>
    </w:p>
    <w:p w:rsidR="009C20E9" w:rsidRPr="001838C5" w:rsidRDefault="009C20E9" w:rsidP="005E28AA">
      <w:pPr>
        <w:tabs>
          <w:tab w:val="left" w:pos="7980"/>
        </w:tabs>
        <w:rPr>
          <w:rFonts w:ascii="Times New Roman" w:hAnsi="Times New Roman"/>
          <w:sz w:val="10"/>
          <w:szCs w:val="10"/>
          <w:lang w:eastAsia="tr-TR"/>
        </w:rPr>
      </w:pPr>
      <w:r w:rsidRPr="001838C5">
        <w:rPr>
          <w:rFonts w:ascii="Times New Roman" w:hAnsi="Times New Roman"/>
          <w:sz w:val="10"/>
          <w:szCs w:val="10"/>
          <w:lang w:eastAsia="tr-TR"/>
        </w:rPr>
        <w:tab/>
      </w:r>
    </w:p>
    <w:sectPr w:rsidR="009C20E9" w:rsidRPr="001838C5" w:rsidSect="005B4982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463"/>
    <w:rsid w:val="00005553"/>
    <w:rsid w:val="00023CC5"/>
    <w:rsid w:val="00026D4C"/>
    <w:rsid w:val="00040A6A"/>
    <w:rsid w:val="000834FB"/>
    <w:rsid w:val="000852EA"/>
    <w:rsid w:val="000A33AA"/>
    <w:rsid w:val="000A4BA7"/>
    <w:rsid w:val="000B67F4"/>
    <w:rsid w:val="000F0082"/>
    <w:rsid w:val="00100843"/>
    <w:rsid w:val="001028B2"/>
    <w:rsid w:val="001474D1"/>
    <w:rsid w:val="00147AC7"/>
    <w:rsid w:val="001623CC"/>
    <w:rsid w:val="00172B02"/>
    <w:rsid w:val="00172D4B"/>
    <w:rsid w:val="001826B8"/>
    <w:rsid w:val="001838C5"/>
    <w:rsid w:val="001C7DDF"/>
    <w:rsid w:val="001D1943"/>
    <w:rsid w:val="001F55C3"/>
    <w:rsid w:val="001F77E9"/>
    <w:rsid w:val="00201655"/>
    <w:rsid w:val="002346F9"/>
    <w:rsid w:val="002414E6"/>
    <w:rsid w:val="00251253"/>
    <w:rsid w:val="002758CE"/>
    <w:rsid w:val="0027639D"/>
    <w:rsid w:val="00282E8C"/>
    <w:rsid w:val="002A7892"/>
    <w:rsid w:val="002E3C50"/>
    <w:rsid w:val="002F0B68"/>
    <w:rsid w:val="002F4463"/>
    <w:rsid w:val="00304D23"/>
    <w:rsid w:val="003228B9"/>
    <w:rsid w:val="0034304A"/>
    <w:rsid w:val="00347496"/>
    <w:rsid w:val="00363F2A"/>
    <w:rsid w:val="003725A2"/>
    <w:rsid w:val="003B550E"/>
    <w:rsid w:val="003D399D"/>
    <w:rsid w:val="003F1A0C"/>
    <w:rsid w:val="00415FFC"/>
    <w:rsid w:val="00423BEA"/>
    <w:rsid w:val="00432764"/>
    <w:rsid w:val="00437DFF"/>
    <w:rsid w:val="004731ED"/>
    <w:rsid w:val="004975D5"/>
    <w:rsid w:val="004C17AB"/>
    <w:rsid w:val="004C60F8"/>
    <w:rsid w:val="00512BA1"/>
    <w:rsid w:val="005225B7"/>
    <w:rsid w:val="00523CD8"/>
    <w:rsid w:val="00525AF1"/>
    <w:rsid w:val="005322B7"/>
    <w:rsid w:val="00543568"/>
    <w:rsid w:val="00574CF2"/>
    <w:rsid w:val="005B4982"/>
    <w:rsid w:val="005E28AA"/>
    <w:rsid w:val="00622BEF"/>
    <w:rsid w:val="0065726D"/>
    <w:rsid w:val="00665BE0"/>
    <w:rsid w:val="006C0DCF"/>
    <w:rsid w:val="006C5E6F"/>
    <w:rsid w:val="006C67F1"/>
    <w:rsid w:val="006D12A6"/>
    <w:rsid w:val="006F11A4"/>
    <w:rsid w:val="007166DE"/>
    <w:rsid w:val="00735D30"/>
    <w:rsid w:val="00760DA9"/>
    <w:rsid w:val="00772713"/>
    <w:rsid w:val="00772A49"/>
    <w:rsid w:val="00787549"/>
    <w:rsid w:val="007C4504"/>
    <w:rsid w:val="008205F7"/>
    <w:rsid w:val="008373D4"/>
    <w:rsid w:val="00862760"/>
    <w:rsid w:val="00875434"/>
    <w:rsid w:val="008C10A2"/>
    <w:rsid w:val="008F2334"/>
    <w:rsid w:val="0093348A"/>
    <w:rsid w:val="00946C43"/>
    <w:rsid w:val="00947C3F"/>
    <w:rsid w:val="009506DF"/>
    <w:rsid w:val="009839C9"/>
    <w:rsid w:val="009C20E9"/>
    <w:rsid w:val="009E726F"/>
    <w:rsid w:val="009F5ABC"/>
    <w:rsid w:val="00A06171"/>
    <w:rsid w:val="00AC5D45"/>
    <w:rsid w:val="00B10EC4"/>
    <w:rsid w:val="00B329BC"/>
    <w:rsid w:val="00B616A0"/>
    <w:rsid w:val="00B95BD0"/>
    <w:rsid w:val="00BA0930"/>
    <w:rsid w:val="00C06408"/>
    <w:rsid w:val="00C1606C"/>
    <w:rsid w:val="00C236C0"/>
    <w:rsid w:val="00C32CB2"/>
    <w:rsid w:val="00C35313"/>
    <w:rsid w:val="00C43895"/>
    <w:rsid w:val="00C65C43"/>
    <w:rsid w:val="00C675B2"/>
    <w:rsid w:val="00CA33C1"/>
    <w:rsid w:val="00CB3426"/>
    <w:rsid w:val="00CC54E1"/>
    <w:rsid w:val="00CD1E56"/>
    <w:rsid w:val="00CD38E8"/>
    <w:rsid w:val="00CE7145"/>
    <w:rsid w:val="00D14BDE"/>
    <w:rsid w:val="00D207BE"/>
    <w:rsid w:val="00D57DE2"/>
    <w:rsid w:val="00D654C8"/>
    <w:rsid w:val="00DA0746"/>
    <w:rsid w:val="00DA1FFE"/>
    <w:rsid w:val="00DA53AD"/>
    <w:rsid w:val="00DB4870"/>
    <w:rsid w:val="00DF3D94"/>
    <w:rsid w:val="00E12648"/>
    <w:rsid w:val="00ED321A"/>
    <w:rsid w:val="00EF322C"/>
    <w:rsid w:val="00F22271"/>
    <w:rsid w:val="00F258BA"/>
    <w:rsid w:val="00F2674E"/>
    <w:rsid w:val="00F30EB3"/>
    <w:rsid w:val="00F427F3"/>
    <w:rsid w:val="00FA18A0"/>
    <w:rsid w:val="00FA3525"/>
    <w:rsid w:val="00FB10C8"/>
    <w:rsid w:val="00FC1792"/>
    <w:rsid w:val="00FD19C5"/>
    <w:rsid w:val="00FD1A1B"/>
    <w:rsid w:val="00FD290B"/>
    <w:rsid w:val="00FE5218"/>
    <w:rsid w:val="00FF0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CD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F446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F44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62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23C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622BEF"/>
    <w:pPr>
      <w:spacing w:line="240" w:lineRule="auto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9F5AB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181</Words>
  <Characters>1036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 j</dc:title>
  <dc:subject/>
  <dc:creator>netel</dc:creator>
  <cp:keywords/>
  <dc:description/>
  <cp:lastModifiedBy>BİRSEN</cp:lastModifiedBy>
  <cp:revision>4</cp:revision>
  <cp:lastPrinted>2009-01-12T19:50:00Z</cp:lastPrinted>
  <dcterms:created xsi:type="dcterms:W3CDTF">2011-01-07T15:09:00Z</dcterms:created>
  <dcterms:modified xsi:type="dcterms:W3CDTF">2014-02-03T10:28:00Z</dcterms:modified>
</cp:coreProperties>
</file>