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Pr="007D7324">
        <w:rPr>
          <w:rFonts w:ascii="Hand writing Mutlu" w:hAnsi="Hand writing Mutlu"/>
          <w:sz w:val="48"/>
          <w:szCs w:val="48"/>
        </w:rPr>
        <w:t xml:space="preserve">Ali 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 w:rsidRPr="007D7324">
        <w:rPr>
          <w:rFonts w:ascii="Hand writing Mutlu" w:hAnsi="Hand writing Mutlu"/>
          <w:sz w:val="48"/>
          <w:szCs w:val="48"/>
        </w:rPr>
        <w:t>Ali ile el ele.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 w:rsidRPr="007D7324">
        <w:rPr>
          <w:rFonts w:ascii="Hand writing Mutlu" w:hAnsi="Hand writing Mutlu"/>
          <w:sz w:val="48"/>
          <w:szCs w:val="48"/>
        </w:rPr>
        <w:t>Ali ile Ela el ele.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 w:rsidRPr="007D7324">
        <w:rPr>
          <w:rFonts w:ascii="Hand writing Mutlu" w:hAnsi="Hand writing Mutlu"/>
          <w:sz w:val="48"/>
          <w:szCs w:val="48"/>
        </w:rPr>
        <w:t>Ali ile el ele.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 w:rsidRPr="007D7324">
        <w:rPr>
          <w:rFonts w:ascii="Hand writing Mutlu" w:hAnsi="Hand writing Mutlu"/>
          <w:sz w:val="48"/>
          <w:szCs w:val="48"/>
        </w:rPr>
        <w:t>Ali el ele.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  <w:r w:rsidRPr="007D7324">
        <w:rPr>
          <w:rFonts w:ascii="Hand writing Mutlu" w:hAnsi="Hand writing Mutlu"/>
          <w:sz w:val="48"/>
          <w:szCs w:val="48"/>
        </w:rPr>
        <w:t>Ali.</w:t>
      </w:r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 xml:space="preserve">Talat 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 xml:space="preserve">Talat ile Ali 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Talat ile Ali atla.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Talat ile Ali ata atla.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Talat ile Ali atla.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Talat ile Ali</w:t>
      </w:r>
    </w:p>
    <w:p w:rsidR="00D97AB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Talat.</w:t>
      </w:r>
    </w:p>
    <w:p w:rsidR="00D97AB4" w:rsidRDefault="00D97AB4">
      <w:pPr>
        <w:rPr>
          <w:rFonts w:ascii="Hand writing Mutlu" w:hAnsi="Hand writing Mutlu"/>
          <w:sz w:val="44"/>
          <w:szCs w:val="44"/>
        </w:rPr>
      </w:pP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ile Ali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ile Ali  al.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ile Ali atlet al.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ile Ali al.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ile Ali.</w:t>
      </w:r>
    </w:p>
    <w:p w:rsidR="00D97AB4" w:rsidRPr="007D7324" w:rsidRDefault="00D97AB4">
      <w:pPr>
        <w:rPr>
          <w:rFonts w:ascii="Hand writing Mutlu" w:hAnsi="Hand writing Mutlu"/>
          <w:sz w:val="44"/>
          <w:szCs w:val="44"/>
        </w:rPr>
      </w:pPr>
      <w:r w:rsidRPr="007D7324">
        <w:rPr>
          <w:rFonts w:ascii="Hand writing Mutlu" w:hAnsi="Hand writing Mutlu"/>
          <w:sz w:val="44"/>
          <w:szCs w:val="44"/>
        </w:rPr>
        <w:t>Ata 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Alet 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Alet al.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Ali alet al.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ile Ali alet al.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ile Ali alet atlat.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ile Ali atlat.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ile Ali.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Ata.</w:t>
      </w:r>
    </w:p>
    <w:p w:rsidR="00D97AB4" w:rsidRDefault="00D97AB4">
      <w:pPr>
        <w:rPr>
          <w:rFonts w:ascii="Hand writing Mutlu" w:hAnsi="Hand writing Mutlu"/>
          <w:sz w:val="48"/>
          <w:szCs w:val="48"/>
        </w:rPr>
      </w:pPr>
    </w:p>
    <w:p w:rsidR="00D97AB4" w:rsidRDefault="00D97AB4">
      <w:pPr>
        <w:rPr>
          <w:rFonts w:ascii="Hand writing Mutlu" w:hAnsi="Hand writing Mutlu"/>
          <w:sz w:val="48"/>
          <w:szCs w:val="48"/>
        </w:rPr>
      </w:pPr>
      <w:hyperlink r:id="rId4" w:history="1">
        <w:r w:rsidRPr="00C12B7B">
          <w:rPr>
            <w:rStyle w:val="Hyperlink"/>
          </w:rPr>
          <w:t>www.sorubak.com</w:t>
        </w:r>
      </w:hyperlink>
    </w:p>
    <w:p w:rsidR="00D97AB4" w:rsidRPr="007D7324" w:rsidRDefault="00D97AB4">
      <w:pPr>
        <w:rPr>
          <w:rFonts w:ascii="Hand writing Mutlu" w:hAnsi="Hand writing Mutlu"/>
          <w:sz w:val="48"/>
          <w:szCs w:val="48"/>
        </w:rPr>
      </w:pPr>
    </w:p>
    <w:p w:rsidR="00D97AB4" w:rsidRPr="007D7324" w:rsidRDefault="00D97AB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</w:p>
    <w:sectPr w:rsidR="00D97AB4" w:rsidRPr="007D7324" w:rsidSect="007D7324">
      <w:pgSz w:w="11906" w:h="16838"/>
      <w:pgMar w:top="568" w:right="140" w:bottom="0" w:left="426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324"/>
    <w:rsid w:val="002533DB"/>
    <w:rsid w:val="00761450"/>
    <w:rsid w:val="007D7324"/>
    <w:rsid w:val="00BD6A49"/>
    <w:rsid w:val="00C12B7B"/>
    <w:rsid w:val="00D97AB4"/>
    <w:rsid w:val="00F15C9A"/>
    <w:rsid w:val="00F8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A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614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66</Words>
  <Characters>382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edanur</cp:lastModifiedBy>
  <cp:revision>2</cp:revision>
  <dcterms:created xsi:type="dcterms:W3CDTF">2013-11-26T08:10:00Z</dcterms:created>
  <dcterms:modified xsi:type="dcterms:W3CDTF">2013-12-09T19:03:00Z</dcterms:modified>
  <cp:category>www.sorubak.com</cp:category>
</cp:coreProperties>
</file>