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B92" w:rsidRPr="00F608F6" w:rsidRDefault="003E6B92" w:rsidP="00F608F6">
      <w:pPr>
        <w:pStyle w:val="Header"/>
        <w:rPr>
          <w:rFonts w:ascii="Hand writing Mutlu" w:hAnsi="Hand writing Mutlu"/>
          <w:sz w:val="16"/>
          <w:szCs w:val="16"/>
        </w:rPr>
      </w:pPr>
      <w:r>
        <w:rPr>
          <w:rFonts w:ascii="Times New Roman" w:hAnsi="Times New Roman"/>
          <w:sz w:val="44"/>
          <w:szCs w:val="44"/>
        </w:rPr>
        <w:tab/>
      </w:r>
      <w:r w:rsidRPr="00F608F6">
        <w:rPr>
          <w:rFonts w:ascii="Times New Roman" w:hAnsi="Times New Roman"/>
          <w:sz w:val="20"/>
          <w:szCs w:val="20"/>
        </w:rPr>
        <w:t>**</w:t>
      </w:r>
      <w:r w:rsidRPr="00F608F6">
        <w:rPr>
          <w:rFonts w:ascii="Hand writing Mutlu" w:hAnsi="Hand writing Mutlu"/>
          <w:sz w:val="28"/>
          <w:szCs w:val="28"/>
        </w:rPr>
        <w:t>Okuma metinlerini en az  beş (5)  kez okutalım.</w:t>
      </w:r>
    </w:p>
    <w:p w:rsidR="003E6B92" w:rsidRPr="00F608F6" w:rsidRDefault="003E6B92" w:rsidP="00D13CB4">
      <w:pPr>
        <w:rPr>
          <w:sz w:val="4"/>
          <w:szCs w:val="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49.25pt;margin-top:10pt;width:81.25pt;height:123.2pt;rotation:3350807fd;z-index:251644416;visibility:visible">
            <v:imagedata r:id="rId6" o:title="" croptop="14554f" cropleft="12179f" cropright="10098f"/>
          </v:shape>
        </w:pict>
      </w:r>
      <w:r>
        <w:rPr>
          <w:noProof/>
          <w:lang w:eastAsia="tr-TR"/>
        </w:rPr>
        <w:pict>
          <v:shape id="_x0000_s1027" type="#_x0000_t75" style="position:absolute;margin-left:446.15pt;margin-top:7.55pt;width:106.5pt;height:83pt;z-index:251645440;visibility:visible">
            <v:imagedata r:id="rId7" o:title="" blacklevel="6554f"/>
          </v:shape>
        </w:pict>
      </w:r>
    </w:p>
    <w:p w:rsidR="003E6B92" w:rsidRPr="00F608F6" w:rsidRDefault="003E6B92" w:rsidP="00D13CB4">
      <w:pPr>
        <w:rPr>
          <w:rFonts w:ascii="Hand writing Mutlu" w:hAnsi="Hand writing Mutlu"/>
          <w:sz w:val="24"/>
          <w:szCs w:val="24"/>
        </w:rPr>
        <w:sectPr w:rsidR="003E6B92" w:rsidRPr="00F608F6" w:rsidSect="000D3C19">
          <w:headerReference w:type="default" r:id="rId8"/>
          <w:type w:val="continuous"/>
          <w:pgSz w:w="11906" w:h="16838"/>
          <w:pgMar w:top="567" w:right="567" w:bottom="567" w:left="567" w:header="283" w:footer="0" w:gutter="0"/>
          <w:cols w:sep="1" w:space="284"/>
          <w:docGrid w:linePitch="360"/>
        </w:sectPr>
      </w:pP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Al anne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Anne et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Anne nane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818" o:spid="_x0000_s1028" type="#_x0000_t75" alt="ANd9GcSOsrGHdL-c6s6QsfpC6aDAlltTiHBX-CsYaPvu_mPATlDLpv3o" style="position:absolute;margin-left:164.95pt;margin-top:22.8pt;width:72.75pt;height:73pt;z-index:251647488;visibility:visible">
            <v:imagedata r:id="rId9" o:title="" blacklevel="9830f"/>
          </v:shape>
        </w:pict>
      </w:r>
      <w:r w:rsidRPr="00F608F6">
        <w:rPr>
          <w:rFonts w:ascii="Hand writing Mutlu" w:hAnsi="Hand writing Mutlu"/>
          <w:sz w:val="36"/>
          <w:szCs w:val="36"/>
        </w:rPr>
        <w:t>Al anne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Et ile nane al.</w:t>
      </w:r>
    </w:p>
    <w:p w:rsidR="003E6B92" w:rsidRPr="000D3C19" w:rsidRDefault="003E6B92" w:rsidP="00395F22">
      <w:pPr>
        <w:rPr>
          <w:sz w:val="24"/>
          <w:szCs w:val="24"/>
        </w:rPr>
      </w:pPr>
      <w:r w:rsidRPr="000D3C19">
        <w:rPr>
          <w:sz w:val="24"/>
          <w:szCs w:val="24"/>
        </w:rPr>
        <w:t>****   *   *   *   *   *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2" o:spid="_x0000_s1029" type="#_x0000_t75" style="position:absolute;margin-left:122.95pt;margin-top:12.3pt;width:128.9pt;height:128pt;z-index:251648512;visibility:visible">
            <v:imagedata r:id="rId10" o:title="" blacklevel="6554f"/>
          </v:shape>
        </w:pict>
      </w:r>
      <w:r w:rsidRPr="00F608F6">
        <w:rPr>
          <w:rFonts w:ascii="Hand writing Mutlu" w:hAnsi="Hand writing Mutlu"/>
          <w:sz w:val="36"/>
          <w:szCs w:val="36"/>
        </w:rPr>
        <w:t>Tat nine tat.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Et al tat.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 xml:space="preserve">Nane al tat. 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9" o:spid="_x0000_s1030" type="#_x0000_t75" style="position:absolute;margin-left:159.75pt;margin-top:28.4pt;width:55.5pt;height:58pt;rotation:-10752128fd;z-index:251646464;visibility:visible">
            <v:imagedata r:id="rId11" o:title="" blacklevel="6554f"/>
          </v:shape>
        </w:pict>
      </w:r>
      <w:r w:rsidRPr="00F608F6">
        <w:rPr>
          <w:rFonts w:ascii="Hand writing Mutlu" w:hAnsi="Hand writing Mutlu"/>
          <w:sz w:val="36"/>
          <w:szCs w:val="36"/>
        </w:rPr>
        <w:t>Tat nine tat.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 xml:space="preserve">Et ile nane tat. </w:t>
      </w:r>
    </w:p>
    <w:p w:rsidR="003E6B92" w:rsidRPr="000D3C19" w:rsidRDefault="003E6B92" w:rsidP="000D3C19">
      <w:pPr>
        <w:rPr>
          <w:sz w:val="24"/>
          <w:szCs w:val="24"/>
        </w:rPr>
      </w:pPr>
      <w:r w:rsidRPr="000D3C19">
        <w:rPr>
          <w:sz w:val="24"/>
          <w:szCs w:val="24"/>
        </w:rPr>
        <w:t>*   *   *   *   *   *   *   *   *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6" o:spid="_x0000_s1031" type="#_x0000_t75" style="position:absolute;margin-left:102.95pt;margin-top:15.9pt;width:120.5pt;height:88.5pt;z-index:-251665920;visibility:visible">
            <v:imagedata r:id="rId12" o:title="" cropright="1348f"/>
          </v:shape>
        </w:pict>
      </w:r>
      <w:r w:rsidRPr="00F608F6">
        <w:rPr>
          <w:rFonts w:ascii="Hand writing Mutlu" w:hAnsi="Hand writing Mutlu"/>
          <w:sz w:val="36"/>
          <w:szCs w:val="36"/>
        </w:rPr>
        <w:t xml:space="preserve"> O ne, anne o ne?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_x0000_s1032" type="#_x0000_t75" style="position:absolute;margin-left:223.95pt;margin-top:17.6pt;width:18.15pt;height:31pt;z-index:251673088;visibility:visible">
            <v:imagedata r:id="rId13" o:title=""/>
          </v:shape>
        </w:pict>
      </w:r>
      <w:r w:rsidRPr="00F608F6">
        <w:rPr>
          <w:rFonts w:ascii="Hand writing Mutlu" w:hAnsi="Hand writing Mutlu"/>
          <w:sz w:val="36"/>
          <w:szCs w:val="36"/>
        </w:rPr>
        <w:t xml:space="preserve"> At Nil at.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21" o:spid="_x0000_s1033" type="#_x0000_t75" style="position:absolute;margin-left:136.45pt;margin-top:23.3pt;width:115.4pt;height:109pt;z-index:-251647488;visibility:visible">
            <v:imagedata r:id="rId14" o:title="" blacklevel="9830f"/>
          </v:shape>
        </w:pict>
      </w:r>
      <w:r w:rsidRPr="00F608F6">
        <w:rPr>
          <w:rFonts w:ascii="Hand writing Mutlu" w:hAnsi="Hand writing Mutlu"/>
          <w:sz w:val="36"/>
          <w:szCs w:val="36"/>
        </w:rPr>
        <w:t xml:space="preserve"> O ne,anne o ne?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Ot Nil ot.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_x0000_s1034" type="#_x0000_t75" style="position:absolute;margin-left:118.45pt;margin-top:22.65pt;width:18.5pt;height:24pt;z-index:251672064;visibility:visible">
            <v:imagedata r:id="rId13" o:title=""/>
          </v:shape>
        </w:pict>
      </w:r>
      <w:r>
        <w:rPr>
          <w:noProof/>
          <w:lang w:eastAsia="tr-TR"/>
        </w:rPr>
        <w:pict>
          <v:shape id="_x0000_s1035" type="#_x0000_t75" style="position:absolute;margin-left:62.4pt;margin-top:25.65pt;width:18.5pt;height:24pt;z-index:251670016;visibility:visible">
            <v:imagedata r:id="rId13" o:title=""/>
          </v:shape>
        </w:pict>
      </w:r>
      <w:r>
        <w:rPr>
          <w:noProof/>
          <w:lang w:eastAsia="tr-TR"/>
        </w:rPr>
        <w:pict>
          <v:shape id="_x0000_s1036" type="#_x0000_t75" style="position:absolute;margin-left:37pt;margin-top:25.65pt;width:25.45pt;height:33pt;z-index:251671040;visibility:visible">
            <v:imagedata r:id="rId13" o:title=""/>
          </v:shape>
        </w:pict>
      </w:r>
      <w:r>
        <w:rPr>
          <w:noProof/>
          <w:lang w:eastAsia="tr-TR"/>
        </w:rPr>
        <w:pict>
          <v:shape id="Resim 4" o:spid="_x0000_s1037" type="#_x0000_t75" style="position:absolute;margin-left:11.95pt;margin-top:25.65pt;width:18.5pt;height:24pt;z-index:251649536;visibility:visible">
            <v:imagedata r:id="rId13" o:title=""/>
          </v:shape>
        </w:pict>
      </w:r>
      <w:r w:rsidRPr="00F608F6">
        <w:rPr>
          <w:rFonts w:ascii="Hand writing Mutlu" w:hAnsi="Hand writing Mutlu"/>
          <w:sz w:val="36"/>
          <w:szCs w:val="36"/>
        </w:rPr>
        <w:t xml:space="preserve"> Anne ata ot al.</w:t>
      </w:r>
    </w:p>
    <w:p w:rsidR="003E6B92" w:rsidRDefault="003E6B92" w:rsidP="00D13CB4">
      <w:pPr>
        <w:rPr>
          <w:rFonts w:ascii="Times New Roman" w:hAnsi="Times New Roman"/>
          <w:sz w:val="36"/>
          <w:szCs w:val="36"/>
        </w:rPr>
      </w:pPr>
      <w:r w:rsidRPr="007650FA">
        <w:rPr>
          <w:rFonts w:ascii="Times New Roman" w:hAnsi="Times New Roman"/>
          <w:sz w:val="36"/>
          <w:szCs w:val="36"/>
        </w:rPr>
        <w:t>... www.egitimhane.com ...</w:t>
      </w:r>
    </w:p>
    <w:p w:rsidR="003E6B92" w:rsidRPr="000D3C19" w:rsidRDefault="003E6B92" w:rsidP="000D3C19">
      <w:pPr>
        <w:rPr>
          <w:sz w:val="24"/>
          <w:szCs w:val="24"/>
        </w:rPr>
      </w:pP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 xml:space="preserve">O ne, nine o ne? 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 xml:space="preserve">Nar Rana nar. 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_x0000_s1038" type="#_x0000_t75" style="position:absolute;margin-left:168.45pt;margin-top:38.25pt;width:61.5pt;height:62pt;z-index:251651584;visibility:visible">
            <v:imagedata r:id="rId15" o:title="" blacklevel="6554f"/>
          </v:shape>
        </w:pict>
      </w:r>
      <w:r w:rsidRPr="00F608F6">
        <w:rPr>
          <w:rFonts w:ascii="Hand writing Mutlu" w:hAnsi="Hand writing Mutlu"/>
          <w:sz w:val="36"/>
          <w:szCs w:val="36"/>
        </w:rPr>
        <w:t xml:space="preserve">Nine on tane nar al. 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 xml:space="preserve">İri nar al. 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Al, Rana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10" o:spid="_x0000_s1039" type="#_x0000_t75" style="position:absolute;margin-left:207.45pt;margin-top:41.3pt;width:42.5pt;height:45pt;z-index:251642368;visibility:visible">
            <v:imagedata r:id="rId16" o:title="" cropleft="6554f" blacklevel="6554f"/>
          </v:shape>
        </w:pict>
      </w:r>
      <w:r>
        <w:rPr>
          <w:noProof/>
          <w:lang w:eastAsia="tr-TR"/>
        </w:rPr>
        <w:pict>
          <v:shape id="Resim 3" o:spid="_x0000_s1040" type="#_x0000_t75" style="position:absolute;margin-left:143.45pt;margin-top:35.3pt;width:69.5pt;height:59pt;z-index:251643392;visibility:visible">
            <v:imagedata r:id="rId17" o:title="" cropright="5920f" blacklevel="6554f"/>
          </v:shape>
        </w:pict>
      </w:r>
      <w:r w:rsidRPr="00F608F6">
        <w:rPr>
          <w:rFonts w:ascii="Hand writing Mutlu" w:hAnsi="Hand writing Mutlu"/>
          <w:sz w:val="36"/>
          <w:szCs w:val="36"/>
        </w:rPr>
        <w:t>Al,Rana on tane nar.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İri iri nar.</w:t>
      </w:r>
    </w:p>
    <w:p w:rsidR="003E6B92" w:rsidRPr="000D3C19" w:rsidRDefault="003E6B92" w:rsidP="000D3C19">
      <w:pPr>
        <w:rPr>
          <w:sz w:val="24"/>
          <w:szCs w:val="24"/>
        </w:rPr>
      </w:pPr>
      <w:r w:rsidRPr="000D3C19">
        <w:rPr>
          <w:sz w:val="24"/>
          <w:szCs w:val="24"/>
        </w:rPr>
        <w:t>*   *   *   *   *   *   *   *   *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Ara Erol ara.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11" o:spid="_x0000_s1041" type="#_x0000_t75" style="position:absolute;margin-left:140.15pt;margin-top:3.6pt;width:104.5pt;height:70.7pt;rotation:-4483722fd;z-index:251652608;visibility:visible">
            <v:imagedata r:id="rId18" o:title="" blacklevel="6554f"/>
          </v:shape>
        </w:pict>
      </w:r>
      <w:r w:rsidRPr="00F608F6">
        <w:rPr>
          <w:rFonts w:ascii="Hand writing Mutlu" w:hAnsi="Hand writing Mutlu"/>
          <w:sz w:val="36"/>
          <w:szCs w:val="36"/>
        </w:rPr>
        <w:t>Anneni ara.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Nineni ara.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 xml:space="preserve">Emel </w:t>
      </w:r>
      <w:r w:rsidRPr="00F608F6">
        <w:rPr>
          <w:sz w:val="36"/>
          <w:szCs w:val="36"/>
        </w:rPr>
        <w:t>’</w:t>
      </w:r>
      <w:r w:rsidRPr="00F608F6">
        <w:rPr>
          <w:rFonts w:ascii="Hand writing Mutlu" w:hAnsi="Hand writing Mutlu"/>
          <w:sz w:val="36"/>
          <w:szCs w:val="36"/>
        </w:rPr>
        <w:t>i ara.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İremi ara.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5" o:spid="_x0000_s1042" type="#_x0000_t75" style="position:absolute;margin-left:160.45pt;margin-top:41.3pt;width:69.5pt;height:59pt;z-index:251654656;visibility:visible">
            <v:imagedata r:id="rId19" o:title=""/>
          </v:shape>
        </w:pict>
      </w:r>
      <w:r w:rsidRPr="00F608F6">
        <w:rPr>
          <w:rFonts w:ascii="Hand writing Mutlu" w:hAnsi="Hand writing Mutlu"/>
          <w:sz w:val="36"/>
          <w:szCs w:val="36"/>
        </w:rPr>
        <w:t>Ama Tamer</w:t>
      </w:r>
      <w:r w:rsidRPr="00F608F6">
        <w:rPr>
          <w:sz w:val="36"/>
          <w:szCs w:val="36"/>
        </w:rPr>
        <w:t>’</w:t>
      </w:r>
      <w:r w:rsidRPr="00F608F6">
        <w:rPr>
          <w:rFonts w:ascii="Hand writing Mutlu" w:hAnsi="Hand writing Mutlu"/>
          <w:sz w:val="36"/>
          <w:szCs w:val="36"/>
        </w:rPr>
        <w:t>i arama.</w:t>
      </w:r>
    </w:p>
    <w:p w:rsidR="003E6B92" w:rsidRPr="000D3C19" w:rsidRDefault="003E6B92" w:rsidP="000D3C19">
      <w:pPr>
        <w:rPr>
          <w:sz w:val="24"/>
          <w:szCs w:val="24"/>
        </w:rPr>
      </w:pPr>
      <w:r>
        <w:rPr>
          <w:noProof/>
          <w:lang w:eastAsia="tr-TR"/>
        </w:rPr>
        <w:pict>
          <v:shape id="Resim 12" o:spid="_x0000_s1043" type="#_x0000_t75" style="position:absolute;margin-left:21.45pt;margin-top:20.95pt;width:87.5pt;height:80pt;z-index:251653632;visibility:visible">
            <v:imagedata r:id="rId20" o:title="" blacklevel="6554f"/>
          </v:shape>
        </w:pict>
      </w:r>
      <w:r w:rsidRPr="000D3C19">
        <w:rPr>
          <w:sz w:val="24"/>
          <w:szCs w:val="24"/>
        </w:rPr>
        <w:t>*   *   *   *   *   *   *   *   *</w:t>
      </w:r>
    </w:p>
    <w:p w:rsidR="003E6B92" w:rsidRDefault="003E6B92" w:rsidP="00D13CB4">
      <w:pPr>
        <w:rPr>
          <w:rFonts w:ascii="Hand writing Mutlu" w:hAnsi="Hand writing Mutlu"/>
          <w:sz w:val="36"/>
          <w:szCs w:val="36"/>
        </w:rPr>
      </w:pPr>
    </w:p>
    <w:p w:rsidR="003E6B92" w:rsidRDefault="003E6B92" w:rsidP="00D13CB4">
      <w:pPr>
        <w:rPr>
          <w:rFonts w:ascii="Hand writing Mutlu" w:hAnsi="Hand writing Mutlu"/>
          <w:sz w:val="36"/>
          <w:szCs w:val="36"/>
        </w:rPr>
      </w:pPr>
      <w:r w:rsidRPr="007650FA">
        <w:rPr>
          <w:rFonts w:ascii="Hand writing Mutlu" w:hAnsi="Hand writing Mutlu"/>
          <w:sz w:val="36"/>
          <w:szCs w:val="36"/>
        </w:rPr>
        <w:t>... www.egitimhane.com ...</w:t>
      </w:r>
      <w:bookmarkStart w:id="0" w:name="_GoBack"/>
      <w:bookmarkEnd w:id="0"/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14" o:spid="_x0000_s1044" type="#_x0000_t75" style="position:absolute;margin-left:179.4pt;margin-top:7.35pt;width:47.5pt;height:53pt;z-index:251657728;visibility:visible">
            <v:imagedata r:id="rId21" o:title=""/>
          </v:shape>
        </w:pict>
      </w:r>
      <w:r w:rsidRPr="00F608F6">
        <w:rPr>
          <w:rFonts w:ascii="Hand writing Mutlu" w:hAnsi="Hand writing Mutlu"/>
          <w:sz w:val="36"/>
          <w:szCs w:val="36"/>
        </w:rPr>
        <w:t>Tara Rana tara.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Anneni tara.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15" o:spid="_x0000_s1045" type="#_x0000_t75" style="position:absolute;margin-left:151.35pt;margin-top:4.7pt;width:99.55pt;height:137pt;z-index:251658752;visibility:visible">
            <v:imagedata r:id="rId22" o:title=""/>
          </v:shape>
        </w:pict>
      </w:r>
      <w:r w:rsidRPr="00F608F6">
        <w:rPr>
          <w:rFonts w:ascii="Hand writing Mutlu" w:hAnsi="Hand writing Mutlu"/>
          <w:sz w:val="36"/>
          <w:szCs w:val="36"/>
        </w:rPr>
        <w:t>Nineni tarama.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Tara Rana tara.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Anneni tara.</w:t>
      </w:r>
    </w:p>
    <w:p w:rsidR="003E6B92" w:rsidRPr="000D3C19" w:rsidRDefault="003E6B92" w:rsidP="000D3C19">
      <w:pPr>
        <w:rPr>
          <w:sz w:val="24"/>
          <w:szCs w:val="24"/>
        </w:rPr>
      </w:pPr>
      <w:r w:rsidRPr="000D3C19">
        <w:rPr>
          <w:sz w:val="24"/>
          <w:szCs w:val="24"/>
        </w:rPr>
        <w:t>*   *   *   *   *   *   *   *   *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7" o:spid="_x0000_s1046" type="#_x0000_t75" style="position:absolute;margin-left:164.95pt;margin-top:6.95pt;width:66.5pt;height:83pt;z-index:251655680;visibility:visible">
            <v:imagedata r:id="rId23" o:title=""/>
          </v:shape>
        </w:pict>
      </w:r>
      <w:r w:rsidRPr="00F608F6">
        <w:rPr>
          <w:rFonts w:ascii="Hand writing Mutlu" w:hAnsi="Hand writing Mutlu"/>
          <w:sz w:val="36"/>
          <w:szCs w:val="36"/>
        </w:rPr>
        <w:t>Anne o Erol.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Erol terli.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 xml:space="preserve">Erol </w:t>
      </w:r>
      <w:r w:rsidRPr="00F608F6">
        <w:rPr>
          <w:sz w:val="36"/>
          <w:szCs w:val="36"/>
        </w:rPr>
        <w:t>’</w:t>
      </w:r>
      <w:r w:rsidRPr="00F608F6">
        <w:rPr>
          <w:rFonts w:ascii="Hand writing Mutlu" w:hAnsi="Hand writing Mutlu"/>
          <w:sz w:val="36"/>
          <w:szCs w:val="36"/>
        </w:rPr>
        <w:t>a elma atma.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Leman</w:t>
      </w:r>
      <w:r w:rsidRPr="00F608F6">
        <w:rPr>
          <w:sz w:val="36"/>
          <w:szCs w:val="36"/>
        </w:rPr>
        <w:t>’</w:t>
      </w:r>
      <w:r w:rsidRPr="00F608F6">
        <w:rPr>
          <w:rFonts w:ascii="Hand writing Mutlu" w:hAnsi="Hand writing Mutlu"/>
          <w:sz w:val="36"/>
          <w:szCs w:val="36"/>
        </w:rPr>
        <w:t>a at.Nalan</w:t>
      </w:r>
      <w:r w:rsidRPr="00F608F6">
        <w:rPr>
          <w:sz w:val="36"/>
          <w:szCs w:val="36"/>
        </w:rPr>
        <w:t>’</w:t>
      </w:r>
      <w:r>
        <w:rPr>
          <w:rFonts w:ascii="Hand writing Mutlu" w:hAnsi="Hand writing Mutlu"/>
          <w:sz w:val="36"/>
          <w:szCs w:val="36"/>
        </w:rPr>
        <w:t>a</w:t>
      </w:r>
      <w:r w:rsidRPr="00F608F6">
        <w:rPr>
          <w:rFonts w:ascii="Hand writing Mutlu" w:hAnsi="Hand writing Mutlu"/>
          <w:sz w:val="36"/>
          <w:szCs w:val="36"/>
        </w:rPr>
        <w:t>at.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17" o:spid="_x0000_s1047" type="#_x0000_t75" style="position:absolute;margin-left:152.95pt;margin-top:33.7pt;width:58.5pt;height:75pt;z-index:251660800;visibility:visible">
            <v:imagedata r:id="rId24" o:title="" croptop="8440f" blacklevel="6554f"/>
          </v:shape>
        </w:pict>
      </w:r>
      <w:r w:rsidRPr="00F608F6">
        <w:rPr>
          <w:rFonts w:ascii="Hand writing Mutlu" w:hAnsi="Hand writing Mutlu"/>
          <w:sz w:val="36"/>
          <w:szCs w:val="36"/>
        </w:rPr>
        <w:t xml:space="preserve">Ama Erol </w:t>
      </w:r>
      <w:r w:rsidRPr="00F608F6">
        <w:rPr>
          <w:sz w:val="36"/>
          <w:szCs w:val="36"/>
        </w:rPr>
        <w:t>’</w:t>
      </w:r>
      <w:r w:rsidRPr="00F608F6">
        <w:rPr>
          <w:rFonts w:ascii="Hand writing Mutlu" w:hAnsi="Hand writing Mutlu"/>
          <w:sz w:val="36"/>
          <w:szCs w:val="36"/>
        </w:rPr>
        <w:t>a elma atma.</w:t>
      </w:r>
    </w:p>
    <w:p w:rsidR="003E6B92" w:rsidRPr="000D3C19" w:rsidRDefault="003E6B92" w:rsidP="000D3C19">
      <w:pPr>
        <w:rPr>
          <w:sz w:val="24"/>
          <w:szCs w:val="24"/>
        </w:rPr>
      </w:pPr>
      <w:r w:rsidRPr="000D3C19">
        <w:rPr>
          <w:sz w:val="24"/>
          <w:szCs w:val="24"/>
        </w:rPr>
        <w:t>*   *   *   *   *   *   *   *   *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Al Mete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18" o:spid="_x0000_s1048" type="#_x0000_t75" style="position:absolute;margin-left:152.95pt;margin-top:19.2pt;width:81pt;height:81pt;z-index:251661824;visibility:visible">
            <v:imagedata r:id="rId25" o:title="" blacklevel="9830f"/>
          </v:shape>
        </w:pict>
      </w:r>
      <w:r w:rsidRPr="00F608F6">
        <w:rPr>
          <w:rFonts w:ascii="Hand writing Mutlu" w:hAnsi="Hand writing Mutlu"/>
          <w:sz w:val="36"/>
          <w:szCs w:val="36"/>
        </w:rPr>
        <w:t>Eline mama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Mama al em.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Em Mete em.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16" o:spid="_x0000_s1049" type="#_x0000_t75" style="position:absolute;margin-left:150.1pt;margin-top:4.25pt;width:88.3pt;height:80pt;z-index:251659776;visibility:visible">
            <v:imagedata r:id="rId26" o:title=""/>
          </v:shape>
        </w:pict>
      </w:r>
      <w:r w:rsidRPr="00F608F6">
        <w:rPr>
          <w:rFonts w:ascii="Hand writing Mutlu" w:hAnsi="Hand writing Mutlu"/>
          <w:sz w:val="36"/>
          <w:szCs w:val="36"/>
        </w:rPr>
        <w:t>Mama em.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Ara ara em.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Terli terli emme.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8" o:spid="_x0000_s1050" type="#_x0000_t75" style="position:absolute;margin-left:180.45pt;margin-top:7.35pt;width:64pt;height:69pt;z-index:251656704;visibility:visible">
            <v:imagedata r:id="rId27" o:title=""/>
          </v:shape>
        </w:pict>
      </w:r>
      <w:r w:rsidRPr="00F608F6">
        <w:rPr>
          <w:rFonts w:ascii="Hand writing Mutlu" w:hAnsi="Hand writing Mutlu"/>
          <w:sz w:val="36"/>
          <w:szCs w:val="36"/>
        </w:rPr>
        <w:t>Al Mine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Nar al, elma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_x0000_s1051" type="#_x0000_t75" style="position:absolute;margin-left:197.45pt;margin-top:39.7pt;width:42.5pt;height:45pt;z-index:251664896;visibility:visible">
            <v:imagedata r:id="rId16" o:title="" cropleft="6554f"/>
          </v:shape>
        </w:pict>
      </w:r>
      <w:r w:rsidRPr="00F608F6">
        <w:rPr>
          <w:rFonts w:ascii="Hand writing Mutlu" w:hAnsi="Hand writing Mutlu"/>
          <w:sz w:val="36"/>
          <w:szCs w:val="36"/>
        </w:rPr>
        <w:t>Mini mini elma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İri iri elma alma.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Mini mini nar al.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_x0000_s1052" type="#_x0000_t75" style="position:absolute;margin-left:170.45pt;margin-top:8.75pt;width:69.5pt;height:59pt;z-index:251665920;visibility:visible">
            <v:imagedata r:id="rId17" o:title="" cropright="5920f" blacklevel="6554f"/>
          </v:shape>
        </w:pict>
      </w:r>
      <w:r w:rsidRPr="00F608F6">
        <w:rPr>
          <w:rFonts w:ascii="Hand writing Mutlu" w:hAnsi="Hand writing Mutlu"/>
          <w:sz w:val="36"/>
          <w:szCs w:val="36"/>
        </w:rPr>
        <w:t>İri iri nar alma.</w:t>
      </w:r>
    </w:p>
    <w:p w:rsidR="003E6B92" w:rsidRPr="000D3C19" w:rsidRDefault="003E6B92" w:rsidP="000D3C19">
      <w:pPr>
        <w:rPr>
          <w:sz w:val="24"/>
          <w:szCs w:val="24"/>
        </w:rPr>
      </w:pPr>
      <w:r w:rsidRPr="000D3C19">
        <w:rPr>
          <w:sz w:val="24"/>
          <w:szCs w:val="24"/>
        </w:rPr>
        <w:t>*   *   *   *   *   *   *   *   *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Arama Mine arama.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_x0000_s1053" type="#_x0000_t75" style="position:absolute;margin-left:146.75pt;margin-top:18.8pt;width:82.2pt;height:55.9pt;rotation:-4483722fd;z-index:251662848;visibility:visible">
            <v:imagedata r:id="rId28" o:title="" blacklevel="6554f"/>
          </v:shape>
        </w:pict>
      </w:r>
      <w:r w:rsidRPr="00F608F6">
        <w:rPr>
          <w:rFonts w:ascii="Hand writing Mutlu" w:hAnsi="Hand writing Mutlu"/>
          <w:sz w:val="36"/>
          <w:szCs w:val="36"/>
        </w:rPr>
        <w:t>Anneni arama.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 xml:space="preserve">İrem </w:t>
      </w:r>
      <w:r w:rsidRPr="00F608F6">
        <w:rPr>
          <w:sz w:val="36"/>
          <w:szCs w:val="36"/>
        </w:rPr>
        <w:t>’</w:t>
      </w:r>
      <w:r w:rsidRPr="00F608F6">
        <w:rPr>
          <w:rFonts w:ascii="Hand writing Mutlu" w:hAnsi="Hand writing Mutlu"/>
          <w:sz w:val="36"/>
          <w:szCs w:val="36"/>
        </w:rPr>
        <w:t>i arama.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_x0000_s1054" type="#_x0000_t75" style="position:absolute;margin-left:158.45pt;margin-top:23.7pt;width:81.5pt;height:75pt;z-index:251663872;visibility:visible">
            <v:imagedata r:id="rId20" o:title="" blacklevel="6554f"/>
          </v:shape>
        </w:pict>
      </w:r>
      <w:r w:rsidRPr="00F608F6">
        <w:rPr>
          <w:rFonts w:ascii="Hand writing Mutlu" w:hAnsi="Hand writing Mutlu"/>
          <w:sz w:val="36"/>
          <w:szCs w:val="36"/>
        </w:rPr>
        <w:t xml:space="preserve">Emel </w:t>
      </w:r>
      <w:r w:rsidRPr="00F608F6">
        <w:rPr>
          <w:sz w:val="36"/>
          <w:szCs w:val="36"/>
        </w:rPr>
        <w:t>’</w:t>
      </w:r>
      <w:r w:rsidRPr="00F608F6">
        <w:rPr>
          <w:rFonts w:ascii="Hand writing Mutlu" w:hAnsi="Hand writing Mutlu"/>
          <w:sz w:val="36"/>
          <w:szCs w:val="36"/>
        </w:rPr>
        <w:t>i arama.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Nineni ara.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20" o:spid="_x0000_s1055" type="#_x0000_t75" style="position:absolute;margin-left:121.95pt;margin-top:28.1pt;width:111pt;height:82pt;z-index:251666944;visibility:visible">
            <v:imagedata r:id="rId29" o:title="" blacklevel="13107f"/>
          </v:shape>
        </w:pict>
      </w:r>
      <w:r w:rsidRPr="00F608F6">
        <w:rPr>
          <w:rFonts w:ascii="Hand writing Mutlu" w:hAnsi="Hand writing Mutlu"/>
          <w:sz w:val="36"/>
          <w:szCs w:val="36"/>
        </w:rPr>
        <w:t xml:space="preserve">Ama onları arama. </w:t>
      </w:r>
    </w:p>
    <w:p w:rsidR="003E6B92" w:rsidRPr="000D3C19" w:rsidRDefault="003E6B92" w:rsidP="000D3C19">
      <w:pPr>
        <w:rPr>
          <w:sz w:val="24"/>
          <w:szCs w:val="24"/>
        </w:rPr>
      </w:pPr>
      <w:r w:rsidRPr="000D3C19">
        <w:rPr>
          <w:sz w:val="24"/>
          <w:szCs w:val="24"/>
        </w:rPr>
        <w:t>*   *   *   *   *   *   *   *   *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Mine o otel.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 id="Resim 19" o:spid="_x0000_s1056" type="#_x0000_t75" style="position:absolute;margin-left:1.45pt;margin-top:4.6pt;width:231.5pt;height:152pt;z-index:-251648512;visibility:visible">
            <v:imagedata r:id="rId30" o:title="" gain="19661f" blacklevel="22938f"/>
          </v:shape>
        </w:pict>
      </w:r>
      <w:r w:rsidRPr="00F608F6">
        <w:rPr>
          <w:rFonts w:ascii="Hand writing Mutlu" w:hAnsi="Hand writing Mutlu"/>
          <w:sz w:val="36"/>
          <w:szCs w:val="36"/>
        </w:rPr>
        <w:t>A , a o otel mi?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Otel Mine otel.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Anlat nine anlat.</w:t>
      </w:r>
    </w:p>
    <w:p w:rsidR="003E6B92" w:rsidRDefault="003E6B92" w:rsidP="00D13CB4">
      <w:pPr>
        <w:rPr>
          <w:rFonts w:ascii="Hand writing Mutlu" w:hAnsi="Hand writing Mutlu"/>
          <w:sz w:val="36"/>
          <w:szCs w:val="36"/>
        </w:rPr>
      </w:pPr>
      <w:r w:rsidRPr="00F608F6">
        <w:rPr>
          <w:rFonts w:ascii="Hand writing Mutlu" w:hAnsi="Hand writing Mutlu"/>
          <w:sz w:val="36"/>
          <w:szCs w:val="36"/>
        </w:rPr>
        <w:t>Oteli anlat.</w:t>
      </w:r>
    </w:p>
    <w:p w:rsidR="003E6B92" w:rsidRPr="00F608F6" w:rsidRDefault="003E6B92" w:rsidP="00D13CB4">
      <w:pPr>
        <w:rPr>
          <w:rFonts w:ascii="Hand writing Mutlu" w:hAnsi="Hand writing Mutlu"/>
          <w:sz w:val="36"/>
          <w:szCs w:val="36"/>
        </w:rPr>
      </w:pPr>
      <w:hyperlink r:id="rId31" w:history="1">
        <w:r>
          <w:rPr>
            <w:rStyle w:val="Hyperlink"/>
            <w:rFonts w:ascii="Hand writing Mutlu" w:hAnsi="Hand writing Mutlu"/>
            <w:sz w:val="36"/>
            <w:szCs w:val="36"/>
          </w:rPr>
          <w:t>www.sorubak.com</w:t>
        </w:r>
      </w:hyperlink>
    </w:p>
    <w:sectPr w:rsidR="003E6B92" w:rsidRPr="00F608F6" w:rsidSect="00F608F6">
      <w:type w:val="continuous"/>
      <w:pgSz w:w="11906" w:h="16838"/>
      <w:pgMar w:top="284" w:right="0" w:bottom="284" w:left="851" w:header="284" w:footer="709" w:gutter="0"/>
      <w:cols w:num="2" w:sep="1" w:space="1134" w:equalWidth="0">
        <w:col w:w="4536" w:space="1134"/>
        <w:col w:w="53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B92" w:rsidRDefault="003E6B92" w:rsidP="00395F22">
      <w:pPr>
        <w:spacing w:after="0" w:line="240" w:lineRule="auto"/>
      </w:pPr>
      <w:r>
        <w:separator/>
      </w:r>
    </w:p>
  </w:endnote>
  <w:endnote w:type="continuationSeparator" w:id="0">
    <w:p w:rsidR="003E6B92" w:rsidRDefault="003E6B92" w:rsidP="00395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B92" w:rsidRDefault="003E6B92" w:rsidP="00395F22">
      <w:pPr>
        <w:spacing w:after="0" w:line="240" w:lineRule="auto"/>
      </w:pPr>
      <w:r>
        <w:separator/>
      </w:r>
    </w:p>
  </w:footnote>
  <w:footnote w:type="continuationSeparator" w:id="0">
    <w:p w:rsidR="003E6B92" w:rsidRDefault="003E6B92" w:rsidP="00395F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B92" w:rsidRPr="000D3C19" w:rsidRDefault="003E6B92" w:rsidP="00395F22">
    <w:pPr>
      <w:pStyle w:val="Header"/>
      <w:jc w:val="center"/>
      <w:rPr>
        <w:rFonts w:ascii="Hand writing Mutlu" w:hAnsi="Hand writing Mutlu"/>
        <w:sz w:val="28"/>
        <w:szCs w:val="28"/>
      </w:rPr>
    </w:pPr>
    <w:r>
      <w:rPr>
        <w:rFonts w:ascii="Hand writing Mutlu" w:hAnsi="Hand writing Mutlu"/>
        <w:sz w:val="28"/>
        <w:szCs w:val="28"/>
      </w:rPr>
      <w:t>ÖZBUĞDAY</w:t>
    </w:r>
    <w:r w:rsidRPr="000D3C19">
      <w:rPr>
        <w:rFonts w:ascii="Hand writing Mutlu" w:hAnsi="Hand writing Mutlu"/>
        <w:sz w:val="28"/>
        <w:szCs w:val="28"/>
      </w:rPr>
      <w:t xml:space="preserve"> İLKOKULU</w:t>
    </w:r>
  </w:p>
  <w:p w:rsidR="003E6B92" w:rsidRPr="000D3C19" w:rsidRDefault="003E6B92" w:rsidP="00395F22">
    <w:pPr>
      <w:pStyle w:val="Header"/>
      <w:jc w:val="center"/>
      <w:rPr>
        <w:sz w:val="20"/>
        <w:szCs w:val="20"/>
      </w:rPr>
    </w:pPr>
    <w:r w:rsidRPr="000D3C19">
      <w:rPr>
        <w:rFonts w:ascii="Hand writing Mutlu" w:hAnsi="Hand writing Mutlu"/>
        <w:sz w:val="20"/>
        <w:szCs w:val="20"/>
      </w:rPr>
      <w:t>.1.SINIFLAR  OKUMA METİNLERİ  ÇALIŞMA 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CB4"/>
    <w:rsid w:val="000C3E2D"/>
    <w:rsid w:val="000D3C19"/>
    <w:rsid w:val="00215359"/>
    <w:rsid w:val="00233FB7"/>
    <w:rsid w:val="00356A36"/>
    <w:rsid w:val="00395F22"/>
    <w:rsid w:val="003D51FA"/>
    <w:rsid w:val="003E6B92"/>
    <w:rsid w:val="00525291"/>
    <w:rsid w:val="00557F5B"/>
    <w:rsid w:val="005C47CA"/>
    <w:rsid w:val="007650FA"/>
    <w:rsid w:val="007A4E17"/>
    <w:rsid w:val="0094372B"/>
    <w:rsid w:val="00A12A9E"/>
    <w:rsid w:val="00A317B4"/>
    <w:rsid w:val="00AA2EA8"/>
    <w:rsid w:val="00AC62EA"/>
    <w:rsid w:val="00B82ABC"/>
    <w:rsid w:val="00B83113"/>
    <w:rsid w:val="00B95D3B"/>
    <w:rsid w:val="00C36C38"/>
    <w:rsid w:val="00CA5379"/>
    <w:rsid w:val="00CD7664"/>
    <w:rsid w:val="00D13CB4"/>
    <w:rsid w:val="00D32A6E"/>
    <w:rsid w:val="00D70260"/>
    <w:rsid w:val="00E03B57"/>
    <w:rsid w:val="00E1653C"/>
    <w:rsid w:val="00F608F6"/>
    <w:rsid w:val="00FD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A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95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95F2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95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95F2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C4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47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535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77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5.wmf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gi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207</Words>
  <Characters>1185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2012-12-11T06:20:00Z</dcterms:created>
  <dcterms:modified xsi:type="dcterms:W3CDTF">2013-12-22T19:05:00Z</dcterms:modified>
  <cp:category>www.sorubak.com</cp:category>
</cp:coreProperties>
</file>