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82" w:rsidRDefault="00F61A8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La-ra    te-re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  La-ra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  al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La-ra    on    ta-ne   te-re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La-ra   te-re   tat.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tat   La-ra   tat.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tat    tat    tat.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La-ra   ol-ta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   La-ra    al.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La-ra   ol-ta   at.</w:t>
      </w:r>
    </w:p>
    <w:p w:rsidR="00F61A82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    La-ra   at.</w:t>
      </w:r>
    </w:p>
    <w:p w:rsidR="00F61A82" w:rsidRDefault="00F61A82" w:rsidP="006533C6">
      <w:pPr>
        <w:pStyle w:val="AralkYok"/>
        <w:rPr>
          <w:rFonts w:ascii="Times New Roman" w:hAnsi="Times New Roman"/>
          <w:sz w:val="24"/>
        </w:rPr>
      </w:pPr>
      <w:hyperlink r:id="rId6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F61A82" w:rsidRPr="0044195A" w:rsidRDefault="00F61A82" w:rsidP="0044195A">
      <w:pPr>
        <w:jc w:val="both"/>
        <w:rPr>
          <w:rFonts w:ascii="Hand writing Mutlu" w:hAnsi="Hand writing Mutlu"/>
          <w:sz w:val="48"/>
          <w:szCs w:val="48"/>
        </w:rPr>
      </w:pPr>
    </w:p>
    <w:sectPr w:rsidR="00F61A82" w:rsidRPr="0044195A" w:rsidSect="007E1B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82" w:rsidRDefault="00F61A82" w:rsidP="0044195A">
      <w:pPr>
        <w:spacing w:after="0" w:line="240" w:lineRule="auto"/>
      </w:pPr>
      <w:r>
        <w:separator/>
      </w:r>
    </w:p>
  </w:endnote>
  <w:endnote w:type="continuationSeparator" w:id="0">
    <w:p w:rsidR="00F61A82" w:rsidRDefault="00F61A82" w:rsidP="0044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82" w:rsidRDefault="00F61A82" w:rsidP="0044195A">
      <w:pPr>
        <w:spacing w:after="0" w:line="240" w:lineRule="auto"/>
      </w:pPr>
      <w:r>
        <w:separator/>
      </w:r>
    </w:p>
  </w:footnote>
  <w:footnote w:type="continuationSeparator" w:id="0">
    <w:p w:rsidR="00F61A82" w:rsidRDefault="00F61A82" w:rsidP="00441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82" w:rsidRPr="0044195A" w:rsidRDefault="00F61A82" w:rsidP="0044195A">
    <w:pPr>
      <w:pStyle w:val="Header"/>
      <w:jc w:val="right"/>
      <w:rPr>
        <w:rFonts w:ascii="ALFABET98" w:hAnsi="ALFABET98"/>
        <w:sz w:val="40"/>
        <w:szCs w:val="40"/>
      </w:rPr>
    </w:pPr>
    <w:r w:rsidRPr="0044195A">
      <w:rPr>
        <w:rFonts w:ascii="ALFABET98" w:hAnsi="ALFABET98"/>
        <w:sz w:val="40"/>
        <w:szCs w:val="40"/>
      </w:rPr>
      <w:t>10 kere okutun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95A"/>
    <w:rsid w:val="0044195A"/>
    <w:rsid w:val="006533C6"/>
    <w:rsid w:val="007E1B31"/>
    <w:rsid w:val="00AE2199"/>
    <w:rsid w:val="00D44E5C"/>
    <w:rsid w:val="00F6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B3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4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4195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41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195A"/>
    <w:rPr>
      <w:rFonts w:cs="Times New Roman"/>
    </w:rPr>
  </w:style>
  <w:style w:type="character" w:styleId="Hyperlink">
    <w:name w:val="Hyperlink"/>
    <w:basedOn w:val="DefaultParagraphFont"/>
    <w:uiPriority w:val="99"/>
    <w:rsid w:val="006533C6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6533C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0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42</Words>
  <Characters>241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2013-12-16T11:53:00Z</cp:lastPrinted>
  <dcterms:created xsi:type="dcterms:W3CDTF">2013-12-16T11:51:00Z</dcterms:created>
  <dcterms:modified xsi:type="dcterms:W3CDTF">2013-12-22T18:43:00Z</dcterms:modified>
  <cp:category>www.sorubak.com</cp:category>
</cp:coreProperties>
</file>