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4C6" w:rsidRPr="00130E65" w:rsidRDefault="00F314C6" w:rsidP="009E5481">
      <w:pPr>
        <w:pStyle w:val="Heading1"/>
        <w:rPr>
          <w:rFonts w:ascii="Hand writing Mutlu" w:hAnsi="Hand writing Mutlu" w:cs="Arial"/>
          <w:i/>
          <w:iCs/>
          <w:sz w:val="16"/>
          <w:szCs w:val="16"/>
        </w:rPr>
      </w:pPr>
    </w:p>
    <w:p w:rsidR="00F314C6" w:rsidRPr="00B17D8B" w:rsidRDefault="00F314C6" w:rsidP="00B17D8B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26" style="position:absolute;margin-left:-1pt;margin-top:11.35pt;width:505pt;height:30pt;z-index:25165056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al  el  il  ol     la  le  li  lo</w:t>
      </w:r>
    </w:p>
    <w:p w:rsidR="00F314C6" w:rsidRPr="00130E65" w:rsidRDefault="00F314C6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33" style="position:absolute;margin-left:-1pt;margin-top:11.35pt;width:505pt;height:30pt;z-index:251651584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at  et  it  ot     ta  te  ti  to</w:t>
      </w:r>
    </w:p>
    <w:p w:rsidR="00F314C6" w:rsidRPr="00130E65" w:rsidRDefault="00F314C6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40" style="position:absolute;margin-left:-1pt;margin-top:11.35pt;width:505pt;height:30pt;z-index:251652608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an  en  in  on   na ne  ni  no</w:t>
      </w:r>
    </w:p>
    <w:p w:rsidR="00F314C6" w:rsidRPr="00130E65" w:rsidRDefault="00F314C6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47" style="position:absolute;margin-left:-1pt;margin-top:11.35pt;width:505pt;height:30pt;z-index:25165363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ar  er  ir  or   ra  re  ri  ro</w:t>
      </w:r>
      <w:r w:rsidRPr="00130E65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</w:p>
    <w:p w:rsidR="00F314C6" w:rsidRDefault="00F314C6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54" style="position:absolute;margin-left:-1pt;margin-top:11.35pt;width:505pt;height:30pt;z-index:25165465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em  im  om   ma  me  mi  mo</w:t>
      </w:r>
    </w:p>
    <w:p w:rsidR="00F314C6" w:rsidRPr="00C673FA" w:rsidRDefault="00F314C6" w:rsidP="00C673FA"/>
    <w:p w:rsidR="00F314C6" w:rsidRPr="00130E65" w:rsidRDefault="00F314C6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61" style="position:absolute;margin-left:-1pt;margin-top:11.35pt;width:505pt;height:30pt;z-index:25165568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Pr="00130E65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     lat   let   lit   lot</w:t>
      </w:r>
    </w:p>
    <w:p w:rsidR="00F314C6" w:rsidRPr="00130E65" w:rsidRDefault="00F314C6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68" style="position:absolute;margin-left:-1pt;margin-top:11.35pt;width:505pt;height:30pt;z-index:251656704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    lan   len   lin   lon</w:t>
      </w:r>
    </w:p>
    <w:p w:rsidR="00F314C6" w:rsidRPr="00130E65" w:rsidRDefault="00F314C6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75" style="position:absolute;margin-left:-1pt;margin-top:11.35pt;width:505pt;height:30pt;z-index:251657728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Pr="00130E65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  lar   ler    lir   lor</w:t>
      </w:r>
    </w:p>
    <w:p w:rsidR="00F314C6" w:rsidRPr="00130E65" w:rsidRDefault="00F314C6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82" style="position:absolute;margin-left:-1pt;margin-top:11.35pt;width:505pt;height:30pt;z-index:251658752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  lam   lem   lim   lom</w:t>
      </w:r>
    </w:p>
    <w:p w:rsidR="00F314C6" w:rsidRPr="00130E65" w:rsidRDefault="00F314C6" w:rsidP="006F5064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89" style="position:absolute;margin-left:-1pt;margin-top:11.35pt;width:505pt;height:30pt;z-index:251664896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Pr="00130E65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tam   tem   tim   tom</w:t>
      </w:r>
    </w:p>
    <w:p w:rsidR="00F314C6" w:rsidRPr="00130E65" w:rsidRDefault="00F314C6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96" style="position:absolute;margin-left:-1pt;margin-top:11.35pt;width:505pt;height:30pt;z-index:251659776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 tal    tel    til    tol</w:t>
      </w:r>
    </w:p>
    <w:p w:rsidR="00F314C6" w:rsidRPr="00130E65" w:rsidRDefault="00F314C6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03" style="position:absolute;margin-left:-1pt;margin-top:11.35pt;width:505pt;height:30pt;z-index:251660800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 tan   ten   tin   ton </w:t>
      </w:r>
    </w:p>
    <w:p w:rsidR="00F314C6" w:rsidRPr="00130E65" w:rsidRDefault="00F314C6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10" style="position:absolute;margin-left:-1pt;margin-top:11.35pt;width:505pt;height:30pt;z-index:251661824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 tar   ter   tir   tor</w:t>
      </w:r>
    </w:p>
    <w:p w:rsidR="00F314C6" w:rsidRPr="00130E65" w:rsidRDefault="00F314C6" w:rsidP="005F35B4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17" style="position:absolute;margin-left:-1pt;margin-top:11.35pt;width:505pt;height:30pt;z-index:251662848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 w:rsidRPr="00130E65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nar   ner   nir   nor</w:t>
      </w:r>
    </w:p>
    <w:p w:rsidR="00F314C6" w:rsidRPr="00130E65" w:rsidRDefault="00F314C6" w:rsidP="005F35B4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24" style="position:absolute;margin-left:-1pt;margin-top:11.35pt;width:505pt;height:30pt;z-index:251663872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nal   nel    nil   nol          </w:t>
      </w:r>
    </w:p>
    <w:p w:rsidR="00F314C6" w:rsidRDefault="00F314C6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Sayın Veli   Çok çok okutunuz.  </w:t>
      </w:r>
      <w:hyperlink r:id="rId6" w:history="1">
        <w:r w:rsidRPr="005824BD">
          <w:rPr>
            <w:rStyle w:val="Hyperlink"/>
          </w:rPr>
          <w:t>www.sorubak.com</w:t>
        </w:r>
      </w:hyperlink>
    </w:p>
    <w:p w:rsidR="00F314C6" w:rsidRPr="00130E65" w:rsidRDefault="00F314C6">
      <w:pPr>
        <w:rPr>
          <w:rFonts w:ascii="Hand writing Mutlu" w:hAnsi="Hand writing Mutlu"/>
        </w:rPr>
      </w:pPr>
    </w:p>
    <w:sectPr w:rsidR="00F314C6" w:rsidRPr="00130E65" w:rsidSect="009670B2">
      <w:pgSz w:w="11906" w:h="16838"/>
      <w:pgMar w:top="426" w:right="282" w:bottom="142" w:left="902" w:header="142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4C6" w:rsidRDefault="00F314C6" w:rsidP="00AB7434">
      <w:r>
        <w:separator/>
      </w:r>
    </w:p>
  </w:endnote>
  <w:endnote w:type="continuationSeparator" w:id="0">
    <w:p w:rsidR="00F314C6" w:rsidRDefault="00F314C6" w:rsidP="00AB7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4C6" w:rsidRDefault="00F314C6" w:rsidP="00AB7434">
      <w:r>
        <w:separator/>
      </w:r>
    </w:p>
  </w:footnote>
  <w:footnote w:type="continuationSeparator" w:id="0">
    <w:p w:rsidR="00F314C6" w:rsidRDefault="00F314C6" w:rsidP="00AB74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481"/>
    <w:rsid w:val="00053B19"/>
    <w:rsid w:val="000A3E5E"/>
    <w:rsid w:val="000F4F3C"/>
    <w:rsid w:val="00130E65"/>
    <w:rsid w:val="001360CD"/>
    <w:rsid w:val="00180EFF"/>
    <w:rsid w:val="00192D69"/>
    <w:rsid w:val="001B67E9"/>
    <w:rsid w:val="001B6CEA"/>
    <w:rsid w:val="00234228"/>
    <w:rsid w:val="00253F7E"/>
    <w:rsid w:val="00260B0B"/>
    <w:rsid w:val="002C08B3"/>
    <w:rsid w:val="003A36A6"/>
    <w:rsid w:val="004535CE"/>
    <w:rsid w:val="00457488"/>
    <w:rsid w:val="004A55B7"/>
    <w:rsid w:val="004D7179"/>
    <w:rsid w:val="004D71D6"/>
    <w:rsid w:val="004F7A7D"/>
    <w:rsid w:val="00527A1B"/>
    <w:rsid w:val="00555752"/>
    <w:rsid w:val="005824BD"/>
    <w:rsid w:val="005E3AAD"/>
    <w:rsid w:val="005E5B9D"/>
    <w:rsid w:val="005F35B4"/>
    <w:rsid w:val="00620719"/>
    <w:rsid w:val="006F5064"/>
    <w:rsid w:val="00714650"/>
    <w:rsid w:val="00731C8F"/>
    <w:rsid w:val="00777B6C"/>
    <w:rsid w:val="007900E6"/>
    <w:rsid w:val="007F5339"/>
    <w:rsid w:val="00833F4C"/>
    <w:rsid w:val="0084327B"/>
    <w:rsid w:val="00876C53"/>
    <w:rsid w:val="009670B2"/>
    <w:rsid w:val="009E5481"/>
    <w:rsid w:val="00A64ABE"/>
    <w:rsid w:val="00AB507D"/>
    <w:rsid w:val="00AB7434"/>
    <w:rsid w:val="00B17D8B"/>
    <w:rsid w:val="00BA61A6"/>
    <w:rsid w:val="00C2669B"/>
    <w:rsid w:val="00C57F6C"/>
    <w:rsid w:val="00C673FA"/>
    <w:rsid w:val="00D015B0"/>
    <w:rsid w:val="00D05810"/>
    <w:rsid w:val="00D90269"/>
    <w:rsid w:val="00F314C6"/>
    <w:rsid w:val="00F40259"/>
    <w:rsid w:val="00F47E09"/>
    <w:rsid w:val="00F72EE9"/>
    <w:rsid w:val="00FF3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8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E548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E5481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9E548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5481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9E548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5481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1360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60C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777B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1</Pages>
  <Words>83</Words>
  <Characters>478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NILUFER ATAN</dc:creator>
  <cp:keywords>www.sorubak.com</cp:keywords>
  <dc:description>www.sorubak.com</dc:description>
  <cp:lastModifiedBy>edanur</cp:lastModifiedBy>
  <cp:revision>12</cp:revision>
  <cp:lastPrinted>2013-12-02T09:27:00Z</cp:lastPrinted>
  <dcterms:created xsi:type="dcterms:W3CDTF">2013-10-07T13:28:00Z</dcterms:created>
  <dcterms:modified xsi:type="dcterms:W3CDTF">2013-12-08T17:07:00Z</dcterms:modified>
  <cp:category>www.sorubak.com</cp:category>
</cp:coreProperties>
</file>