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95A" w:rsidRDefault="0038495A"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02pt;height:138.75pt">
            <v:shadow color="#868686"/>
            <v:textpath style="font-family:&quot;Hand writing Mutlu&quot;;v-text-kern:t" trim="t" fitpath="t" string="g"/>
          </v:shape>
        </w:pict>
      </w:r>
      <w:r>
        <w:pict>
          <v:shape id="_x0000_i1026" type="#_x0000_t136" style="width:102pt;height:138.75pt">
            <v:shadow color="#868686"/>
            <v:textpath style="font-family:&quot;Hand writing Mutlu&quot;;v-text-kern:t" trim="t" fitpath="t" string="g"/>
          </v:shape>
        </w:pict>
      </w:r>
      <w:r>
        <w:pict>
          <v:shape id="_x0000_i1027" type="#_x0000_t136" style="width:102pt;height:138.75pt">
            <v:shadow color="#868686"/>
            <v:textpath style="font-family:&quot;Hand writing Mutlu&quot;;v-text-kern:t" trim="t" fitpath="t" string="g"/>
          </v:shape>
        </w:pict>
      </w:r>
      <w:r>
        <w:pict>
          <v:shape id="_x0000_i1028" type="#_x0000_t136" style="width:102pt;height:138.75pt">
            <v:shadow color="#868686"/>
            <v:textpath style="font-family:&quot;Hand writing Mutlu&quot;;v-text-kern:t" trim="t" fitpath="t" string="g"/>
          </v:shape>
        </w:pict>
      </w:r>
    </w:p>
    <w:p w:rsidR="0038495A" w:rsidRDefault="0038495A">
      <w:hyperlink r:id="rId4" w:history="1">
        <w:r w:rsidRPr="00E12729">
          <w:rPr>
            <w:rStyle w:val="Hyperlink"/>
            <w:rFonts w:ascii="Hand writing Mutlu" w:hAnsi="Hand writing Mutlu"/>
            <w:sz w:val="52"/>
            <w:szCs w:val="52"/>
          </w:rPr>
          <w:t>www.sorubak.com</w:t>
        </w:r>
      </w:hyperlink>
    </w:p>
    <w:p w:rsidR="0038495A" w:rsidRDefault="0038495A"/>
    <w:p w:rsidR="0038495A" w:rsidRDefault="0038495A">
      <w:r>
        <w:pict>
          <v:shape id="_x0000_i1029" type="#_x0000_t136" style="width:102pt;height:138.75pt">
            <v:shadow color="#868686"/>
            <v:textpath style="font-family:&quot;Hand writing Mutlu&quot;;v-text-kern:t" trim="t" fitpath="t" string="g"/>
          </v:shape>
        </w:pict>
      </w:r>
      <w:r>
        <w:pict>
          <v:shape id="_x0000_i1030" type="#_x0000_t136" style="width:102pt;height:138.75pt">
            <v:shadow color="#868686"/>
            <v:textpath style="font-family:&quot;Hand writing Mutlu&quot;;v-text-kern:t" trim="t" fitpath="t" string="g"/>
          </v:shape>
        </w:pict>
      </w:r>
      <w:r>
        <w:pict>
          <v:shape id="_x0000_i1031" type="#_x0000_t136" style="width:102pt;height:138.75pt">
            <v:shadow color="#868686"/>
            <v:textpath style="font-family:&quot;Hand writing Mutlu&quot;;v-text-kern:t" trim="t" fitpath="t" string="g"/>
          </v:shape>
        </w:pict>
      </w:r>
      <w:r>
        <w:pict>
          <v:shape id="_x0000_i1032" type="#_x0000_t136" style="width:102pt;height:138.75pt">
            <v:shadow color="#868686"/>
            <v:textpath style="font-family:&quot;Hand writing Mutlu&quot;;v-text-kern:t" trim="t" fitpath="t" string="g"/>
          </v:shape>
        </w:pict>
      </w:r>
    </w:p>
    <w:p w:rsidR="0038495A" w:rsidRDefault="0038495A"/>
    <w:p w:rsidR="0038495A" w:rsidRDefault="0038495A">
      <w:r>
        <w:pict>
          <v:shape id="_x0000_i1033" type="#_x0000_t136" style="width:102pt;height:138.75pt">
            <v:shadow color="#868686"/>
            <v:textpath style="font-family:&quot;Hand writing Mutlu&quot;;v-text-kern:t" trim="t" fitpath="t" string="g"/>
          </v:shape>
        </w:pict>
      </w:r>
      <w:r>
        <w:pict>
          <v:shape id="_x0000_i1034" type="#_x0000_t136" style="width:102pt;height:138.75pt">
            <v:shadow color="#868686"/>
            <v:textpath style="font-family:&quot;Hand writing Mutlu&quot;;v-text-kern:t" trim="t" fitpath="t" string="g"/>
          </v:shape>
        </w:pict>
      </w:r>
      <w:r>
        <w:pict>
          <v:shape id="_x0000_i1035" type="#_x0000_t136" style="width:102pt;height:138.75pt">
            <v:shadow color="#868686"/>
            <v:textpath style="font-family:&quot;Hand writing Mutlu&quot;;v-text-kern:t" trim="t" fitpath="t" string="g"/>
          </v:shape>
        </w:pict>
      </w:r>
      <w:r>
        <w:pict>
          <v:shape id="_x0000_i1036" type="#_x0000_t136" style="width:102pt;height:138.75pt">
            <v:shadow color="#868686"/>
            <v:textpath style="font-family:&quot;Hand writing Mutlu&quot;;v-text-kern:t" trim="t" fitpath="t" string="g"/>
          </v:shape>
        </w:pict>
      </w:r>
    </w:p>
    <w:p w:rsidR="0038495A" w:rsidRDefault="0038495A"/>
    <w:p w:rsidR="0038495A" w:rsidRDefault="0038495A">
      <w:r>
        <w:pict>
          <v:shape id="_x0000_i1037" type="#_x0000_t136" style="width:102pt;height:138.75pt">
            <v:shadow color="#868686"/>
            <v:textpath style="font-family:&quot;Hand writing Mutlu&quot;;v-text-kern:t" trim="t" fitpath="t" string="g"/>
          </v:shape>
        </w:pict>
      </w:r>
      <w:r>
        <w:pict>
          <v:shape id="_x0000_i1038" type="#_x0000_t136" style="width:102pt;height:138.75pt">
            <v:shadow color="#868686"/>
            <v:textpath style="font-family:&quot;Hand writing Mutlu&quot;;v-text-kern:t" trim="t" fitpath="t" string="g"/>
          </v:shape>
        </w:pict>
      </w:r>
      <w:r>
        <w:pict>
          <v:shape id="_x0000_i1039" type="#_x0000_t136" style="width:102pt;height:138.75pt">
            <v:shadow color="#868686"/>
            <v:textpath style="font-family:&quot;Hand writing Mutlu&quot;;v-text-kern:t" trim="t" fitpath="t" string="g"/>
          </v:shape>
        </w:pict>
      </w:r>
      <w:r>
        <w:pict>
          <v:shape id="_x0000_i1040" type="#_x0000_t136" style="width:102pt;height:138.75pt">
            <v:shadow color="#868686"/>
            <v:textpath style="font-family:&quot;Hand writing Mutlu&quot;;v-text-kern:t" trim="t" fitpath="t" string="g"/>
          </v:shape>
        </w:pict>
      </w:r>
    </w:p>
    <w:sectPr w:rsidR="0038495A" w:rsidSect="005A4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6C3"/>
    <w:rsid w:val="0038495A"/>
    <w:rsid w:val="005A413F"/>
    <w:rsid w:val="006F580B"/>
    <w:rsid w:val="00B106C3"/>
    <w:rsid w:val="00BB6571"/>
    <w:rsid w:val="00CD2FE4"/>
    <w:rsid w:val="00E12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13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D2FE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11</Words>
  <Characters>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</dc:creator>
  <cp:keywords/>
  <dc:description/>
  <cp:lastModifiedBy>edanur</cp:lastModifiedBy>
  <cp:revision>4</cp:revision>
  <cp:lastPrinted>2013-04-19T07:49:00Z</cp:lastPrinted>
  <dcterms:created xsi:type="dcterms:W3CDTF">2013-04-19T07:48:00Z</dcterms:created>
  <dcterms:modified xsi:type="dcterms:W3CDTF">2014-02-02T17:58:00Z</dcterms:modified>
</cp:coreProperties>
</file>