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6" o:spid="_x0000_s1026" style="position:absolute;margin-left:173.15pt;margin-top:7.2pt;width:140.25pt;height:69.75pt;z-index:251635712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" adj="0,,0" path="m236095,182480r1308985,l1545080,390826r-1308985,l236095,182480xm236095,494999r1308985,l1545080,703345r-1308985,l236095,494999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Siyah       </w:t>
      </w:r>
      <w:r>
        <w:rPr>
          <w:rFonts w:ascii="ALFABET98" w:hAnsi="ALFABET98"/>
          <w:sz w:val="120"/>
          <w:szCs w:val="120"/>
        </w:rPr>
        <w:t xml:space="preserve"> </w:t>
      </w:r>
      <w:r w:rsidRPr="0023441A">
        <w:rPr>
          <w:rFonts w:ascii="ALFABET98" w:hAnsi="ALFABET98"/>
          <w:sz w:val="120"/>
          <w:szCs w:val="120"/>
        </w:rPr>
        <w:t xml:space="preserve"> Kara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31" o:spid="_x0000_s1027" style="position:absolute;margin-left:177.65pt;margin-top:7.4pt;width:140.25pt;height:69.75pt;z-index:251638784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" adj="0,,0" path="m236095,182480r1308985,l1545080,390826r-1308985,l236095,182480xm236095,494999r1308985,l1545080,703345r-1308985,l236095,494999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>Beyaz        Ak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30" o:spid="_x0000_s1028" style="position:absolute;margin-left:177.65pt;margin-top:9.15pt;width:140.25pt;height:69.75pt;z-index:251637760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" adj="0,,0" path="m236095,182480r1308985,l1545080,390826r-1308985,l236095,182480xm236095,494999r1308985,l1545080,703345r-1308985,l236095,494999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>Kırmızı        Al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29" o:spid="_x0000_s1029" style="position:absolute;margin-left:179.15pt;margin-top:13.15pt;width:140.25pt;height:69.75pt;z-index:251636736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" adj="0,,0" path="m236095,182480r1308985,l1545080,390826r-1308985,l236095,182480xm236095,494999r1308985,l1545080,703345r-1308985,l236095,494999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>Doktor       Hekim</w:t>
      </w:r>
    </w:p>
    <w:p w:rsidR="002A658D" w:rsidRPr="0023441A" w:rsidRDefault="002A658D">
      <w:pPr>
        <w:rPr>
          <w:rFonts w:ascii="ALFABET98" w:hAnsi="ALFABET98"/>
          <w:sz w:val="110"/>
          <w:szCs w:val="110"/>
        </w:rPr>
      </w:pPr>
      <w:r>
        <w:rPr>
          <w:noProof/>
          <w:lang w:eastAsia="tr-TR"/>
        </w:rPr>
        <w:pict>
          <v:shape id="Eşittir 32" o:spid="_x0000_s1030" style="position:absolute;margin-left:228.25pt;margin-top:10.6pt;width:99.3pt;height:62.3pt;z-index:251639808;visibility:visible;v-text-anchor:middle" coordsize="1261241,7912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" adj="0,,0" path="m167177,162994r926887,l1094064,349092r-926887,l167177,162994xm167177,442140r926887,l1094064,628238r-926887,l167177,442140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67177,162994;1094064,162994;1094064,349092;167177,349092;167177,162994;167177,442140;1094064,442140;1094064,628238;167177,628238;167177,442140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10"/>
          <w:szCs w:val="110"/>
        </w:rPr>
        <w:t>Öğretmen     Muallim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34" o:spid="_x0000_s1031" style="position:absolute;margin-left:181.7pt;margin-top:99.6pt;width:140.25pt;height:69.75pt;z-index:251641856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" adj="0,,0" path="m236095,182480r1308985,l1545080,390826r-1308985,l236095,182480xm236095,494999r1308985,l1545080,703345r-1308985,l236095,494999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35" o:spid="_x0000_s1032" style="position:absolute;margin-left:233.25pt;margin-top:10.65pt;width:99.3pt;height:62.3pt;z-index:251642880;visibility:visible;v-text-anchor:middle" coordsize="1261241,7912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" adj="0,,0" path="m167177,162994r926887,l1094064,349092r-926887,l167177,162994xm167177,442140r926887,l1094064,628238r-926887,l167177,442140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67177,162994;1094064,162994;1094064,349092;167177,349092;167177,162994;167177,442140;1094064,442140;1094064,628238;167177,628238;167177,442140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>Öğrenci      Talebe</w:t>
      </w:r>
      <w:r>
        <w:rPr>
          <w:rFonts w:ascii="ALFABET98" w:hAnsi="ALFABET98"/>
          <w:sz w:val="120"/>
          <w:szCs w:val="120"/>
        </w:rPr>
        <w:t xml:space="preserve"> </w:t>
      </w:r>
      <w:r w:rsidRPr="0023441A">
        <w:rPr>
          <w:rFonts w:ascii="ALFABET98" w:hAnsi="ALFABET98"/>
          <w:sz w:val="120"/>
          <w:szCs w:val="120"/>
        </w:rPr>
        <w:t xml:space="preserve">Okul         </w:t>
      </w:r>
      <w:r>
        <w:rPr>
          <w:rFonts w:ascii="ALFABET98" w:hAnsi="ALFABET98"/>
          <w:sz w:val="120"/>
          <w:szCs w:val="120"/>
        </w:rPr>
        <w:t xml:space="preserve"> </w:t>
      </w:r>
      <w:r w:rsidRPr="0023441A">
        <w:rPr>
          <w:rFonts w:ascii="ALFABET98" w:hAnsi="ALFABET98"/>
          <w:sz w:val="120"/>
          <w:szCs w:val="120"/>
        </w:rPr>
        <w:t>Mektep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33" o:spid="_x0000_s1033" style="position:absolute;margin-left:226.95pt;margin-top:10.5pt;width:140.25pt;height:69.75pt;z-index:251640832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" adj="0,,0" path="m236095,182480r1308985,l1545080,390826r-1308985,l236095,182480xm236095,494999r1308985,l1545080,703345r-1308985,l236095,494999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>Ayakkabı      Pabuç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36" o:spid="_x0000_s1034" style="position:absolute;margin-left:169.2pt;margin-top:5.3pt;width:140.25pt;height:69.75pt;z-index:251643904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Anı         </w:t>
      </w:r>
      <w:r>
        <w:rPr>
          <w:rFonts w:ascii="ALFABET98" w:hAnsi="ALFABET98"/>
          <w:sz w:val="120"/>
          <w:szCs w:val="120"/>
        </w:rPr>
        <w:t xml:space="preserve">  </w:t>
      </w:r>
      <w:r w:rsidRPr="0023441A">
        <w:rPr>
          <w:rFonts w:ascii="ALFABET98" w:hAnsi="ALFABET98"/>
          <w:sz w:val="120"/>
          <w:szCs w:val="120"/>
        </w:rPr>
        <w:t>Hatıra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39" o:spid="_x0000_s1035" style="position:absolute;margin-left:171.4pt;margin-top:4.4pt;width:140.25pt;height:69.75pt;z-index:251646976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Yaşlı       </w:t>
      </w:r>
      <w:r>
        <w:rPr>
          <w:rFonts w:ascii="ALFABET98" w:hAnsi="ALFABET98"/>
          <w:sz w:val="120"/>
          <w:szCs w:val="120"/>
        </w:rPr>
        <w:t xml:space="preserve">  </w:t>
      </w:r>
      <w:r w:rsidRPr="0023441A">
        <w:rPr>
          <w:rFonts w:ascii="ALFABET98" w:hAnsi="ALFABET98"/>
          <w:sz w:val="120"/>
          <w:szCs w:val="120"/>
        </w:rPr>
        <w:t>İhtiyar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40" o:spid="_x0000_s1036" style="position:absolute;margin-left:170.6pt;margin-top:99.75pt;width:140.25pt;height:69.75pt;z-index:251648000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38" o:spid="_x0000_s1037" style="position:absolute;margin-left:171.4pt;margin-top:7.5pt;width:140.25pt;height:69.75pt;z-index:251645952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Fakir       </w:t>
      </w:r>
      <w:r>
        <w:rPr>
          <w:rFonts w:ascii="ALFABET98" w:hAnsi="ALFABET98"/>
          <w:sz w:val="120"/>
          <w:szCs w:val="120"/>
        </w:rPr>
        <w:t xml:space="preserve">  </w:t>
      </w:r>
      <w:r w:rsidRPr="0023441A">
        <w:rPr>
          <w:rFonts w:ascii="ALFABET98" w:hAnsi="ALFABET98"/>
          <w:sz w:val="120"/>
          <w:szCs w:val="120"/>
        </w:rPr>
        <w:t xml:space="preserve">Yoksul 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 w:rsidRPr="0023441A">
        <w:rPr>
          <w:rFonts w:ascii="ALFABET98" w:hAnsi="ALFABET98"/>
          <w:sz w:val="120"/>
          <w:szCs w:val="120"/>
        </w:rPr>
        <w:t xml:space="preserve">Ev </w:t>
      </w:r>
      <w:r w:rsidRPr="0023441A">
        <w:rPr>
          <w:rFonts w:ascii="ALFABET98" w:hAnsi="ALFABET98"/>
          <w:sz w:val="120"/>
          <w:szCs w:val="120"/>
        </w:rPr>
        <w:tab/>
      </w:r>
      <w:r w:rsidRPr="0023441A">
        <w:rPr>
          <w:rFonts w:ascii="ALFABET98" w:hAnsi="ALFABET98"/>
          <w:sz w:val="120"/>
          <w:szCs w:val="120"/>
        </w:rPr>
        <w:tab/>
      </w:r>
      <w:r w:rsidRPr="0023441A">
        <w:rPr>
          <w:rFonts w:ascii="ALFABET98" w:hAnsi="ALFABET98"/>
          <w:sz w:val="120"/>
          <w:szCs w:val="120"/>
        </w:rPr>
        <w:tab/>
      </w:r>
      <w:r w:rsidRPr="0023441A">
        <w:rPr>
          <w:rFonts w:ascii="ALFABET98" w:hAnsi="ALFABET98"/>
          <w:sz w:val="120"/>
          <w:szCs w:val="120"/>
        </w:rPr>
        <w:tab/>
      </w:r>
      <w:r w:rsidRPr="0023441A">
        <w:rPr>
          <w:rFonts w:ascii="ALFABET98" w:hAnsi="ALFABET98"/>
          <w:sz w:val="120"/>
          <w:szCs w:val="120"/>
        </w:rPr>
        <w:tab/>
      </w:r>
      <w:r w:rsidRPr="0023441A">
        <w:rPr>
          <w:rFonts w:ascii="ALFABET98" w:hAnsi="ALFABET98"/>
          <w:sz w:val="120"/>
          <w:szCs w:val="120"/>
        </w:rPr>
        <w:tab/>
      </w:r>
      <w:r>
        <w:rPr>
          <w:rFonts w:ascii="ALFABET98" w:hAnsi="ALFABET98"/>
          <w:sz w:val="120"/>
          <w:szCs w:val="120"/>
        </w:rPr>
        <w:t xml:space="preserve">  </w:t>
      </w:r>
      <w:r w:rsidRPr="0023441A">
        <w:rPr>
          <w:rFonts w:ascii="ALFABET98" w:hAnsi="ALFABET98"/>
          <w:sz w:val="120"/>
          <w:szCs w:val="120"/>
        </w:rPr>
        <w:t>Konut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37" o:spid="_x0000_s1038" style="position:absolute;margin-left:170.4pt;margin-top:7.5pt;width:140.25pt;height:69.75pt;z-index:251644928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Rüya      </w:t>
      </w:r>
      <w:r w:rsidRPr="0023441A">
        <w:rPr>
          <w:rFonts w:ascii="ALFABET98" w:hAnsi="ALFABET98"/>
          <w:sz w:val="120"/>
          <w:szCs w:val="120"/>
        </w:rPr>
        <w:tab/>
        <w:t xml:space="preserve">  Düş 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43" o:spid="_x0000_s1039" style="position:absolute;margin-left:174.3pt;margin-top:6.25pt;width:140.25pt;height:69.75pt;z-index:251651072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Misafir   </w:t>
      </w:r>
      <w:r w:rsidRPr="0023441A">
        <w:rPr>
          <w:rFonts w:ascii="ALFABET98" w:hAnsi="ALFABET98"/>
          <w:sz w:val="120"/>
          <w:szCs w:val="120"/>
        </w:rPr>
        <w:tab/>
      </w:r>
      <w:r w:rsidRPr="0023441A">
        <w:rPr>
          <w:rFonts w:ascii="ALFABET98" w:hAnsi="ALFABET98"/>
          <w:sz w:val="120"/>
          <w:szCs w:val="120"/>
        </w:rPr>
        <w:tab/>
        <w:t xml:space="preserve"> </w:t>
      </w:r>
      <w:r>
        <w:rPr>
          <w:rFonts w:ascii="ALFABET98" w:hAnsi="ALFABET98"/>
          <w:sz w:val="120"/>
          <w:szCs w:val="120"/>
        </w:rPr>
        <w:t xml:space="preserve"> </w:t>
      </w:r>
      <w:r w:rsidRPr="0023441A">
        <w:rPr>
          <w:rFonts w:ascii="ALFABET98" w:hAnsi="ALFABET98"/>
          <w:sz w:val="120"/>
          <w:szCs w:val="120"/>
        </w:rPr>
        <w:t>Konuk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42" o:spid="_x0000_s1040" style="position:absolute;margin-left:210pt;margin-top:6.7pt;width:140.25pt;height:69.75pt;z-index:251650048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Sene       </w:t>
      </w:r>
      <w:r w:rsidRPr="0023441A">
        <w:rPr>
          <w:rFonts w:ascii="ALFABET98" w:hAnsi="ALFABET98"/>
          <w:sz w:val="120"/>
          <w:szCs w:val="120"/>
        </w:rPr>
        <w:tab/>
        <w:t xml:space="preserve"> </w:t>
      </w:r>
      <w:r>
        <w:rPr>
          <w:rFonts w:ascii="ALFABET98" w:hAnsi="ALFABET98"/>
          <w:sz w:val="120"/>
          <w:szCs w:val="120"/>
        </w:rPr>
        <w:t xml:space="preserve">    </w:t>
      </w:r>
      <w:r w:rsidRPr="0023441A">
        <w:rPr>
          <w:rFonts w:ascii="ALFABET98" w:hAnsi="ALFABET98"/>
          <w:sz w:val="120"/>
          <w:szCs w:val="120"/>
        </w:rPr>
        <w:t>Yıl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41" o:spid="_x0000_s1041" style="position:absolute;margin-left:211.5pt;margin-top:10.7pt;width:140.25pt;height:69.75pt;z-index:251649024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Baş        </w:t>
      </w:r>
      <w:r w:rsidRPr="0023441A">
        <w:rPr>
          <w:rFonts w:ascii="ALFABET98" w:hAnsi="ALFABET98"/>
          <w:sz w:val="120"/>
          <w:szCs w:val="120"/>
        </w:rPr>
        <w:tab/>
      </w:r>
      <w:r w:rsidRPr="0023441A">
        <w:rPr>
          <w:rFonts w:ascii="ALFABET98" w:hAnsi="ALFABET98"/>
          <w:sz w:val="120"/>
          <w:szCs w:val="120"/>
        </w:rPr>
        <w:tab/>
        <w:t xml:space="preserve"> </w:t>
      </w:r>
      <w:r>
        <w:rPr>
          <w:rFonts w:ascii="ALFABET98" w:hAnsi="ALFABET98"/>
          <w:sz w:val="120"/>
          <w:szCs w:val="120"/>
        </w:rPr>
        <w:t xml:space="preserve">   </w:t>
      </w:r>
      <w:r w:rsidRPr="0023441A">
        <w:rPr>
          <w:rFonts w:ascii="ALFABET98" w:hAnsi="ALFABET98"/>
          <w:sz w:val="120"/>
          <w:szCs w:val="120"/>
        </w:rPr>
        <w:t>Kafa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44" o:spid="_x0000_s1042" style="position:absolute;margin-left:210.55pt;margin-top:3.45pt;width:140.25pt;height:69.75pt;z-index:251652096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Yürek       </w:t>
      </w:r>
      <w:r w:rsidRPr="0023441A">
        <w:rPr>
          <w:rFonts w:ascii="ALFABET98" w:hAnsi="ALFABET98"/>
          <w:sz w:val="120"/>
          <w:szCs w:val="120"/>
        </w:rPr>
        <w:tab/>
      </w:r>
      <w:r w:rsidRPr="0023441A">
        <w:rPr>
          <w:rFonts w:ascii="ALFABET98" w:hAnsi="ALFABET98"/>
          <w:sz w:val="120"/>
          <w:szCs w:val="120"/>
        </w:rPr>
        <w:tab/>
      </w:r>
      <w:r>
        <w:rPr>
          <w:rFonts w:ascii="ALFABET98" w:hAnsi="ALFABET98"/>
          <w:sz w:val="120"/>
          <w:szCs w:val="120"/>
        </w:rPr>
        <w:t xml:space="preserve">  </w:t>
      </w:r>
      <w:r w:rsidRPr="0023441A">
        <w:rPr>
          <w:rFonts w:ascii="ALFABET98" w:hAnsi="ALFABET98"/>
          <w:sz w:val="120"/>
          <w:szCs w:val="120"/>
        </w:rPr>
        <w:t>Kalp</w:t>
      </w:r>
    </w:p>
    <w:p w:rsidR="002A658D" w:rsidRPr="0023441A" w:rsidRDefault="002A658D">
      <w:pPr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47" o:spid="_x0000_s1043" style="position:absolute;margin-left:210.25pt;margin-top:3.7pt;width:140.25pt;height:69.75pt;z-index:251655168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Sevinçli     </w:t>
      </w:r>
      <w:r w:rsidRPr="0023441A">
        <w:rPr>
          <w:rFonts w:ascii="ALFABET98" w:hAnsi="ALFABET98"/>
          <w:sz w:val="120"/>
          <w:szCs w:val="120"/>
        </w:rPr>
        <w:tab/>
      </w:r>
      <w:r w:rsidRPr="0023441A">
        <w:rPr>
          <w:rFonts w:ascii="ALFABET98" w:hAnsi="ALFABET98"/>
          <w:sz w:val="120"/>
          <w:szCs w:val="120"/>
        </w:rPr>
        <w:tab/>
      </w:r>
      <w:r w:rsidRPr="0023441A">
        <w:rPr>
          <w:rFonts w:ascii="ALFABET98" w:hAnsi="ALFABET98"/>
          <w:sz w:val="120"/>
          <w:szCs w:val="120"/>
        </w:rPr>
        <w:tab/>
        <w:t>Mutlu</w:t>
      </w:r>
    </w:p>
    <w:p w:rsidR="002A658D" w:rsidRPr="0023441A" w:rsidRDefault="002A658D" w:rsidP="008B0F5B">
      <w:pPr>
        <w:tabs>
          <w:tab w:val="left" w:pos="9030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45" o:spid="_x0000_s1044" style="position:absolute;margin-left:209.5pt;margin-top:102.6pt;width:140.25pt;height:69.75pt;z-index:251653120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46" o:spid="_x0000_s1045" style="position:absolute;margin-left:210.25pt;margin-top:5.45pt;width:140.25pt;height:69.75pt;z-index:251654144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>Kolay</w:t>
      </w:r>
      <w:r>
        <w:rPr>
          <w:rFonts w:ascii="ALFABET98" w:hAnsi="ALFABET98"/>
          <w:sz w:val="120"/>
          <w:szCs w:val="120"/>
        </w:rPr>
        <w:t xml:space="preserve">            </w:t>
      </w:r>
      <w:r w:rsidRPr="0023441A">
        <w:rPr>
          <w:rFonts w:ascii="ALFABET98" w:hAnsi="ALFABET98"/>
          <w:sz w:val="120"/>
          <w:szCs w:val="120"/>
        </w:rPr>
        <w:t>Basit</w:t>
      </w:r>
      <w:r>
        <w:rPr>
          <w:rFonts w:ascii="ALFABET98" w:hAnsi="ALFABET98"/>
          <w:sz w:val="120"/>
          <w:szCs w:val="120"/>
        </w:rPr>
        <w:t xml:space="preserve"> </w:t>
      </w:r>
      <w:r w:rsidRPr="0023441A">
        <w:rPr>
          <w:rFonts w:ascii="ALFABET98" w:hAnsi="ALFABET98"/>
          <w:sz w:val="120"/>
          <w:szCs w:val="120"/>
        </w:rPr>
        <w:t>Zaman</w:t>
      </w:r>
      <w:r>
        <w:rPr>
          <w:rFonts w:ascii="ALFABET98" w:hAnsi="ALFABET98"/>
          <w:sz w:val="120"/>
          <w:szCs w:val="120"/>
        </w:rPr>
        <w:t xml:space="preserve">          </w:t>
      </w:r>
      <w:r w:rsidRPr="0023441A">
        <w:rPr>
          <w:rFonts w:ascii="ALFABET98" w:hAnsi="ALFABET98"/>
          <w:sz w:val="120"/>
          <w:szCs w:val="120"/>
        </w:rPr>
        <w:t>Vakit</w:t>
      </w:r>
    </w:p>
    <w:p w:rsidR="002A658D" w:rsidRPr="0023441A" w:rsidRDefault="002A658D" w:rsidP="00BE4C2B">
      <w:pPr>
        <w:tabs>
          <w:tab w:val="left" w:pos="940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48" o:spid="_x0000_s1046" style="position:absolute;margin-left:211.2pt;margin-top:10.55pt;width:140.25pt;height:69.75pt;z-index:251656192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Hikaye       </w:t>
      </w:r>
      <w:r>
        <w:rPr>
          <w:rFonts w:ascii="ALFABET98" w:hAnsi="ALFABET98"/>
          <w:sz w:val="120"/>
          <w:szCs w:val="120"/>
        </w:rPr>
        <w:t xml:space="preserve">   </w:t>
      </w:r>
      <w:r w:rsidRPr="0023441A">
        <w:rPr>
          <w:rFonts w:ascii="ALFABET98" w:hAnsi="ALFABET98"/>
          <w:sz w:val="120"/>
          <w:szCs w:val="120"/>
        </w:rPr>
        <w:t>Öykü</w:t>
      </w:r>
    </w:p>
    <w:p w:rsidR="002A658D" w:rsidRPr="0023441A" w:rsidRDefault="002A658D" w:rsidP="00BE4C2B">
      <w:pPr>
        <w:tabs>
          <w:tab w:val="left" w:pos="940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51" o:spid="_x0000_s1047" style="position:absolute;margin-left:163.35pt;margin-top:3.3pt;width:140.25pt;height:69.75pt;z-index:251659264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 xml:space="preserve">Soru         </w:t>
      </w:r>
      <w:r>
        <w:rPr>
          <w:rFonts w:ascii="ALFABET98" w:hAnsi="ALFABET98"/>
          <w:sz w:val="120"/>
          <w:szCs w:val="120"/>
        </w:rPr>
        <w:t>S</w:t>
      </w:r>
      <w:r w:rsidRPr="0023441A">
        <w:rPr>
          <w:rFonts w:ascii="ALFABET98" w:hAnsi="ALFABET98"/>
          <w:sz w:val="120"/>
          <w:szCs w:val="120"/>
        </w:rPr>
        <w:t>ual</w:t>
      </w:r>
    </w:p>
    <w:p w:rsidR="002A658D" w:rsidRPr="0023441A" w:rsidRDefault="002A658D" w:rsidP="00BE4C2B">
      <w:pPr>
        <w:tabs>
          <w:tab w:val="left" w:pos="8970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50" o:spid="_x0000_s1048" style="position:absolute;margin-left:163.35pt;margin-top:1.95pt;width:140.25pt;height:69.75pt;z-index:251658240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23441A">
        <w:rPr>
          <w:rFonts w:ascii="ALFABET98" w:hAnsi="ALFABET98"/>
          <w:sz w:val="120"/>
          <w:szCs w:val="120"/>
        </w:rPr>
        <w:t>Cevap</w:t>
      </w:r>
      <w:r>
        <w:rPr>
          <w:rFonts w:ascii="ALFABET98" w:hAnsi="ALFABET98"/>
          <w:sz w:val="120"/>
          <w:szCs w:val="120"/>
        </w:rPr>
        <w:t xml:space="preserve">      </w:t>
      </w:r>
      <w:r w:rsidRPr="0023441A">
        <w:rPr>
          <w:rFonts w:ascii="ALFABET98" w:hAnsi="ALFABET98"/>
          <w:sz w:val="120"/>
          <w:szCs w:val="120"/>
        </w:rPr>
        <w:t>Yanıt</w:t>
      </w:r>
    </w:p>
    <w:p w:rsidR="002A658D" w:rsidRPr="0023441A" w:rsidRDefault="002A658D" w:rsidP="00BE4C2B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49" o:spid="_x0000_s1049" style="position:absolute;margin-left:164.85pt;margin-top:5.95pt;width:140.25pt;height:69.75pt;z-index:251657216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ascii="ALFABET98" w:hAnsi="ALFABET98"/>
          <w:sz w:val="120"/>
          <w:szCs w:val="120"/>
        </w:rPr>
        <w:t xml:space="preserve">Kirli          </w:t>
      </w:r>
      <w:r w:rsidRPr="0023441A">
        <w:rPr>
          <w:rFonts w:ascii="ALFABET98" w:hAnsi="ALFABET98"/>
          <w:sz w:val="120"/>
          <w:szCs w:val="120"/>
        </w:rPr>
        <w:t>Pis</w:t>
      </w:r>
    </w:p>
    <w:p w:rsidR="002A658D" w:rsidRPr="0023441A" w:rsidRDefault="002A658D" w:rsidP="00BE4C2B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53" o:spid="_x0000_s1050" style="position:absolute;margin-left:165.3pt;margin-top:.6pt;width:140.25pt;height:69.75pt;z-index:251661312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52" o:spid="_x0000_s1051" style="position:absolute;margin-left:166.8pt;margin-top:107.95pt;width:140.25pt;height:69.75pt;z-index:251660288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ascii="ALFABET98" w:hAnsi="ALFABET98"/>
          <w:sz w:val="120"/>
          <w:szCs w:val="120"/>
        </w:rPr>
        <w:t xml:space="preserve">Akıllı         </w:t>
      </w:r>
      <w:r w:rsidRPr="0023441A">
        <w:rPr>
          <w:rFonts w:ascii="ALFABET98" w:hAnsi="ALFABET98"/>
          <w:sz w:val="120"/>
          <w:szCs w:val="120"/>
        </w:rPr>
        <w:t>Uslu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rFonts w:ascii="ALFABET98" w:hAnsi="ALFABET98"/>
          <w:sz w:val="120"/>
          <w:szCs w:val="120"/>
        </w:rPr>
        <w:t xml:space="preserve">Kelime      </w:t>
      </w:r>
      <w:r w:rsidRPr="0023441A">
        <w:rPr>
          <w:rFonts w:ascii="ALFABET98" w:hAnsi="ALFABET98"/>
          <w:sz w:val="120"/>
          <w:szCs w:val="120"/>
        </w:rPr>
        <w:t xml:space="preserve"> Sözcük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54" o:spid="_x0000_s1052" style="position:absolute;margin-left:166.35pt;margin-top:2.55pt;width:140.25pt;height:69.75pt;z-index:251662336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ascii="ALFABET98" w:hAnsi="ALFABET98"/>
          <w:sz w:val="120"/>
          <w:szCs w:val="120"/>
        </w:rPr>
        <w:t xml:space="preserve">Önder       </w:t>
      </w:r>
      <w:r w:rsidRPr="0023441A">
        <w:rPr>
          <w:rFonts w:ascii="ALFABET98" w:hAnsi="ALFABET98"/>
          <w:sz w:val="120"/>
          <w:szCs w:val="120"/>
        </w:rPr>
        <w:t>Lider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55" o:spid="_x0000_s1053" style="position:absolute;margin-left:165.9pt;margin-top:1.8pt;width:140.25pt;height:69.75pt;z-index:251663360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ascii="ALFABET98" w:hAnsi="ALFABET98"/>
          <w:sz w:val="120"/>
          <w:szCs w:val="120"/>
        </w:rPr>
        <w:t>Vatan       Yurt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56" o:spid="_x0000_s1054" style="position:absolute;margin-left:211.05pt;margin-top:3.15pt;width:140.25pt;height:69.75pt;z-index:251664384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ascii="ALFABET98" w:hAnsi="ALFABET98"/>
          <w:sz w:val="120"/>
          <w:szCs w:val="120"/>
        </w:rPr>
        <w:t>Özgür           Hür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57" o:spid="_x0000_s1055" style="position:absolute;margin-left:234.4pt;margin-top:5.35pt;width:89.35pt;height:69.75pt;z-index:251665408;visibility:visible;v-text-anchor:middle" coordsize="113474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" adj="0,,0" path="m150410,182480r833925,l984335,390826r-833925,l150410,182480xm150410,494999r833925,l984335,703345r-833925,l150410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0410,182480;984335,182480;984335,390826;150410,390826;150410,182480;150410,494999;984335,494999;984335,703345;150410,703345;150410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ascii="ALFABET98" w:hAnsi="ALFABET98"/>
          <w:sz w:val="120"/>
          <w:szCs w:val="120"/>
        </w:rPr>
        <w:t>Özgürlük    Hürriyet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58" o:spid="_x0000_s1056" style="position:absolute;margin-left:196.55pt;margin-top:209.25pt;width:140.25pt;height:69.75pt;z-index:251666432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59" o:spid="_x0000_s1057" style="position:absolute;margin-left:197.3pt;margin-top:112.1pt;width:140.25pt;height:69.75pt;z-index:251667456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60" o:spid="_x0000_s1058" style="position:absolute;margin-left:197.3pt;margin-top:6.95pt;width:140.25pt;height:69.75pt;z-index:251668480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61" o:spid="_x0000_s1059" style="position:absolute;margin-left:198.25pt;margin-top:313.9pt;width:140.25pt;height:69.75pt;z-index:251669504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ascii="ALFABET98" w:hAnsi="ALFABET98"/>
          <w:sz w:val="120"/>
          <w:szCs w:val="120"/>
        </w:rPr>
        <w:t>İsim              Ad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rFonts w:ascii="ALFABET98" w:hAnsi="ALFABET98"/>
          <w:sz w:val="120"/>
          <w:szCs w:val="120"/>
        </w:rPr>
        <w:t>Cümle        Tümce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rFonts w:ascii="ALFABET98" w:hAnsi="ALFABET98"/>
          <w:sz w:val="120"/>
          <w:szCs w:val="120"/>
        </w:rPr>
        <w:t>Millet         Ulus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rFonts w:ascii="ALFABET98" w:hAnsi="ALFABET98"/>
          <w:sz w:val="120"/>
          <w:szCs w:val="120"/>
        </w:rPr>
        <w:t>Deprem      Zelzele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62" o:spid="_x0000_s1060" style="position:absolute;margin-left:197.15pt;margin-top:3.75pt;width:140.25pt;height:69.75pt;z-index:251670528;visibility:visible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ascii="ALFABET98" w:hAnsi="ALFABET98"/>
          <w:sz w:val="120"/>
          <w:szCs w:val="120"/>
        </w:rPr>
        <w:t>Gezi          Seyehat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rFonts w:ascii="ALFABET98" w:hAnsi="ALFABET98"/>
          <w:sz w:val="120"/>
          <w:szCs w:val="120"/>
        </w:rPr>
        <w:t xml:space="preserve">İmtihan </w:t>
      </w:r>
      <w:r>
        <w:rPr>
          <w:noProof/>
          <w:lang w:eastAsia="tr-TR"/>
        </w:rPr>
        <w:pict>
          <v:shape id="Eşittir 63" o:spid="_x0000_s1061" style="position:absolute;margin-left:176.85pt;margin-top:224.65pt;width:140.25pt;height:69.75pt;z-index:251671552;visibility:visible;mso-position-horizontal-relative:text;mso-position-vertical-relative:text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64" o:spid="_x0000_s1062" style="position:absolute;margin-left:175.35pt;margin-top:117.3pt;width:140.25pt;height:69.75pt;z-index:251672576;visibility:visible;mso-position-horizontal-relative:text;mso-position-vertical-relative:text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65" o:spid="_x0000_s1063" style="position:absolute;margin-left:175.35pt;margin-top:15.3pt;width:140.25pt;height:69.75pt;z-index:251673600;visibility:visible;mso-position-horizontal-relative:text;mso-position-vertical-relative:text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66" o:spid="_x0000_s1064" style="position:absolute;margin-left:178.8pt;margin-top:430pt;width:140.25pt;height:69.75pt;z-index:251674624;visibility:visible;mso-position-horizontal-relative:text;mso-position-vertical-relative:text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67" o:spid="_x0000_s1065" style="position:absolute;margin-left:177.3pt;margin-top:322.65pt;width:140.25pt;height:69.75pt;z-index:251675648;visibility:visible;mso-position-horizontal-relative:text;mso-position-vertical-relative:text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68" o:spid="_x0000_s1066" style="position:absolute;margin-left:178.35pt;margin-top:531.35pt;width:140.25pt;height:69.75pt;z-index:251676672;visibility:visible;mso-position-horizontal-relative:text;mso-position-vertical-relative:text;v-text-anchor:middle" coordsize="178117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" adj="0,,0" path="m236095,182480r1308985,l1545080,390826r-1308985,l236095,182480xm236095,494999r1308985,l1545080,703345r-1308985,l236095,494999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36095,182480;1545080,182480;1545080,390826;236095,390826;236095,182480;236095,494999;1545080,494999;1545080,703345;236095,703345;236095,49499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ascii="ALFABET98" w:hAnsi="ALFABET98"/>
          <w:sz w:val="120"/>
          <w:szCs w:val="120"/>
        </w:rPr>
        <w:t xml:space="preserve">      Sınav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rFonts w:ascii="ALFABET98" w:hAnsi="ALFABET98"/>
          <w:sz w:val="120"/>
          <w:szCs w:val="120"/>
        </w:rPr>
        <w:t>Çabuk        Acele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rFonts w:ascii="ALFABET98" w:hAnsi="ALFABET98"/>
          <w:sz w:val="120"/>
          <w:szCs w:val="120"/>
        </w:rPr>
        <w:t>Yemek        Aş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rFonts w:ascii="ALFABET98" w:hAnsi="ALFABET98"/>
          <w:sz w:val="120"/>
          <w:szCs w:val="120"/>
        </w:rPr>
        <w:t>Rüzgar        Yel</w:t>
      </w:r>
    </w:p>
    <w:p w:rsidR="002A658D" w:rsidRDefault="002A658D" w:rsidP="00666278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rFonts w:ascii="ALFABET98" w:hAnsi="ALFABET98"/>
          <w:sz w:val="120"/>
          <w:szCs w:val="120"/>
        </w:rPr>
        <w:t>Küçük         Ufak</w:t>
      </w:r>
      <w:r w:rsidRPr="00666278">
        <w:rPr>
          <w:rFonts w:ascii="ALFABET98" w:hAnsi="ALFABET98"/>
          <w:sz w:val="120"/>
          <w:szCs w:val="120"/>
        </w:rPr>
        <w:t xml:space="preserve"> </w:t>
      </w:r>
    </w:p>
    <w:p w:rsidR="002A658D" w:rsidRDefault="002A658D" w:rsidP="00666278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rFonts w:ascii="ALFABET98" w:hAnsi="ALFABET98"/>
          <w:sz w:val="120"/>
          <w:szCs w:val="120"/>
        </w:rPr>
        <w:t>Büyük         İri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 id="Eşittir 70" o:spid="_x0000_s1067" style="position:absolute;margin-left:319.85pt;margin-top:15.7pt;width:93.05pt;height:46.15pt;z-index:251678720;visibility:visible;v-text-anchor:middle" coordsize="1181735,5861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" adj="0,,0" path="m156639,120738r868457,l1025096,258590r-868457,l156639,120738xm156639,327515r868457,l1025096,465367r-868457,l156639,327515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6639,120738;1025096,120738;1025096,258590;156639,258590;156639,120738;156639,327515;1025096,327515;1025096,465367;156639,465367;156639,327515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Eşittir 69" o:spid="_x0000_s1068" style="position:absolute;margin-left:118.75pt;margin-top:16.1pt;width:93.05pt;height:46.15pt;z-index:251677696;visibility:visible;v-text-anchor:middle" coordsize="1181735,5861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" adj="0,,0" path="m156639,120738r868457,l1025096,258590r-868457,l156639,120738xm156639,327515r868457,l1025096,465367r-868457,l156639,327515xe" fillcolor="#4f81bd" strokecolor="#385d8a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6639,120738;1025096,120738;1025096,258590;156639,258590;156639,120738;156639,327515;1025096,327515;1025096,465367;156639,465367;156639,327515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ascii="ALFABET98" w:hAnsi="ALFABET98"/>
          <w:sz w:val="120"/>
          <w:szCs w:val="120"/>
        </w:rPr>
        <w:t>Dilek    İstek    Arzu</w:t>
      </w:r>
    </w:p>
    <w:p w:rsidR="002A658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  <w:sectPr w:rsidR="002A658D" w:rsidSect="0023441A">
          <w:pgSz w:w="11906" w:h="16838"/>
          <w:pgMar w:top="680" w:right="709" w:bottom="567" w:left="425" w:header="709" w:footer="709" w:gutter="0"/>
          <w:cols w:space="708"/>
          <w:docGrid w:linePitch="360"/>
        </w:sectPr>
      </w:pPr>
    </w:p>
    <w:p w:rsidR="002A658D" w:rsidRPr="008C202D" w:rsidRDefault="002A658D" w:rsidP="001E4B44">
      <w:pPr>
        <w:tabs>
          <w:tab w:val="left" w:pos="8175"/>
        </w:tabs>
        <w:rPr>
          <w:rFonts w:ascii="ALFABET98" w:hAnsi="ALFABET98"/>
          <w:sz w:val="120"/>
          <w:szCs w:val="1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69" type="#_x0000_t202" style="position:absolute;margin-left:.2pt;margin-top:-.15pt;width:727.45pt;height:2in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" filled="f" strokecolor="#4f81bd" strokeweight="1.5pt">
            <v:fill o:detectmouseclick="t"/>
            <v:textbox style="mso-fit-shape-to-text:t">
              <w:txbxContent>
                <w:p w:rsidR="002A658D" w:rsidRDefault="002A658D" w:rsidP="00527B26">
                  <w:pPr>
                    <w:tabs>
                      <w:tab w:val="left" w:pos="8175"/>
                    </w:tabs>
                    <w:jc w:val="center"/>
                    <w:rPr>
                      <w:rFonts w:ascii="Impact" w:hAnsi="Impact"/>
                      <w:b/>
                      <w:color w:val="4F81BD"/>
                      <w:sz w:val="160"/>
                      <w:szCs w:val="160"/>
                    </w:rPr>
                  </w:pPr>
                  <w:bookmarkStart w:id="0" w:name="_GoBack"/>
                  <w:r w:rsidRPr="00E82465">
                    <w:rPr>
                      <w:rFonts w:ascii="Impact" w:hAnsi="Impact"/>
                      <w:b/>
                      <w:color w:val="4F81BD"/>
                      <w:sz w:val="160"/>
                      <w:szCs w:val="160"/>
                    </w:rPr>
                    <w:t>EŞ ANLAMLI KELİMELER</w:t>
                  </w:r>
                  <w:bookmarkEnd w:id="0"/>
                </w:p>
                <w:p w:rsidR="002A658D" w:rsidRPr="00E82465" w:rsidRDefault="002A658D" w:rsidP="00527B26">
                  <w:pPr>
                    <w:tabs>
                      <w:tab w:val="left" w:pos="8175"/>
                    </w:tabs>
                    <w:jc w:val="center"/>
                    <w:rPr>
                      <w:rFonts w:ascii="Impact" w:hAnsi="Impact"/>
                      <w:b/>
                      <w:color w:val="4F81BD"/>
                      <w:sz w:val="160"/>
                      <w:szCs w:val="160"/>
                    </w:rPr>
                  </w:pPr>
                  <w:hyperlink r:id="rId6" w:history="1">
                    <w:r w:rsidRPr="00AD1777">
                      <w:rPr>
                        <w:rStyle w:val="Hyperlink"/>
                        <w:rFonts w:ascii="Comic Sans MS" w:hAnsi="Comic Sans MS"/>
                        <w:sz w:val="36"/>
                        <w:szCs w:val="36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sectPr w:rsidR="002A658D" w:rsidRPr="008C202D" w:rsidSect="00527B26">
      <w:pgSz w:w="16838" w:h="11906" w:orient="landscape"/>
      <w:pgMar w:top="425" w:right="680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58D" w:rsidRDefault="002A658D" w:rsidP="00030365">
      <w:pPr>
        <w:spacing w:after="0" w:line="240" w:lineRule="auto"/>
      </w:pPr>
      <w:r>
        <w:separator/>
      </w:r>
    </w:p>
  </w:endnote>
  <w:endnote w:type="continuationSeparator" w:id="0">
    <w:p w:rsidR="002A658D" w:rsidRDefault="002A658D" w:rsidP="0003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58D" w:rsidRDefault="002A658D" w:rsidP="00030365">
      <w:pPr>
        <w:spacing w:after="0" w:line="240" w:lineRule="auto"/>
      </w:pPr>
      <w:r>
        <w:separator/>
      </w:r>
    </w:p>
  </w:footnote>
  <w:footnote w:type="continuationSeparator" w:id="0">
    <w:p w:rsidR="002A658D" w:rsidRDefault="002A658D" w:rsidP="000303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47E"/>
    <w:rsid w:val="00030365"/>
    <w:rsid w:val="00061452"/>
    <w:rsid w:val="001E4B44"/>
    <w:rsid w:val="0023441A"/>
    <w:rsid w:val="002A658D"/>
    <w:rsid w:val="002D253C"/>
    <w:rsid w:val="0041140C"/>
    <w:rsid w:val="004E2D7D"/>
    <w:rsid w:val="00527B26"/>
    <w:rsid w:val="0064547E"/>
    <w:rsid w:val="00666278"/>
    <w:rsid w:val="00721255"/>
    <w:rsid w:val="008B0F5B"/>
    <w:rsid w:val="008C202D"/>
    <w:rsid w:val="00A376DE"/>
    <w:rsid w:val="00A87E17"/>
    <w:rsid w:val="00AD1777"/>
    <w:rsid w:val="00BE4C2B"/>
    <w:rsid w:val="00D61118"/>
    <w:rsid w:val="00E82465"/>
    <w:rsid w:val="00E96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11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30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3036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30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3036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0303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7</Pages>
  <Words>130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</dc:creator>
  <cp:keywords>www.sorubak.com</cp:keywords>
  <dc:description/>
  <cp:lastModifiedBy>edanur</cp:lastModifiedBy>
  <cp:revision>www.sorubak.com</cp:revision>
  <dcterms:created xsi:type="dcterms:W3CDTF">2013-10-31T09:52:00Z</dcterms:created>
  <dcterms:modified xsi:type="dcterms:W3CDTF">2013-12-09T19:49:00Z</dcterms:modified>
  <cp:category>www.sorubak.com</cp:category>
  <cp:version>www.sorubak.com</cp:version>
</cp:coreProperties>
</file>