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298F" w:rsidRPr="00625C2A" w:rsidRDefault="009D298F" w:rsidP="00A27115">
      <w:pPr>
        <w:spacing w:after="0"/>
        <w:jc w:val="center"/>
        <w:rPr>
          <w:rFonts w:ascii="Hand writing Mutlu" w:hAnsi="Hand writing Mutlu"/>
          <w:sz w:val="96"/>
        </w:rPr>
      </w:pPr>
      <w:r w:rsidRPr="00625C2A">
        <w:rPr>
          <w:rFonts w:ascii="Hand writing Mutlu" w:hAnsi="Hand writing Mutlu"/>
          <w:sz w:val="96"/>
        </w:rPr>
        <w:t xml:space="preserve">Ela </w:t>
      </w:r>
      <w:hyperlink r:id="rId6" w:history="1">
        <w:r w:rsidRPr="009E10C8">
          <w:rPr>
            <w:noProof/>
            <w:color w:val="0000FF"/>
            <w:sz w:val="40"/>
            <w:lang w:eastAsia="tr-TR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" o:spid="_x0000_i1025" type="#_x0000_t75" alt="http://www.honkingdonkey.com/kids-coloring-pages/simple-shapes/simple-pics/simple-shape-28.gif" href="http://www.google.com.tr/url?sa=i&amp;rct=j&amp;q=&amp;esrc=s&amp;frm=1&amp;source=images&amp;cd=&amp;cad=rja&amp;docid=bwYnNAyDK0Vu9M&amp;tbnid=G0bHjIpmpizxgM:&amp;ved=0CAUQjRw&amp;url=http://www.honkingdonkey.com/kids-coloring-pages/simple-shapes/10-simple_shape-28.htm&amp;ei=RkV1UoORB4eBtAbmxYGwAw&amp;bvm=bv.55819444,d.Yms&amp;psig=AFQjCNFBQiVdgkGc3Ydcz914shh10FRGuw&amp;ust=13835035290149" style="width:45pt;height:53.25pt;visibility:visible" o:button="t">
              <v:fill o:detectmouseclick="t"/>
              <v:imagedata r:id="rId7" o:title="" croptop="5168f" cropbottom="3170f" cropleft="6123f" cropright="5510f"/>
            </v:shape>
          </w:pict>
        </w:r>
      </w:hyperlink>
      <w:r w:rsidRPr="00625C2A">
        <w:rPr>
          <w:rFonts w:ascii="Hand writing Mutlu" w:hAnsi="Hand writing Mutlu"/>
          <w:sz w:val="96"/>
        </w:rPr>
        <w:t xml:space="preserve"> Al</w:t>
      </w:r>
    </w:p>
    <w:p w:rsidR="009D298F" w:rsidRPr="00E43B62" w:rsidRDefault="009D298F" w:rsidP="00A27115">
      <w:pPr>
        <w:spacing w:after="0" w:line="240" w:lineRule="auto"/>
        <w:jc w:val="center"/>
        <w:rPr>
          <w:rFonts w:ascii="Hand writing Mutlu" w:hAnsi="Hand writing Mutlu"/>
          <w:sz w:val="72"/>
        </w:rPr>
      </w:pPr>
      <w:r w:rsidRPr="00E43B62">
        <w:rPr>
          <w:rFonts w:ascii="Hand writing Mutlu" w:hAnsi="Hand writing Mutlu"/>
          <w:sz w:val="72"/>
        </w:rPr>
        <w:t xml:space="preserve">Ela </w:t>
      </w:r>
      <w:hyperlink r:id="rId8" w:history="1">
        <w:r w:rsidRPr="009E10C8">
          <w:rPr>
            <w:noProof/>
            <w:color w:val="0000FF"/>
            <w:sz w:val="36"/>
            <w:lang w:eastAsia="tr-TR"/>
          </w:rPr>
          <w:pict>
            <v:shape id="Resim 2" o:spid="_x0000_i1026" type="#_x0000_t75" alt="http://www.honkingdonkey.com/kids-coloring-pages/simple-shapes/simple-pics/simple-shape-28.gif" href="http://www.google.com.tr/url?sa=i&amp;rct=j&amp;q=&amp;esrc=s&amp;frm=1&amp;source=images&amp;cd=&amp;cad=rja&amp;docid=bwYnNAyDK0Vu9M&amp;tbnid=G0bHjIpmpizxgM:&amp;ved=0CAUQjRw&amp;url=http://www.honkingdonkey.com/kids-coloring-pages/simple-shapes/10-simple_shape-28.htm&amp;ei=RkV1UoORB4eBtAbmxYGwAw&amp;bvm=bv.55819444,d.Yms&amp;psig=AFQjCNFBQiVdgkGc3Ydcz914shh10FRGuw&amp;ust=13835035290149" style="width:37.5pt;height:42.75pt;visibility:visible" o:button="t">
              <v:fill o:detectmouseclick="t"/>
              <v:imagedata r:id="rId7" o:title="" croptop="5168f" cropbottom="3170f" cropleft="6123f" cropright="5510f"/>
            </v:shape>
          </w:pict>
        </w:r>
      </w:hyperlink>
      <w:r w:rsidRPr="00E43B62">
        <w:rPr>
          <w:rFonts w:ascii="Hand writing Mutlu" w:hAnsi="Hand writing Mutlu"/>
          <w:sz w:val="72"/>
        </w:rPr>
        <w:t xml:space="preserve"> al.</w:t>
      </w:r>
    </w:p>
    <w:p w:rsidR="009D298F" w:rsidRPr="00E43B62" w:rsidRDefault="009D298F" w:rsidP="00A27115">
      <w:pPr>
        <w:spacing w:after="0" w:line="240" w:lineRule="auto"/>
        <w:jc w:val="center"/>
        <w:rPr>
          <w:rFonts w:ascii="Hand writing Mutlu" w:hAnsi="Hand writing Mutlu"/>
          <w:sz w:val="72"/>
        </w:rPr>
      </w:pPr>
      <w:r w:rsidRPr="00E43B62">
        <w:rPr>
          <w:rFonts w:ascii="Hand writing Mutlu" w:hAnsi="Hand writing Mutlu"/>
          <w:sz w:val="72"/>
        </w:rPr>
        <w:t xml:space="preserve">E </w:t>
      </w:r>
      <w:hyperlink r:id="rId9" w:history="1">
        <w:r w:rsidRPr="009E10C8">
          <w:rPr>
            <w:noProof/>
            <w:color w:val="0000FF"/>
            <w:sz w:val="36"/>
            <w:lang w:eastAsia="tr-TR"/>
          </w:rPr>
          <w:pict>
            <v:shape id="Resim 3" o:spid="_x0000_i1027" type="#_x0000_t75" alt="http://www.honkingdonkey.com/kids-coloring-pages/simple-shapes/simple-pics/simple-shape-28.gif" href="http://www.google.com.tr/url?sa=i&amp;rct=j&amp;q=&amp;esrc=s&amp;frm=1&amp;source=images&amp;cd=&amp;cad=rja&amp;docid=bwYnNAyDK0Vu9M&amp;tbnid=G0bHjIpmpizxgM:&amp;ved=0CAUQjRw&amp;url=http://www.honkingdonkey.com/kids-coloring-pages/simple-shapes/10-simple_shape-28.htm&amp;ei=RkV1UoORB4eBtAbmxYGwAw&amp;bvm=bv.55819444,d.Yms&amp;psig=AFQjCNFBQiVdgkGc3Ydcz914shh10FRGuw&amp;ust=13835035290149" style="width:45pt;height:53.25pt;visibility:visible" o:button="t">
              <v:fill o:detectmouseclick="t"/>
              <v:imagedata r:id="rId7" o:title="" croptop="5168f" cropbottom="3170f" cropleft="6123f" cropright="5510f"/>
            </v:shape>
          </w:pict>
        </w:r>
      </w:hyperlink>
      <w:r w:rsidRPr="00E43B62">
        <w:rPr>
          <w:rFonts w:ascii="Hand writing Mutlu" w:hAnsi="Hand writing Mutlu"/>
          <w:sz w:val="72"/>
        </w:rPr>
        <w:t xml:space="preserve"> ee.</w:t>
      </w:r>
    </w:p>
    <w:p w:rsidR="009D298F" w:rsidRPr="00E43B62" w:rsidRDefault="009D298F" w:rsidP="00A27115">
      <w:pPr>
        <w:spacing w:after="0" w:line="240" w:lineRule="auto"/>
        <w:jc w:val="center"/>
        <w:rPr>
          <w:rFonts w:ascii="Hand writing Mutlu" w:hAnsi="Hand writing Mutlu"/>
          <w:sz w:val="72"/>
        </w:rPr>
      </w:pPr>
      <w:r w:rsidRPr="00E43B62">
        <w:rPr>
          <w:rFonts w:ascii="Hand writing Mutlu" w:hAnsi="Hand writing Mutlu"/>
          <w:sz w:val="72"/>
        </w:rPr>
        <w:t>E Ela ee.</w:t>
      </w:r>
    </w:p>
    <w:p w:rsidR="009D298F" w:rsidRPr="00E43B62" w:rsidRDefault="009D298F" w:rsidP="00A27115">
      <w:pPr>
        <w:spacing w:after="0" w:line="240" w:lineRule="auto"/>
        <w:jc w:val="center"/>
        <w:rPr>
          <w:rFonts w:ascii="Hand writing Mutlu" w:hAnsi="Hand writing Mutlu"/>
          <w:sz w:val="72"/>
        </w:rPr>
      </w:pPr>
      <w:r w:rsidRPr="00E43B62">
        <w:rPr>
          <w:rFonts w:ascii="Hand writing Mutlu" w:hAnsi="Hand writing Mutlu"/>
          <w:sz w:val="72"/>
        </w:rPr>
        <w:t xml:space="preserve">Lale </w:t>
      </w:r>
      <w:hyperlink r:id="rId10" w:history="1">
        <w:r w:rsidRPr="009E10C8">
          <w:rPr>
            <w:noProof/>
            <w:color w:val="0000FF"/>
            <w:sz w:val="36"/>
            <w:lang w:eastAsia="tr-TR"/>
          </w:rPr>
          <w:pict>
            <v:shape id="Resim 4" o:spid="_x0000_i1028" type="#_x0000_t75" alt="http://www.honkingdonkey.com/kids-coloring-pages/simple-shapes/simple-pics/simple-shape-28.gif" href="http://www.google.com.tr/url?sa=i&amp;rct=j&amp;q=&amp;esrc=s&amp;frm=1&amp;source=images&amp;cd=&amp;cad=rja&amp;docid=bwYnNAyDK0Vu9M&amp;tbnid=G0bHjIpmpizxgM:&amp;ved=0CAUQjRw&amp;url=http://www.honkingdonkey.com/kids-coloring-pages/simple-shapes/10-simple_shape-28.htm&amp;ei=RkV1UoORB4eBtAbmxYGwAw&amp;bvm=bv.55819444,d.Yms&amp;psig=AFQjCNFBQiVdgkGc3Ydcz914shh10FRGuw&amp;ust=13835035290149" style="width:45pt;height:53.25pt;visibility:visible" o:button="t">
              <v:fill o:detectmouseclick="t"/>
              <v:imagedata r:id="rId7" o:title="" croptop="5168f" cropbottom="3170f" cropleft="6123f" cropright="5510f"/>
            </v:shape>
          </w:pict>
        </w:r>
      </w:hyperlink>
      <w:r w:rsidRPr="00E43B62">
        <w:rPr>
          <w:rFonts w:ascii="Hand writing Mutlu" w:hAnsi="Hand writing Mutlu"/>
          <w:sz w:val="72"/>
        </w:rPr>
        <w:t xml:space="preserve"> al.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72"/>
        </w:rPr>
      </w:pPr>
      <w:r w:rsidRPr="00E43B62">
        <w:rPr>
          <w:rFonts w:ascii="Hand writing Mutlu" w:hAnsi="Hand writing Mutlu"/>
          <w:sz w:val="72"/>
        </w:rPr>
        <w:t>E Lale ee.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72"/>
        </w:rPr>
      </w:pPr>
      <w:hyperlink r:id="rId11" w:history="1">
        <w:r w:rsidRPr="009E10C8">
          <w:rPr>
            <w:noProof/>
            <w:color w:val="0000FF"/>
            <w:lang w:eastAsia="tr-TR"/>
          </w:rPr>
          <w:pict>
            <v:shape id="Resim 10" o:spid="_x0000_i1029" type="#_x0000_t75" alt="http://activity-sheets.com/coloring_page/kids/girls/girl-pics/girls-110.gif" href="http://www.google.com.tr/url?sa=i&amp;rct=j&amp;q=&amp;esrc=s&amp;frm=1&amp;source=images&amp;cd=&amp;cad=rja&amp;docid=PwKJFLFVm--drM&amp;tbnid=AQHnOLPl8bqlZM:&amp;ved=0CAUQjRw&amp;url=http://hairstyle-pictures.feedio.net/this-girl-coloring-page-shows-two-little-girls-walking-hand-in-hand-to/activity-sheets.com*coloring_page*kids*girls*girl-pics*girls-110.gif/&amp;ei=v3ZuUvuiIITYsgawl4CoAw&amp;bvm=bv.55123115,d.Yms&amp;psig=AFQjCNHPQ8YCUEG0R3VPCVU-qTNsxCGJTA&amp;ust=13830574312086" style="width:171.75pt;height:141.75pt;visibility:visible" o:button="t">
              <v:fill o:detectmouseclick="t"/>
              <v:imagedata r:id="rId12" o:title="" croptop="13651f" cropbottom="3373f" cropleft="3541f" cropright="2954f"/>
            </v:shape>
          </w:pict>
        </w:r>
      </w:hyperlink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72"/>
        </w:rPr>
      </w:pPr>
      <w:r>
        <w:rPr>
          <w:rFonts w:ascii="Hand writing Mutlu" w:hAnsi="Hand writing Mutlu"/>
          <w:sz w:val="72"/>
        </w:rPr>
        <w:t>El ele.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72"/>
        </w:rPr>
      </w:pPr>
      <w:r>
        <w:rPr>
          <w:rFonts w:ascii="Hand writing Mutlu" w:hAnsi="Hand writing Mutlu"/>
          <w:sz w:val="72"/>
        </w:rPr>
        <w:t>El ele Ela el ele.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72"/>
        </w:rPr>
      </w:pPr>
      <w:r>
        <w:rPr>
          <w:rFonts w:ascii="Hand writing Mutlu" w:hAnsi="Hand writing Mutlu"/>
          <w:sz w:val="72"/>
        </w:rPr>
        <w:t>Lale Ela el ele.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72"/>
        </w:rPr>
      </w:pPr>
      <w:r>
        <w:rPr>
          <w:rFonts w:ascii="Hand writing Mutlu" w:hAnsi="Hand writing Mutlu"/>
          <w:sz w:val="72"/>
        </w:rPr>
        <w:t>El ele Ela el ele.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72"/>
        </w:rPr>
      </w:pPr>
      <w:r>
        <w:rPr>
          <w:rFonts w:ascii="Hand writing Mutlu" w:hAnsi="Hand writing Mutlu"/>
          <w:sz w:val="72"/>
        </w:rPr>
        <w:t>Ela Lale el ele.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hyperlink r:id="rId13" w:history="1">
        <w:r w:rsidRPr="009E10C8">
          <w:rPr>
            <w:noProof/>
            <w:color w:val="0000FF"/>
            <w:lang w:eastAsia="tr-TR"/>
          </w:rPr>
          <w:pict>
            <v:shape id="Resim 6" o:spid="_x0000_i1030" type="#_x0000_t75" alt="http://coloringpages.me/wp-content/uploads/2012/05/Tulip-Coloring-Pages-1024x828.jpg" href="http://www.google.com.tr/url?sa=i&amp;rct=j&amp;q=&amp;esrc=s&amp;frm=1&amp;source=images&amp;cd=&amp;cad=rja&amp;docid=NjSu6ZEs4yDr0M&amp;tbnid=f3QxMFJJZcd4yM:&amp;ved=0CAUQjRw&amp;url=http://jobspapa.com/coloring-pages-tulip-free-printable.html&amp;ei=CUd1UqSgJci0tAbA14HwCA&amp;bvm=bv.55819444,d.Yms&amp;psig=AFQjCNEC79h_5NfW2g-hB5SLKWp9mYYz3Q&amp;ust=13835039136122" style="width:193.5pt;height:121.5pt;visibility:visible" o:button="t">
              <v:fill o:detectmouseclick="t"/>
              <v:imagedata r:id="rId14" o:title=""/>
            </v:shape>
          </w:pict>
        </w:r>
      </w:hyperlink>
      <w:hyperlink r:id="rId15" w:history="1">
        <w:r w:rsidRPr="009E10C8">
          <w:rPr>
            <w:noProof/>
            <w:color w:val="0000FF"/>
            <w:lang w:eastAsia="tr-TR"/>
          </w:rPr>
          <w:pict>
            <v:shape id="Resim 9" o:spid="_x0000_i1031" type="#_x0000_t75" alt="http://www.frontiernet.net/~goofis1/Images/Seasons/Spring/TulipDaisy.jpg" href="http://www.google.com.tr/url?sa=i&amp;rct=j&amp;q=&amp;esrc=s&amp;frm=1&amp;source=images&amp;cd=&amp;cad=rja&amp;docid=7vdGAU5q2k490M&amp;tbnid=TlNLsXeujbv-9M:&amp;ved=0CAUQjRw&amp;url=http://www.frontiernet.net/~goofis1/Seasons_Spring.html&amp;ei=Wkd1UtzQKYTcswb2vYCIBA&amp;bvm=bv.55819444,d.Yms&amp;psig=AFQjCNEC79h_5NfW2g-hB5SLKWp9mYYz3Q&amp;ust=13835039136122" style="width:122.25pt;height:120.75pt;visibility:visible" o:button="t">
              <v:fill o:detectmouseclick="t"/>
              <v:imagedata r:id="rId16" o:title="" croptop="2867f" cropbottom="4545f" cropleft="29144f"/>
            </v:shape>
          </w:pict>
        </w:r>
      </w:hyperlink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Lale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Lale lale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Ela lale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Al Ela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Ela 1 lale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Lale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Lale 2 lale al.</w:t>
      </w:r>
    </w:p>
    <w:p w:rsidR="009D298F" w:rsidRDefault="009D298F" w:rsidP="00A27115">
      <w:pPr>
        <w:spacing w:after="0" w:line="240" w:lineRule="auto"/>
        <w:jc w:val="center"/>
        <w:rPr>
          <w:noProof/>
          <w:color w:val="0000FF"/>
          <w:lang w:eastAsia="tr-TR"/>
        </w:rPr>
      </w:pPr>
      <w:hyperlink r:id="rId17" w:history="1">
        <w:r w:rsidRPr="009E10C8">
          <w:rPr>
            <w:noProof/>
            <w:color w:val="0000FF"/>
            <w:lang w:eastAsia="tr-TR"/>
          </w:rPr>
          <w:pict>
            <v:shape id="Resim 11" o:spid="_x0000_i1032" type="#_x0000_t75" alt="http://3.bp.blogspot.com/-Ac3HMdq1gZ0/TqGIu-w80zI/AAAAAAAAN_o/_t0xLXwamf0/s1600/Sport%2BColoring%2BPage%2BFor%2BKids%2B4.gif" href="http://www.google.com.tr/url?sa=i&amp;rct=j&amp;q=&amp;esrc=s&amp;frm=1&amp;source=images&amp;cd=&amp;cad=rja&amp;docid=0qhaP-RyW_o2HM&amp;tbnid=Ax2JP5TCPM0jLM:&amp;ved=0CAUQjRw&amp;url=http://neverland-tinkerbell-coloring-pages.blogspot.com/2011/10/sport-coloring-page-for-kids.html&amp;ei=cUh1UqGiBsjFtAbQiIAw&amp;bvm=bv.55819444,d.Yms&amp;psig=AFQjCNFjp0I04QDN9fu9AfjiO3FNGhcB4Q&amp;ust=13835042897332" style="width:130.5pt;height:137.25pt;visibility:visible" o:button="t">
              <v:fill o:detectmouseclick="t"/>
              <v:imagedata r:id="rId18" o:title=""/>
            </v:shape>
          </w:pict>
        </w:r>
      </w:hyperlink>
    </w:p>
    <w:p w:rsidR="009D298F" w:rsidRPr="0083209E" w:rsidRDefault="009D298F" w:rsidP="00A27115">
      <w:pPr>
        <w:spacing w:after="0" w:line="240" w:lineRule="auto"/>
        <w:jc w:val="center"/>
        <w:rPr>
          <w:rFonts w:ascii="Hand writing Mutlu" w:hAnsi="Hand writing Mutlu"/>
          <w:b/>
          <w:noProof/>
          <w:sz w:val="44"/>
          <w:lang w:eastAsia="tr-TR"/>
        </w:rPr>
      </w:pPr>
      <w:r w:rsidRPr="0083209E">
        <w:rPr>
          <w:rFonts w:ascii="Hand writing Mutlu" w:hAnsi="Hand writing Mutlu"/>
          <w:b/>
          <w:noProof/>
          <w:sz w:val="72"/>
          <w:lang w:eastAsia="tr-TR"/>
        </w:rPr>
        <w:t xml:space="preserve">Lale </w:t>
      </w:r>
      <w:r w:rsidRPr="0083209E">
        <w:rPr>
          <w:rFonts w:ascii="Hand writing Mutlu" w:hAnsi="Hand writing Mutlu"/>
          <w:b/>
          <w:noProof/>
          <w:sz w:val="44"/>
          <w:lang w:eastAsia="tr-TR"/>
        </w:rPr>
        <w:t xml:space="preserve"> 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 xml:space="preserve">Lale </w:t>
      </w:r>
      <w:hyperlink r:id="rId19" w:history="1">
        <w:r w:rsidRPr="009E10C8">
          <w:rPr>
            <w:noProof/>
            <w:color w:val="0000FF"/>
            <w:lang w:eastAsia="tr-TR"/>
          </w:rPr>
          <w:pict>
            <v:shape id="Resim 12" o:spid="_x0000_i1033" type="#_x0000_t75" alt="https://encrypted-tbn2.gstatic.com/images?q=tbn:ANd9GcTyXZziBYGBz_2LWohNwzq2Z_K-k865gSNEEOVr8Ph3VkP2Ijml" href="http://www.google.com.tr/url?sa=i&amp;rct=j&amp;q=&amp;esrc=s&amp;frm=1&amp;source=images&amp;cd=&amp;cad=rja&amp;docid=5mm6tjZyOHVT2M&amp;tbnid=X4bfKKMNbOZORM:&amp;ved=0CAUQjRw&amp;url=http://winedad.com/?m=201306&amp;ei=jEh1UvK_O8XdtAbz6ICwAQ&amp;bvm=bv.55819444,d.Yms&amp;psig=AFQjCNFjp0I04QDN9fu9AfjiO3FNGhcB4Q&amp;ust=13835042897332" style="width:39pt;height:38.25pt;visibility:visible" o:button="t">
              <v:fill o:detectmouseclick="t"/>
              <v:imagedata r:id="rId20" o:title=""/>
            </v:shape>
          </w:pict>
        </w:r>
      </w:hyperlink>
      <w:r>
        <w:rPr>
          <w:rFonts w:ascii="Hand writing Mutlu" w:hAnsi="Hand writing Mutlu"/>
          <w:sz w:val="56"/>
        </w:rPr>
        <w:t xml:space="preserve"> al.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Al Lale al.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 xml:space="preserve">Lale 2 </w:t>
      </w:r>
      <w:hyperlink r:id="rId21" w:history="1">
        <w:r w:rsidRPr="009E10C8">
          <w:rPr>
            <w:noProof/>
            <w:color w:val="0000FF"/>
            <w:lang w:eastAsia="tr-TR"/>
          </w:rPr>
          <w:pict>
            <v:shape id="Resim 13" o:spid="_x0000_i1034" type="#_x0000_t75" alt="https://encrypted-tbn2.gstatic.com/images?q=tbn:ANd9GcTyXZziBYGBz_2LWohNwzq2Z_K-k865gSNEEOVr8Ph3VkP2Ijml" href="http://www.google.com.tr/url?sa=i&amp;rct=j&amp;q=&amp;esrc=s&amp;frm=1&amp;source=images&amp;cd=&amp;cad=rja&amp;docid=5mm6tjZyOHVT2M&amp;tbnid=X4bfKKMNbOZORM:&amp;ved=0CAUQjRw&amp;url=http://winedad.com/?m=201306&amp;ei=jEh1UvK_O8XdtAbz6ICwAQ&amp;bvm=bv.55819444,d.Yms&amp;psig=AFQjCNFjp0I04QDN9fu9AfjiO3FNGhcB4Q&amp;ust=13835042897332" style="width:39pt;height:38.25pt;visibility:visible" o:button="t">
              <v:fill o:detectmouseclick="t"/>
              <v:imagedata r:id="rId20" o:title=""/>
            </v:shape>
          </w:pict>
        </w:r>
      </w:hyperlink>
      <w:r>
        <w:rPr>
          <w:rFonts w:ascii="Hand writing Mutlu" w:hAnsi="Hand writing Mutlu"/>
          <w:sz w:val="56"/>
        </w:rPr>
        <w:t xml:space="preserve"> al.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 xml:space="preserve">Ela 1 </w:t>
      </w:r>
      <w:hyperlink r:id="rId22" w:history="1">
        <w:r w:rsidRPr="009E10C8">
          <w:rPr>
            <w:noProof/>
            <w:color w:val="0000FF"/>
            <w:lang w:eastAsia="tr-TR"/>
          </w:rPr>
          <w:pict>
            <v:shape id="Resim 14" o:spid="_x0000_i1035" type="#_x0000_t75" alt="https://encrypted-tbn2.gstatic.com/images?q=tbn:ANd9GcTyXZziBYGBz_2LWohNwzq2Z_K-k865gSNEEOVr8Ph3VkP2Ijml" href="http://www.google.com.tr/url?sa=i&amp;rct=j&amp;q=&amp;esrc=s&amp;frm=1&amp;source=images&amp;cd=&amp;cad=rja&amp;docid=5mm6tjZyOHVT2M&amp;tbnid=X4bfKKMNbOZORM:&amp;ved=0CAUQjRw&amp;url=http://winedad.com/?m=201306&amp;ei=jEh1UvK_O8XdtAbz6ICwAQ&amp;bvm=bv.55819444,d.Yms&amp;psig=AFQjCNFjp0I04QDN9fu9AfjiO3FNGhcB4Q&amp;ust=13835042897332" style="width:39pt;height:38.25pt;visibility:visible" o:button="t">
              <v:fill o:detectmouseclick="t"/>
              <v:imagedata r:id="rId20" o:title=""/>
            </v:shape>
          </w:pict>
        </w:r>
      </w:hyperlink>
      <w:r>
        <w:rPr>
          <w:rFonts w:ascii="Hand writing Mutlu" w:hAnsi="Hand writing Mutlu"/>
          <w:sz w:val="56"/>
        </w:rPr>
        <w:t xml:space="preserve"> al.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hyperlink r:id="rId23" w:history="1">
        <w:r w:rsidRPr="009E10C8">
          <w:rPr>
            <w:noProof/>
            <w:color w:val="0000FF"/>
            <w:lang w:eastAsia="tr-TR"/>
          </w:rPr>
          <w:pict>
            <v:shape id="Resim 318" o:spid="_x0000_i1036" type="#_x0000_t75" alt="http://www.coloringpagesfree.net/images/joomgallery/originals/farm_coloring_pages_15/farm_coloring_page_corn_20120327_1051808253.png" href="http://www.google.com.tr/url?sa=i&amp;rct=j&amp;q=&amp;esrc=s&amp;frm=1&amp;source=images&amp;cd=&amp;cad=rja&amp;docid=I40KKaBcMaS5XM&amp;tbnid=hTIDaXVnA-fx2M:&amp;ved=0CAUQjRw&amp;url=http://www.coloringpagesfree.net/coloring-sheets-free/farm-coloring-pages/farm-coloring-page-corn-284.html&amp;ei=ckl1UtCgMMWbtAa144DAAQ&amp;bvm=bv.55819444,d.Yms&amp;psig=AFQjCNGWFmQvgiRnKrua5cl2Q7qz-Efsvg&amp;ust=13835046129572" style="width:56.25pt;height:41.25pt;visibility:visible" o:button="t">
              <v:fill o:detectmouseclick="t"/>
              <v:imagedata r:id="rId24" o:title="" croptop="2607f" cropbottom="13214f" cropleft="12653f"/>
            </v:shape>
          </w:pict>
        </w:r>
      </w:hyperlink>
      <w:r>
        <w:rPr>
          <w:rFonts w:ascii="Hand writing Mutlu" w:hAnsi="Hand writing Mutlu"/>
          <w:sz w:val="56"/>
        </w:rPr>
        <w:t xml:space="preserve"> Ele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Ela Lale el ele.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El ele Ela el ele.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Ela et al.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193.25pt;margin-top:22.05pt;width:27.25pt;height:19.7pt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">
            <v:textbox>
              <w:txbxContent>
                <w:p w:rsidR="009D298F" w:rsidRPr="009E10C8" w:rsidRDefault="009D298F">
                  <w:pPr>
                    <w:rPr>
                      <w:rFonts w:ascii="Calibri" w:hAnsi="Calibri" w:cs="Calibri"/>
                      <w:sz w:val="20"/>
                    </w:rPr>
                  </w:pPr>
                  <w:r w:rsidRPr="009E10C8">
                    <w:rPr>
                      <w:rFonts w:ascii="Calibri" w:hAnsi="Calibri" w:cs="Calibri"/>
                      <w:sz w:val="20"/>
                    </w:rPr>
                    <w:t>un</w:t>
                  </w:r>
                </w:p>
              </w:txbxContent>
            </v:textbox>
          </v:shape>
        </w:pict>
      </w:r>
      <w:r>
        <w:rPr>
          <w:rFonts w:ascii="Hand writing Mutlu" w:hAnsi="Hand writing Mutlu"/>
          <w:sz w:val="56"/>
        </w:rPr>
        <w:t xml:space="preserve">Ela 1 </w:t>
      </w:r>
      <w:hyperlink r:id="rId25" w:history="1">
        <w:r w:rsidRPr="009E10C8">
          <w:rPr>
            <w:noProof/>
            <w:color w:val="0000FF"/>
            <w:lang w:eastAsia="tr-TR"/>
          </w:rPr>
          <w:pict>
            <v:shape id="Resim 15" o:spid="_x0000_i1037" type="#_x0000_t75" alt="http://www.coloringpagesfree.net/images/joomgallery/originals/farm_coloring_pages_15/farm_coloring_page_corn_20120327_1051808253.png" href="http://www.google.com.tr/url?sa=i&amp;rct=j&amp;q=&amp;esrc=s&amp;frm=1&amp;source=images&amp;cd=&amp;cad=rja&amp;docid=I40KKaBcMaS5XM&amp;tbnid=hTIDaXVnA-fx2M:&amp;ved=0CAUQjRw&amp;url=http://www.coloringpagesfree.net/coloring-sheets-free/farm-coloring-pages/farm-coloring-page-corn-284.html&amp;ei=ckl1UtCgMMWbtAa144DAAQ&amp;bvm=bv.55819444,d.Yms&amp;psig=AFQjCNGWFmQvgiRnKrua5cl2Q7qz-Efsvg&amp;ust=13835046129572" style="width:56.25pt;height:41.25pt;visibility:visible" o:button="t">
              <v:fill o:detectmouseclick="t"/>
              <v:imagedata r:id="rId24" o:title="" croptop="2607f" cropbottom="13214f" cropleft="12653f"/>
            </v:shape>
          </w:pict>
        </w:r>
      </w:hyperlink>
      <w:r>
        <w:rPr>
          <w:rFonts w:ascii="Hand writing Mutlu" w:hAnsi="Hand writing Mutlu"/>
          <w:sz w:val="56"/>
        </w:rPr>
        <w:t xml:space="preserve"> al.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 xml:space="preserve">Ela </w:t>
      </w:r>
      <w:hyperlink r:id="rId26" w:history="1">
        <w:r w:rsidRPr="009E10C8">
          <w:rPr>
            <w:noProof/>
            <w:color w:val="0000FF"/>
            <w:lang w:eastAsia="tr-TR"/>
          </w:rPr>
          <w:pict>
            <v:shape id="Resim 17" o:spid="_x0000_i1038" type="#_x0000_t75" alt="http://www.coloringpagesfree.net/images/joomgallery/originals/farm_coloring_pages_15/farm_coloring_page_corn_20120327_1051808253.png" href="http://www.google.com.tr/url?sa=i&amp;rct=j&amp;q=&amp;esrc=s&amp;frm=1&amp;source=images&amp;cd=&amp;cad=rja&amp;docid=I40KKaBcMaS5XM&amp;tbnid=hTIDaXVnA-fx2M:&amp;ved=0CAUQjRw&amp;url=http://www.coloringpagesfree.net/coloring-sheets-free/farm-coloring-pages/farm-coloring-page-corn-284.html&amp;ei=ckl1UtCgMMWbtAa144DAAQ&amp;bvm=bv.55819444,d.Yms&amp;psig=AFQjCNGWFmQvgiRnKrua5cl2Q7qz-Efsvg&amp;ust=13835046129572" style="width:56.25pt;height:41.25pt;visibility:visible" o:button="t">
              <v:fill o:detectmouseclick="t"/>
              <v:imagedata r:id="rId24" o:title="" croptop="2607f" cropbottom="13214f" cropleft="12653f"/>
            </v:shape>
          </w:pict>
        </w:r>
      </w:hyperlink>
      <w:r>
        <w:rPr>
          <w:rFonts w:ascii="Hand writing Mutlu" w:hAnsi="Hand writing Mutlu"/>
          <w:sz w:val="56"/>
        </w:rPr>
        <w:t xml:space="preserve"> ele.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Ele Ela ele.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 xml:space="preserve">Ele ele </w:t>
      </w:r>
      <w:hyperlink r:id="rId27" w:history="1">
        <w:r w:rsidRPr="009E10C8">
          <w:rPr>
            <w:noProof/>
            <w:color w:val="0000FF"/>
            <w:lang w:eastAsia="tr-TR"/>
          </w:rPr>
          <w:pict>
            <v:shape id="Resim 319" o:spid="_x0000_i1039" type="#_x0000_t75" alt="http://www.coloringpagesfree.net/images/joomgallery/originals/farm_coloring_pages_15/farm_coloring_page_corn_20120327_1051808253.png" href="http://www.google.com.tr/url?sa=i&amp;rct=j&amp;q=&amp;esrc=s&amp;frm=1&amp;source=images&amp;cd=&amp;cad=rja&amp;docid=I40KKaBcMaS5XM&amp;tbnid=hTIDaXVnA-fx2M:&amp;ved=0CAUQjRw&amp;url=http://www.coloringpagesfree.net/coloring-sheets-free/farm-coloring-pages/farm-coloring-page-corn-284.html&amp;ei=ckl1UtCgMMWbtAa144DAAQ&amp;bvm=bv.55819444,d.Yms&amp;psig=AFQjCNGWFmQvgiRnKrua5cl2Q7qz-Efsvg&amp;ust=13835046129572" style="width:56.25pt;height:41.25pt;visibility:visible" o:button="t">
              <v:fill o:detectmouseclick="t"/>
              <v:imagedata r:id="rId24" o:title="" croptop="2607f" cropbottom="13214f" cropleft="12653f"/>
            </v:shape>
          </w:pict>
        </w:r>
      </w:hyperlink>
      <w:r>
        <w:rPr>
          <w:rFonts w:ascii="Hand writing Mutlu" w:hAnsi="Hand writing Mutlu"/>
          <w:sz w:val="56"/>
        </w:rPr>
        <w:t xml:space="preserve"> ele.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 xml:space="preserve">Ela ala </w:t>
      </w:r>
      <w:hyperlink r:id="rId28" w:history="1">
        <w:r w:rsidRPr="009E10C8">
          <w:rPr>
            <w:noProof/>
            <w:color w:val="0000FF"/>
            <w:lang w:eastAsia="tr-TR"/>
          </w:rPr>
          <w:pict>
            <v:shape id="Resim 16" o:spid="_x0000_i1040" type="#_x0000_t75" alt="http://cdn.freecoloringsheets.net/samples/In_The_Water/Fish_Making_Bubbles.png" href="http://www.google.com.tr/url?sa=i&amp;rct=j&amp;q=&amp;esrc=s&amp;frm=1&amp;source=images&amp;cd=&amp;cad=rja&amp;docid=2WZat55ANEko2M&amp;tbnid=Dow_E0CiJPhUxM:&amp;ved=0CAUQjRw&amp;url=http://www.freecoloringsheets.net/view/In_The_Water/Fish_Making_Bubbles&amp;ei=xEl1UpD3NITJsgbcxIGIBA&amp;bvm=bv.55819444,d.Yms&amp;psig=AFQjCNGGEx9mZX7epoYraw2qx-wayKqkLQ&amp;ust=13835046581685" style="width:60pt;height:34.5pt;visibility:visible" o:button="t">
              <v:fill o:detectmouseclick="t"/>
              <v:imagedata r:id="rId29" o:title="" croptop="22166f" cropleft="3612f" cropright="3612f"/>
            </v:shape>
          </w:pict>
        </w:r>
      </w:hyperlink>
      <w:r>
        <w:rPr>
          <w:rFonts w:ascii="Hand writing Mutlu" w:hAnsi="Hand writing Mutlu"/>
          <w:sz w:val="56"/>
        </w:rPr>
        <w:t xml:space="preserve"> al</w: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</w:p>
    <w:p w:rsidR="009D298F" w:rsidRDefault="009D298F" w:rsidP="00625C2A">
      <w:pPr>
        <w:spacing w:after="0" w:line="240" w:lineRule="auto"/>
        <w:rPr>
          <w:rFonts w:ascii="Hand writing Mutlu" w:hAnsi="Hand writing Mutlu"/>
          <w:sz w:val="56"/>
        </w:rPr>
      </w:pPr>
      <w:r>
        <w:rPr>
          <w:noProof/>
          <w:lang w:eastAsia="tr-TR"/>
        </w:rPr>
        <w:pict>
          <v:shape id="Resim 324" o:spid="_x0000_s1027" type="#_x0000_t75" style="position:absolute;margin-left:184.45pt;margin-top:10.7pt;width:180.65pt;height:91.25pt;z-index:-251652608;visibility:visible">
            <v:imagedata r:id="rId30" o:title="" croptop="9620f" cropbottom="8980f" cropright="838f"/>
          </v:shape>
        </w:pict>
      </w:r>
      <w:r>
        <w:rPr>
          <w:rFonts w:ascii="Hand writing Mutlu" w:hAnsi="Hand writing Mutlu"/>
          <w:sz w:val="56"/>
        </w:rPr>
        <w:t>Tel Al</w:t>
      </w:r>
    </w:p>
    <w:p w:rsidR="009D298F" w:rsidRDefault="009D298F" w:rsidP="00625C2A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Ata tel al.</w:t>
      </w:r>
    </w:p>
    <w:p w:rsidR="009D298F" w:rsidRDefault="009D298F" w:rsidP="00625C2A">
      <w:pPr>
        <w:spacing w:after="0" w:line="240" w:lineRule="auto"/>
        <w:rPr>
          <w:rFonts w:ascii="Hand writing Mutlu" w:hAnsi="Hand writing Mutlu"/>
          <w:sz w:val="56"/>
        </w:rPr>
      </w:pPr>
      <w:r>
        <w:rPr>
          <w:noProof/>
          <w:lang w:eastAsia="tr-TR"/>
        </w:rPr>
        <w:pict>
          <v:shape id="Resim 323" o:spid="_x0000_s1028" type="#_x0000_t75" style="position:absolute;margin-left:222pt;margin-top:35.25pt;width:120.45pt;height:158.2pt;z-index:-251653632;visibility:visible">
            <v:imagedata r:id="rId31" o:title="" croptop="4516f" cropbottom="9803f" cropleft="7532f" cropright="8623f"/>
          </v:shape>
        </w:pict>
      </w:r>
      <w:r>
        <w:rPr>
          <w:rFonts w:ascii="Hand writing Mutlu" w:hAnsi="Hand writing Mutlu"/>
          <w:sz w:val="56"/>
        </w:rPr>
        <w:t>Ata alet al.</w:t>
      </w:r>
    </w:p>
    <w:p w:rsidR="009D298F" w:rsidRDefault="009D298F" w:rsidP="00625C2A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Alet al, tel al.</w:t>
      </w:r>
    </w:p>
    <w:p w:rsidR="009D298F" w:rsidRDefault="009D298F" w:rsidP="00625C2A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Tel al, ata at.</w:t>
      </w:r>
    </w:p>
    <w:p w:rsidR="009D298F" w:rsidRDefault="009D298F" w:rsidP="00625C2A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Tel al ata at.</w:t>
      </w:r>
    </w:p>
    <w:p w:rsidR="009D298F" w:rsidRDefault="009D298F" w:rsidP="00625C2A">
      <w:pPr>
        <w:spacing w:after="0" w:line="240" w:lineRule="auto"/>
        <w:rPr>
          <w:rFonts w:ascii="Hand writing Mutlu" w:hAnsi="Hand writing Mutlu"/>
          <w:sz w:val="56"/>
        </w:rPr>
      </w:pPr>
      <w:r>
        <w:rPr>
          <w:noProof/>
          <w:lang w:eastAsia="tr-TR"/>
        </w:rPr>
        <w:pict>
          <v:shape id="Resim 18" o:spid="_x0000_s1029" type="#_x0000_t75" alt="http://colorwithfun.com/wp-content/uploads/2013/09/horse-coloring-pages-2.jpg" href="http://www.google.com.tr/url?sa=i&amp;rct=j&amp;q=&amp;esrc=s&amp;frm=1&amp;source=images&amp;cd=&amp;cad=rja&amp;docid=MxwxUmSDuRXe2M&amp;tbnid=vCqY-Qr8-m3VQM:&amp;ved=0CAUQjRw&amp;url=http://colorwithfun.com/horse-color-pages-printable-pages/&amp;ei=SU11UqrcG8XTtAaKsYGABQ&amp;bvm=bv.55819444,d.Yms&amp;psig=AFQjCNFCdvQXcCnYvwcvYb_lUCE3crs92A&amp;ust=13835055588598" style="position:absolute;margin-left:1.8pt;margin-top:30.75pt;width:194.2pt;height:121.35pt;z-index:-251654656;visibility:visible" o:button="t">
            <v:fill o:detectmouseclick="t"/>
            <v:imagedata r:id="rId32" o:title="" croptop="4840f" cropbottom="5957f" cropleft="2739f" cropright="3831f"/>
          </v:shape>
        </w:pict>
      </w: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noProof/>
          <w:lang w:eastAsia="tr-TR"/>
        </w:rPr>
        <w:pict>
          <v:shape id="Resim 19" o:spid="_x0000_s1030" type="#_x0000_t75" alt="http://www.honkingdonkey.com/coloring-pages/horse/horse-pics/01-horse-07.gif" href="http://www.google.com.tr/url?sa=i&amp;rct=j&amp;q=&amp;esrc=s&amp;frm=1&amp;source=images&amp;cd=&amp;cad=rja&amp;docid=1le92PtZl1IGhM&amp;tbnid=6V4oZYhHbe4lkM:&amp;ved=0CAUQjRw&amp;url=http://www.honkingdonkey.com/coloring-pages/horse/01-horse-07.htm&amp;ei=uE91UpCZMI2HswbL8ICQDg&amp;bvm=bv.55819444,d.Yms&amp;psig=AFQjCNGz8kKhL-vcDlyjApuAeMj70c6NZw&amp;ust=13835058164603" style="position:absolute;margin-left:216.6pt;margin-top:1.5pt;width:161.6pt;height:176.55pt;z-index:-251666944;visibility:visible" o:button="t">
            <v:fill o:detectmouseclick="t"/>
            <v:imagedata r:id="rId33" o:title="" cropleft="8043f"/>
          </v:shape>
        </w:pict>
      </w:r>
      <w:r>
        <w:rPr>
          <w:rFonts w:ascii="Hand writing Mutlu" w:hAnsi="Hand writing Mutlu"/>
          <w:sz w:val="56"/>
        </w:rPr>
        <w:t>At  Al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Ata at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Ata, ala at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 xml:space="preserve">Al Ata al. 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Ata 3 at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Ata ata atla.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 xml:space="preserve">Ata ata </w:t>
      </w:r>
      <w:hyperlink r:id="rId34" w:history="1">
        <w:r w:rsidRPr="009E10C8">
          <w:rPr>
            <w:noProof/>
            <w:color w:val="0000FF"/>
            <w:lang w:eastAsia="tr-TR"/>
          </w:rPr>
          <w:pict>
            <v:shape id="Resim 20" o:spid="_x0000_i1041" type="#_x0000_t75" alt="http://static.abcteach.com/content_preview/g/grassbwunlabeled_p.png" href="http://www.google.com.tr/url?sa=i&amp;rct=j&amp;q=&amp;esrc=s&amp;frm=1&amp;source=images&amp;cd=&amp;cad=rja&amp;docid=2LXIJWSCz1G6QM&amp;tbnid=yjxNkV2yBrPdrM:&amp;ved=0CAUQjRw&amp;url=http://cache1.abcteach.com/documents/clip-art-basic-words-grass-coloring-page-43908&amp;ei=t1B1UrHBKcTJsgaI0IDACg&amp;bvm=bv.55819444,d.Yms&amp;psig=AFQjCNHd4cbUhFjJjuuqKlYGRgNXH5imcw&amp;ust=13835064611120" style="width:70.5pt;height:35.25pt;visibility:visible" o:button="t">
              <v:fill o:detectmouseclick="t"/>
              <v:imagedata r:id="rId35" o:title="" croptop="11814f" cropbottom="19544f" cropleft="9649f" cropright="8431f"/>
            </v:shape>
          </w:pict>
        </w:r>
      </w:hyperlink>
      <w:r>
        <w:rPr>
          <w:rFonts w:ascii="Hand writing Mutlu" w:hAnsi="Hand writing Mutlu"/>
          <w:sz w:val="56"/>
        </w:rPr>
        <w:t xml:space="preserve"> at.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 xml:space="preserve">Ela ata </w:t>
      </w:r>
      <w:hyperlink r:id="rId36" w:history="1">
        <w:r w:rsidRPr="009E10C8">
          <w:rPr>
            <w:noProof/>
            <w:color w:val="0000FF"/>
            <w:lang w:eastAsia="tr-TR"/>
          </w:rPr>
          <w:pict>
            <v:shape id="Resim 21" o:spid="_x0000_i1042" type="#_x0000_t75" alt="http://static.abcteach.com/content_preview/g/grassbwunlabeled_p.png" href="http://www.google.com.tr/url?sa=i&amp;rct=j&amp;q=&amp;esrc=s&amp;frm=1&amp;source=images&amp;cd=&amp;cad=rja&amp;docid=2LXIJWSCz1G6QM&amp;tbnid=yjxNkV2yBrPdrM:&amp;ved=0CAUQjRw&amp;url=http://cache1.abcteach.com/documents/clip-art-basic-words-grass-coloring-page-43908&amp;ei=t1B1UrHBKcTJsgaI0IDACg&amp;bvm=bv.55819444,d.Yms&amp;psig=AFQjCNHd4cbUhFjJjuuqKlYGRgNXH5imcw&amp;ust=13835064611120" style="width:70.5pt;height:35.25pt;visibility:visible" o:button="t">
              <v:fill o:detectmouseclick="t"/>
              <v:imagedata r:id="rId35" o:title="" croptop="11814f" cropbottom="19544f" cropleft="9649f" cropright="8431f"/>
            </v:shape>
          </w:pict>
        </w:r>
      </w:hyperlink>
      <w:r>
        <w:rPr>
          <w:rFonts w:ascii="Hand writing Mutlu" w:hAnsi="Hand writing Mutlu"/>
          <w:sz w:val="56"/>
        </w:rPr>
        <w:t xml:space="preserve">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</w:p>
    <w:p w:rsidR="009D298F" w:rsidRDefault="009D298F" w:rsidP="00A27115">
      <w:pPr>
        <w:spacing w:after="0" w:line="240" w:lineRule="auto"/>
        <w:jc w:val="center"/>
        <w:rPr>
          <w:rFonts w:ascii="Hand writing Mutlu" w:hAnsi="Hand writing Mutlu"/>
          <w:sz w:val="56"/>
        </w:rPr>
      </w:pPr>
      <w:hyperlink r:id="rId37" w:history="1">
        <w:r w:rsidRPr="009E10C8">
          <w:rPr>
            <w:noProof/>
            <w:color w:val="0000FF"/>
            <w:lang w:eastAsia="tr-TR"/>
          </w:rPr>
          <w:pict>
            <v:shape id="Resim 23" o:spid="_x0000_i1043" type="#_x0000_t75" alt="http://img.oncoloring.com/children-sitting-at-the-d_4dcd4a28c79ab-p.gif" href="http://www.google.com.tr/url?sa=i&amp;rct=j&amp;q=&amp;esrc=s&amp;frm=1&amp;source=images&amp;cd=&amp;cad=rja&amp;docid=AKa7PS4CT3fb7M&amp;tbnid=hTv7O42BQEWyxM:&amp;ved=0CAUQjRw&amp;url=http://www.oncoloring.com/children-coloring-pages.html&amp;ei=sVF1UoqUA43UsgaIyoDoDQ&amp;bvm=bv.55819444,d.Yms&amp;psig=AFQjCNGVW32zalcUG31NkiTqfNQqakFUrA&amp;ust=13835067233020" style="width:260.25pt;height:2in;visibility:visible" o:button="t">
              <v:fill o:detectmouseclick="t"/>
              <v:imagedata r:id="rId38" o:title="" croptop="4498f" cropbottom="21518f"/>
            </v:shape>
          </w:pict>
        </w:r>
      </w:hyperlink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noProof/>
          <w:lang w:eastAsia="tr-TR"/>
        </w:rPr>
        <w:pict>
          <v:shape id="Resim 22" o:spid="_x0000_s1031" type="#_x0000_t75" alt="http://www.supercoloring.com/wp-content/main/2009_05/piece-of-beef-coloring-page.jpg" href="http://www.google.com.tr/url?sa=i&amp;rct=j&amp;q=&amp;esrc=s&amp;frm=1&amp;source=images&amp;cd=&amp;cad=rja&amp;docid=6eHkVNqmqZh_iM&amp;tbnid=juAKsO9F8P2a6M:&amp;ved=0CAUQjRw&amp;url=http://www.supercoloring.com/pages/piece-of-beef/&amp;ei=glF1UrWZAsLbtAbZlIHwDA&amp;bvm=bv.55819444,d.Yms&amp;psig=AFQjCNFS4GZtGevU6_sEdQSfUlAlbRpG4Q&amp;ust=13835066707367" style="position:absolute;margin-left:210.05pt;margin-top:40.05pt;width:115.5pt;height:87.75pt;z-index:-251665920;visibility:visible" o:button="t">
            <v:fill o:detectmouseclick="t"/>
            <v:imagedata r:id="rId39" o:title=""/>
          </v:shape>
        </w:pict>
      </w:r>
      <w:r>
        <w:rPr>
          <w:rFonts w:ascii="Hand writing Mutlu" w:hAnsi="Hand writing Mutlu"/>
          <w:sz w:val="56"/>
        </w:rPr>
        <w:t xml:space="preserve">        Et Al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 xml:space="preserve"> Lale et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Al Lale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Lale 2 et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Lale et al, et tat.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Ela et al, et tat.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noProof/>
          <w:lang w:eastAsia="tr-TR"/>
        </w:rPr>
        <w:pict>
          <v:shape id="Resim 24" o:spid="_x0000_s1032" type="#_x0000_t75" alt="http://www.mescoloriages.com/coloriages/vie%20quotidienne/la%20vie%20de%20tous%20les%20jours/actions/images/manger.jpg" href="http://www.google.com.tr/url?sa=i&amp;rct=j&amp;q=&amp;esrc=s&amp;frm=1&amp;source=images&amp;cd=&amp;cad=rja&amp;docid=AKa7PS4CT3fb7M&amp;tbnid=hTv7O42BQEWyxM:&amp;ved=0CAUQjRw&amp;url=http://www.mescoloriages.com/vie-quotidienne/coloriages,la-vie-de-tous-les-jours,actions/manger.jpg.shtml&amp;ei=9FJ1UqODGMnEtQbhmIHYCA&amp;bvm=bv.55819444,d.Yms&amp;psig=AFQjCNGVW32zalcUG31NkiTqfNQqakFUrA&amp;ust=13835067233020" style="position:absolute;margin-left:189.85pt;margin-top:5.95pt;width:198.7pt;height:138pt;z-index:-251664896;visibility:visible" o:button="t" stroked="t" strokecolor="windowText">
            <v:fill o:detectmouseclick="t"/>
            <v:imagedata r:id="rId40" o:title="" croptop="3817f" cropbottom="5408f" cropleft="5257f" cropright="7720f"/>
          </v:shape>
        </w:pict>
      </w:r>
      <w:r>
        <w:rPr>
          <w:rFonts w:ascii="Hand writing Mutlu" w:hAnsi="Hand writing Mutlu"/>
          <w:sz w:val="56"/>
        </w:rPr>
        <w:t>Talat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Talat et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Al Talat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 xml:space="preserve">Talat ete </w:t>
      </w:r>
      <w:hyperlink r:id="rId41" w:history="1">
        <w:r w:rsidRPr="009E10C8">
          <w:rPr>
            <w:noProof/>
            <w:color w:val="0000FF"/>
            <w:lang w:eastAsia="tr-TR"/>
          </w:rPr>
          <w:pict>
            <v:shape id="Resim 25" o:spid="_x0000_i1044" type="#_x0000_t75" alt="http://www.sermons4kids.com/salt_of_the_earth_colorpg.gif" href="http://www.google.com.tr/url?sa=i&amp;rct=j&amp;q=&amp;esrc=s&amp;frm=1&amp;source=images&amp;cd=&amp;cad=rja&amp;docid=DVOPskuhZ46vzM&amp;tbnid=ogFdpRF24hcNxM:&amp;ved=0CAUQjRw&amp;url=http://www.sermons4kids.com/salt_of_the_earth_colorpg.htm&amp;ei=lFR1UvrYLYrsswb-jYCQCg&amp;bvm=bv.55819444,d.Yms&amp;psig=AFQjCNHag7dJqKfj35KjJA25Wm4FtjR--A&amp;ust=13835074027724" style="width:40.5pt;height:43.5pt;visibility:visible" o:button="t">
              <v:fill o:detectmouseclick="t"/>
              <v:imagedata r:id="rId42" o:title="" cropbottom="46025f" cropleft="41047f"/>
            </v:shape>
          </w:pict>
        </w:r>
      </w:hyperlink>
      <w:r>
        <w:rPr>
          <w:rFonts w:ascii="Hand writing Mutlu" w:hAnsi="Hand writing Mutlu"/>
          <w:sz w:val="56"/>
        </w:rPr>
        <w:t xml:space="preserve"> at.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Et al Talat, et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  <w:r>
        <w:rPr>
          <w:noProof/>
          <w:lang w:eastAsia="tr-TR"/>
        </w:rPr>
        <w:pict>
          <v:shape id="Resim 26" o:spid="_x0000_s1033" type="#_x0000_t75" alt="http://www.colorear-dibujos.com/dibujos/ninos/dibujosdeninosparacolorear5.gif" href="http://www.google.com.tr/url?sa=i&amp;rct=j&amp;q=&amp;esrc=s&amp;frm=1&amp;source=images&amp;cd=&amp;cad=rja&amp;docid=AKa7PS4CT3fb7M&amp;tbnid=hTv7O42BQEWyxM:&amp;ved=0CAUQjRw&amp;url=http://www.colorear-dibujos.com/dibujosparacoloreardeninosparaimprimir.html&amp;ei=IlV1UoHwDIiQtQaFrYCICA&amp;bvm=bv.55819444,d.Yms&amp;psig=AFQjCNGVW32zalcUG31NkiTqfNQqakFUrA&amp;ust=13835067233020" style="position:absolute;margin-left:70.35pt;margin-top:36.2pt;width:272.25pt;height:160.5pt;z-index:-251663872;visibility:visible" o:button="t">
            <v:fill o:detectmouseclick="t"/>
            <v:imagedata r:id="rId43" o:title="" croptop="2597f" cropbottom="5811f" cropleft="2239f" cropright="3867f"/>
          </v:shape>
        </w:pict>
      </w:r>
      <w:r>
        <w:rPr>
          <w:rFonts w:ascii="Hand writing Mutlu" w:hAnsi="Hand writing Mutlu"/>
          <w:sz w:val="56"/>
        </w:rPr>
        <w:t>Ata Talat el ele.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6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noProof/>
          <w:lang w:eastAsia="tr-TR"/>
        </w:rPr>
        <w:pict>
          <v:shape id="Resim 28" o:spid="_x0000_s1034" type="#_x0000_t75" alt="http://www.free-coloringpages.net/album/horse_coloring_pages/Horse_Kitty_Coloring_Pages15.gif" href="http://www.google.com.tr/url?sa=i&amp;rct=j&amp;q=&amp;esrc=s&amp;frm=1&amp;source=images&amp;cd=&amp;cad=rja&amp;docid=PN5prmjHO70HCM&amp;tbnid=oKr2pG4tPwEGIM:&amp;ved=0CAUQjRw&amp;url=http://quotes-pictures.feedio.net/horse-coloring-pages-of-fun-and-foals/coloringinpages.com*img*horse-coloring-in-pages-8.gif/&amp;ei=j1Z1UtbwE4S0tAbR5IHoBg&amp;bvm=bv.55819444,d.Yms&amp;psig=AFQjCNFCbDx2vg87OgseleT7KlBAK9pEBQ&amp;ust=13835077731321" style="position:absolute;margin-left:192.8pt;margin-top:13.4pt;width:199.5pt;height:254.25pt;z-index:-251661824;visibility:visible" o:button="t">
            <v:fill o:detectmouseclick="t"/>
            <v:imagedata r:id="rId44" o:title="" croptop="1834f"/>
          </v:shape>
        </w:pict>
      </w:r>
      <w:r>
        <w:rPr>
          <w:rFonts w:ascii="Hand writing Mutlu" w:hAnsi="Hand writing Mutlu"/>
          <w:sz w:val="52"/>
        </w:rPr>
        <w:t>ELA ATLA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rFonts w:ascii="Hand writing Mutlu" w:hAnsi="Hand writing Mutlu"/>
          <w:sz w:val="52"/>
        </w:rPr>
        <w:t>Ela at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rFonts w:ascii="Hand writing Mutlu" w:hAnsi="Hand writing Mutlu"/>
          <w:sz w:val="52"/>
        </w:rPr>
        <w:t>Atla Ela atla.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rFonts w:ascii="Hand writing Mutlu" w:hAnsi="Hand writing Mutlu"/>
          <w:sz w:val="52"/>
        </w:rPr>
        <w:t>Ela ata atla.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rFonts w:ascii="Hand writing Mutlu" w:hAnsi="Hand writing Mutlu"/>
          <w:sz w:val="52"/>
        </w:rPr>
        <w:t>Ela at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rFonts w:ascii="Hand writing Mutlu" w:hAnsi="Hand writing Mutlu"/>
          <w:sz w:val="52"/>
        </w:rPr>
        <w:t>Ela lale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rFonts w:ascii="Hand writing Mutlu" w:hAnsi="Hand writing Mutlu"/>
          <w:sz w:val="52"/>
        </w:rPr>
        <w:t>Talat ata atla.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noProof/>
          <w:lang w:eastAsia="tr-TR"/>
        </w:rPr>
        <w:pict>
          <v:shape id="Resim 27" o:spid="_x0000_s1035" type="#_x0000_t75" alt="https://encrypted-tbn0.gstatic.com/images?q=tbn:ANd9GcR_X6GJ1SDLTH7le9sLYkLWz1Y0zUg5xcj7_8QigZx0NE0VTBcy" href="http://www.google.com.tr/url?sa=i&amp;rct=j&amp;q=&amp;esrc=s&amp;frm=1&amp;source=images&amp;cd=&amp;cad=rja&amp;docid=RKzc4pkN4AbgRM&amp;tbnid=h13AXZbPJoH2TM:&amp;ved=0CAUQjRw&amp;url=http://letscoloringpages.com/barbie-horse-coloring-pages-printable-coloring-pages.html&amp;ei=5FV1UoSSEsidtQbot4GgAw&amp;bvm=bv.55819444,d.Yms&amp;psig=AFQjCNFCbDx2vg87OgseleT7KlBAK9pEBQ&amp;ust=13835077731321" style="position:absolute;margin-left:54.7pt;margin-top:1.2pt;width:218.35pt;height:174.15pt;z-index:-251662848;visibility:visible" o:button="t">
            <v:fill o:detectmouseclick="t"/>
            <v:imagedata r:id="rId45" o:title="" croptop="4669f" cropbottom="12173f" cropleft="2330f" cropright="2419f"/>
          </v:shape>
        </w:pict>
      </w:r>
      <w:r>
        <w:rPr>
          <w:rFonts w:ascii="Hand writing Mutlu" w:hAnsi="Hand writing Mutlu"/>
          <w:sz w:val="52"/>
        </w:rPr>
        <w:t xml:space="preserve"> 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noProof/>
          <w:lang w:eastAsia="tr-TR"/>
        </w:rPr>
        <w:pict>
          <v:shape id="Resim 29" o:spid="_x0000_s1036" type="#_x0000_t75" alt="http://us.123rf.com/400wm/400/400/nikolae/nikolae1208/nikolae120800007/14742671-blank-singlet-template.jpg" href="http://www.google.com.tr/url?sa=i&amp;rct=j&amp;q=&amp;esrc=s&amp;frm=1&amp;source=images&amp;cd=&amp;cad=rja&amp;docid=VVshRutCg5YdyM&amp;tbnid=kN_sNJJHcR6esM:&amp;ved=0CAUQjRw&amp;url=http://www.123rf.com/clipart-vector/casual_clothing.html&amp;ei=PFh1UtrXN4Xbswan_4DgDQ&amp;psig=AFQjCNGffHW5SRfoVQK9XaBOiO_YN-kJrA&amp;ust=13835083666391" style="position:absolute;margin-left:225.6pt;margin-top:47.2pt;width:143.25pt;height:160.5pt;z-index:-251660800;visibility:visible" o:button="t">
            <v:fill o:detectmouseclick="t"/>
            <v:imagedata r:id="rId46" o:title=""/>
          </v:shape>
        </w:pict>
      </w:r>
      <w:r w:rsidRPr="00E14DDB">
        <w:rPr>
          <w:rFonts w:ascii="Hand writing Mutlu" w:hAnsi="Hand writing Mutlu"/>
          <w:color w:val="FF0000"/>
          <w:sz w:val="56"/>
        </w:rPr>
        <w:t>Ata Atlet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rFonts w:ascii="Hand writing Mutlu" w:hAnsi="Hand writing Mutlu"/>
          <w:sz w:val="52"/>
        </w:rPr>
        <w:t>Al Ata,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rFonts w:ascii="Hand writing Mutlu" w:hAnsi="Hand writing Mutlu"/>
          <w:sz w:val="52"/>
        </w:rPr>
        <w:t>Ata atlet al.</w:t>
      </w:r>
      <w:r w:rsidRPr="006C76AD">
        <w:rPr>
          <w:noProof/>
          <w:color w:val="0000FF"/>
          <w:lang w:eastAsia="tr-TR"/>
        </w:rPr>
        <w:t xml:space="preserve"> 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rFonts w:ascii="Hand writing Mutlu" w:hAnsi="Hand writing Mutlu"/>
          <w:sz w:val="52"/>
        </w:rPr>
        <w:t>Ata 4 atlet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rFonts w:ascii="Hand writing Mutlu" w:hAnsi="Hand writing Mutlu"/>
          <w:sz w:val="52"/>
        </w:rPr>
        <w:t>Ata al, atlet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  <w:r>
        <w:rPr>
          <w:noProof/>
          <w:lang w:eastAsia="tr-TR"/>
        </w:rPr>
        <w:pict>
          <v:shape id="Resim 30" o:spid="_x0000_s1037" type="#_x0000_t75" alt="http://www.vectorstock.com/composite/1427552/blank-singlet-template-vector.jpg" href="http://www.google.com.tr/url?sa=i&amp;rct=j&amp;q=&amp;esrc=s&amp;frm=1&amp;source=images&amp;cd=&amp;cad=rja&amp;docid=VVshRutCg5YdyM&amp;tbnid=kN_sNJJHcR6esM:&amp;ved=0CAUQjRw&amp;url=http://www.vectorstock.com/royalty-free-vector/blank-singlet-template-vector-1427552&amp;ei=gFh1UuPuNI3Aswa9z4DgBQ&amp;psig=AFQjCNGffHW5SRfoVQK9XaBOiO_YN-kJrA&amp;ust=13835083666391" style="position:absolute;margin-left:-3.95pt;margin-top:37.25pt;width:237.75pt;height:193.5pt;z-index:-251659776;visibility:visible" o:button="t">
            <v:fill o:detectmouseclick="t"/>
            <v:imagedata r:id="rId47" o:title="" croptop="8671f" cropbottom="13841f" cropleft="2127f" cropright="2127f"/>
          </v:shape>
        </w:pict>
      </w:r>
      <w:r>
        <w:rPr>
          <w:rFonts w:ascii="Hand writing Mutlu" w:hAnsi="Hand writing Mutlu"/>
          <w:sz w:val="52"/>
        </w:rPr>
        <w:t xml:space="preserve">Talat atlet al. 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sz w:val="52"/>
        </w:rPr>
      </w:pPr>
    </w:p>
    <w:p w:rsidR="009D298F" w:rsidRPr="00E14DDB" w:rsidRDefault="009D298F" w:rsidP="00A27115">
      <w:pPr>
        <w:spacing w:after="0" w:line="240" w:lineRule="auto"/>
        <w:rPr>
          <w:rFonts w:ascii="Hand writing Mutlu" w:hAnsi="Hand writing Mutlu"/>
          <w:noProof/>
          <w:color w:val="FF0000"/>
          <w:sz w:val="52"/>
          <w:lang w:eastAsia="tr-TR"/>
        </w:rPr>
      </w:pPr>
      <w:r>
        <w:rPr>
          <w:noProof/>
          <w:lang w:eastAsia="tr-TR"/>
        </w:rPr>
        <w:pict>
          <v:shape id="Resim 31" o:spid="_x0000_s1038" type="#_x0000_t75" alt="http://www.supercoloring.com/wp-content/main/2010_04/jump-rope-coloring-page.jpg" href="http://www.google.com.tr/url?sa=i&amp;rct=j&amp;q=&amp;esrc=s&amp;frm=1&amp;source=images&amp;cd=&amp;cad=rja&amp;docid=3CRWLJydhAmTnM&amp;tbnid=0jhtknm8W4OclM:&amp;ved=0CAUQjRw&amp;url=http://www.supercoloring.com/pages/jump-rope/&amp;ei=Gll1UpaTN8rWtQbc5YGQBA&amp;bvm=bv.55819444,d.Yms&amp;psig=AFQjCNEY3ge57AD2pJrALTzgD3AE-jz6-Q&amp;ust=13835086267100" style="position:absolute;margin-left:180.8pt;margin-top:9.05pt;width:177pt;height:167.25pt;z-index:-251658752;visibility:visible" o:button="t">
            <v:fill o:detectmouseclick="t"/>
            <v:imagedata r:id="rId48" o:title=""/>
          </v:shape>
        </w:pict>
      </w:r>
      <w:r w:rsidRPr="00E14DDB">
        <w:rPr>
          <w:rFonts w:ascii="Hand writing Mutlu" w:hAnsi="Hand writing Mutlu"/>
          <w:noProof/>
          <w:color w:val="FF0000"/>
          <w:sz w:val="52"/>
          <w:lang w:eastAsia="tr-TR"/>
        </w:rPr>
        <w:t>Ela Lale.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lang w:eastAsia="tr-TR"/>
        </w:rPr>
      </w:pPr>
      <w:r>
        <w:rPr>
          <w:rFonts w:ascii="Hand writing Mutlu" w:hAnsi="Hand writing Mutlu"/>
          <w:noProof/>
          <w:sz w:val="52"/>
          <w:lang w:eastAsia="tr-TR"/>
        </w:rPr>
        <w:t xml:space="preserve">Ela </w:t>
      </w:r>
      <w:hyperlink r:id="rId49" w:history="1">
        <w:r w:rsidRPr="009E10C8">
          <w:rPr>
            <w:noProof/>
            <w:color w:val="0000FF"/>
            <w:lang w:eastAsia="tr-TR"/>
          </w:rPr>
          <w:pict>
            <v:shape id="Resim 292" o:spid="_x0000_i1045" type="#_x0000_t75" alt="http://img3.wfrcdn.com/lf/49/hash/7643/3615678/1/Alias-Home-%2F-Gym-%2F-Office-Jump-Rope.jpg" href="http://www.google.com.tr/url?sa=i&amp;rct=j&amp;q=&amp;esrc=s&amp;frm=1&amp;source=images&amp;cd=&amp;cad=rja&amp;docid=_UneYbm9Lhm1jM&amp;tbnid=ylxtuB2g8qJJ5M:&amp;ved=0CAUQjRw&amp;url=http://www.allmodern.com/Alias-Home-Gym-Office-Chromed-Single-Barbell-028.60-IAS1031.html&amp;ei=3Fl1Uuu0FYmdtQbBpIHYCQ&amp;bvm=bv.55819444,d.Yms&amp;psig=AFQjCNEY3ge57AD2pJrALTzgD3AE-jz6-Q&amp;ust=13835086267100" style="width:56.25pt;height:31.5pt;visibility:visible" o:button="t">
              <v:fill o:detectmouseclick="t"/>
              <v:imagedata r:id="rId50" o:title="" croptop="12094f" cropbottom="14418f" cropleft="6636f" cropright="16009f"/>
            </v:shape>
          </w:pict>
        </w:r>
      </w:hyperlink>
      <w:r>
        <w:rPr>
          <w:rFonts w:ascii="Hand writing Mutlu" w:hAnsi="Hand writing Mutlu"/>
          <w:noProof/>
          <w:sz w:val="52"/>
          <w:lang w:eastAsia="tr-TR"/>
        </w:rPr>
        <w:t xml:space="preserve">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lang w:eastAsia="tr-TR"/>
        </w:rPr>
      </w:pPr>
      <w:r>
        <w:rPr>
          <w:rFonts w:ascii="Hand writing Mutlu" w:hAnsi="Hand writing Mutlu"/>
          <w:noProof/>
          <w:sz w:val="52"/>
          <w:lang w:eastAsia="tr-TR"/>
        </w:rPr>
        <w:t>Atla Ela atla.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lang w:eastAsia="tr-TR"/>
        </w:rPr>
      </w:pPr>
      <w:r>
        <w:rPr>
          <w:noProof/>
          <w:lang w:eastAsia="tr-TR"/>
        </w:rPr>
        <w:pict>
          <v:shape id="Resim 297" o:spid="_x0000_s1039" type="#_x0000_t75" alt="http://www.free-coloring-pages.com/pages/children/jumprope.gif" href="http://www.google.com.tr/url?sa=i&amp;rct=j&amp;q=&amp;esrc=s&amp;frm=1&amp;source=images&amp;cd=&amp;cad=rja&amp;docid=mXsbQu_-XdMxFM&amp;tbnid=9CyT3ifNRGkFVM:&amp;ved=0CAUQjRw&amp;url=http://www.picstopin.com/531/coloring-page-jumping-img-25973/http:||www*edupics*com|coloring-page-jumping-p25973*jpg/&amp;ei=PVt1UoSpDYTXswbow4CgDQ&amp;bvm=bv.55819444,d.Yms&amp;psig=AFQjCNEY3ge57AD2pJrALTzgD3AE-jz6-Q&amp;ust=13835086267100" style="position:absolute;margin-left:223.8pt;margin-top:32.8pt;width:171.65pt;height:293.85pt;z-index:-251657728;visibility:visible" o:button="t">
            <v:fill o:detectmouseclick="t"/>
            <v:imagedata r:id="rId51" o:title="" cropleft="10744f" cropright="7931f"/>
          </v:shape>
        </w:pict>
      </w:r>
      <w:r>
        <w:rPr>
          <w:rFonts w:ascii="Hand writing Mutlu" w:hAnsi="Hand writing Mutlu"/>
          <w:noProof/>
          <w:sz w:val="52"/>
          <w:lang w:eastAsia="tr-TR"/>
        </w:rPr>
        <w:t xml:space="preserve">Ela </w:t>
      </w:r>
      <w:hyperlink r:id="rId52" w:history="1">
        <w:r w:rsidRPr="009E10C8">
          <w:rPr>
            <w:noProof/>
            <w:color w:val="0000FF"/>
            <w:lang w:eastAsia="tr-TR"/>
          </w:rPr>
          <w:pict>
            <v:shape id="Resim 293" o:spid="_x0000_i1046" type="#_x0000_t75" alt="http://img3.wfrcdn.com/lf/49/hash/7643/3615678/1/Alias-Home-%2F-Gym-%2F-Office-Jump-Rope.jpg" href="http://www.google.com.tr/url?sa=i&amp;rct=j&amp;q=&amp;esrc=s&amp;frm=1&amp;source=images&amp;cd=&amp;cad=rja&amp;docid=_UneYbm9Lhm1jM&amp;tbnid=ylxtuB2g8qJJ5M:&amp;ved=0CAUQjRw&amp;url=http://www.allmodern.com/Alias-Home-Gym-Office-Chromed-Single-Barbell-028.60-IAS1031.html&amp;ei=3Fl1Uuu0FYmdtQbBpIHYCQ&amp;bvm=bv.55819444,d.Yms&amp;psig=AFQjCNEY3ge57AD2pJrALTzgD3AE-jz6-Q&amp;ust=13835086267100" style="width:56.25pt;height:31.5pt;visibility:visible" o:button="t">
              <v:fill o:detectmouseclick="t"/>
              <v:imagedata r:id="rId50" o:title="" croptop="12094f" cropbottom="14418f" cropleft="6636f" cropright="16009f"/>
            </v:shape>
          </w:pict>
        </w:r>
      </w:hyperlink>
      <w:r>
        <w:rPr>
          <w:rFonts w:ascii="Hand writing Mutlu" w:hAnsi="Hand writing Mutlu"/>
          <w:noProof/>
          <w:sz w:val="52"/>
          <w:lang w:eastAsia="tr-TR"/>
        </w:rPr>
        <w:t xml:space="preserve"> atla.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lang w:eastAsia="tr-TR"/>
        </w:rPr>
      </w:pPr>
      <w:r>
        <w:rPr>
          <w:rFonts w:ascii="Hand writing Mutlu" w:hAnsi="Hand writing Mutlu"/>
          <w:noProof/>
          <w:sz w:val="52"/>
          <w:lang w:eastAsia="tr-TR"/>
        </w:rPr>
        <w:t xml:space="preserve">Lale </w:t>
      </w:r>
      <w:hyperlink r:id="rId53" w:history="1">
        <w:r w:rsidRPr="009E10C8">
          <w:rPr>
            <w:noProof/>
            <w:color w:val="0000FF"/>
            <w:lang w:eastAsia="tr-TR"/>
          </w:rPr>
          <w:pict>
            <v:shape id="Resim 294" o:spid="_x0000_i1047" type="#_x0000_t75" alt="http://img3.wfrcdn.com/lf/49/hash/7643/3615678/1/Alias-Home-%2F-Gym-%2F-Office-Jump-Rope.jpg" href="http://www.google.com.tr/url?sa=i&amp;rct=j&amp;q=&amp;esrc=s&amp;frm=1&amp;source=images&amp;cd=&amp;cad=rja&amp;docid=_UneYbm9Lhm1jM&amp;tbnid=ylxtuB2g8qJJ5M:&amp;ved=0CAUQjRw&amp;url=http://www.allmodern.com/Alias-Home-Gym-Office-Chromed-Single-Barbell-028.60-IAS1031.html&amp;ei=3Fl1Uuu0FYmdtQbBpIHYCQ&amp;bvm=bv.55819444,d.Yms&amp;psig=AFQjCNEY3ge57AD2pJrALTzgD3AE-jz6-Q&amp;ust=13835086267100" style="width:56.25pt;height:31.5pt;visibility:visible" o:button="t">
              <v:fill o:detectmouseclick="t"/>
              <v:imagedata r:id="rId50" o:title="" croptop="12094f" cropbottom="14418f" cropleft="6636f" cropright="16009f"/>
            </v:shape>
          </w:pict>
        </w:r>
      </w:hyperlink>
      <w:r>
        <w:rPr>
          <w:rFonts w:ascii="Hand writing Mutlu" w:hAnsi="Hand writing Mutlu"/>
          <w:noProof/>
          <w:sz w:val="52"/>
          <w:lang w:eastAsia="tr-TR"/>
        </w:rPr>
        <w:t xml:space="preserve">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lang w:eastAsia="tr-TR"/>
        </w:rPr>
      </w:pPr>
      <w:r>
        <w:rPr>
          <w:rFonts w:ascii="Hand writing Mutlu" w:hAnsi="Hand writing Mutlu"/>
          <w:noProof/>
          <w:sz w:val="52"/>
          <w:lang w:eastAsia="tr-TR"/>
        </w:rPr>
        <w:t xml:space="preserve">Lale </w:t>
      </w:r>
      <w:hyperlink r:id="rId54" w:history="1">
        <w:r w:rsidRPr="009E10C8">
          <w:rPr>
            <w:noProof/>
            <w:color w:val="0000FF"/>
            <w:lang w:eastAsia="tr-TR"/>
          </w:rPr>
          <w:pict>
            <v:shape id="Resim 295" o:spid="_x0000_i1048" type="#_x0000_t75" alt="http://img3.wfrcdn.com/lf/49/hash/7643/3615678/1/Alias-Home-%2F-Gym-%2F-Office-Jump-Rope.jpg" href="http://www.google.com.tr/url?sa=i&amp;rct=j&amp;q=&amp;esrc=s&amp;frm=1&amp;source=images&amp;cd=&amp;cad=rja&amp;docid=_UneYbm9Lhm1jM&amp;tbnid=ylxtuB2g8qJJ5M:&amp;ved=0CAUQjRw&amp;url=http://www.allmodern.com/Alias-Home-Gym-Office-Chromed-Single-Barbell-028.60-IAS1031.html&amp;ei=3Fl1Uuu0FYmdtQbBpIHYCQ&amp;bvm=bv.55819444,d.Yms&amp;psig=AFQjCNEY3ge57AD2pJrALTzgD3AE-jz6-Q&amp;ust=13835086267100" style="width:56.25pt;height:31.5pt;visibility:visible" o:button="t">
              <v:fill o:detectmouseclick="t"/>
              <v:imagedata r:id="rId50" o:title="" croptop="12094f" cropbottom="14418f" cropleft="6636f" cropright="16009f"/>
            </v:shape>
          </w:pict>
        </w:r>
      </w:hyperlink>
      <w:r>
        <w:rPr>
          <w:rFonts w:ascii="Hand writing Mutlu" w:hAnsi="Hand writing Mutlu"/>
          <w:noProof/>
          <w:sz w:val="52"/>
          <w:lang w:eastAsia="tr-TR"/>
        </w:rPr>
        <w:t xml:space="preserve"> atla.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lang w:eastAsia="tr-TR"/>
        </w:rPr>
      </w:pPr>
      <w:r>
        <w:rPr>
          <w:rFonts w:ascii="Hand writing Mutlu" w:hAnsi="Hand writing Mutlu"/>
          <w:noProof/>
          <w:sz w:val="52"/>
          <w:lang w:eastAsia="tr-TR"/>
        </w:rPr>
        <w:t>Atla Lale atla.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lang w:eastAsia="tr-TR"/>
        </w:rPr>
      </w:pPr>
      <w:r>
        <w:rPr>
          <w:noProof/>
          <w:lang w:eastAsia="tr-TR"/>
        </w:rPr>
        <w:pict>
          <v:shape id="Resim 325" o:spid="_x0000_s1040" type="#_x0000_t75" style="position:absolute;margin-left:33.75pt;margin-top:43.35pt;width:120.55pt;height:124.6pt;z-index:-251651584;visibility:visible">
            <v:imagedata r:id="rId55" o:title=""/>
          </v:shape>
        </w:pict>
      </w:r>
      <w:r>
        <w:rPr>
          <w:rFonts w:ascii="Hand writing Mutlu" w:hAnsi="Hand writing Mutlu"/>
          <w:noProof/>
          <w:sz w:val="52"/>
          <w:lang w:eastAsia="tr-TR"/>
        </w:rPr>
        <w:t xml:space="preserve">El ele </w:t>
      </w:r>
      <w:hyperlink r:id="rId56" w:history="1">
        <w:r w:rsidRPr="009E10C8">
          <w:rPr>
            <w:noProof/>
            <w:color w:val="0000FF"/>
            <w:lang w:eastAsia="tr-TR"/>
          </w:rPr>
          <w:pict>
            <v:shape id="Resim 296" o:spid="_x0000_i1049" type="#_x0000_t75" alt="http://img3.wfrcdn.com/lf/49/hash/7643/3615678/1/Alias-Home-%2F-Gym-%2F-Office-Jump-Rope.jpg" href="http://www.google.com.tr/url?sa=i&amp;rct=j&amp;q=&amp;esrc=s&amp;frm=1&amp;source=images&amp;cd=&amp;cad=rja&amp;docid=_UneYbm9Lhm1jM&amp;tbnid=ylxtuB2g8qJJ5M:&amp;ved=0CAUQjRw&amp;url=http://www.allmodern.com/Alias-Home-Gym-Office-Chromed-Single-Barbell-028.60-IAS1031.html&amp;ei=3Fl1Uuu0FYmdtQbBpIHYCQ&amp;bvm=bv.55819444,d.Yms&amp;psig=AFQjCNEY3ge57AD2pJrALTzgD3AE-jz6-Q&amp;ust=13835086267100" style="width:56.25pt;height:31.5pt;visibility:visible" o:button="t">
              <v:fill o:detectmouseclick="t"/>
              <v:imagedata r:id="rId50" o:title="" croptop="12094f" cropbottom="14418f" cropleft="6636f" cropright="16009f"/>
            </v:shape>
          </w:pict>
        </w:r>
      </w:hyperlink>
      <w:r>
        <w:rPr>
          <w:rFonts w:ascii="Hand writing Mutlu" w:hAnsi="Hand writing Mutlu"/>
          <w:noProof/>
          <w:sz w:val="52"/>
          <w:lang w:eastAsia="tr-TR"/>
        </w:rPr>
        <w:t xml:space="preserve"> atla.</w:t>
      </w:r>
    </w:p>
    <w:p w:rsidR="009D298F" w:rsidRDefault="009D298F" w:rsidP="00A27115">
      <w:pPr>
        <w:spacing w:after="0" w:line="240" w:lineRule="auto"/>
        <w:rPr>
          <w:noProof/>
          <w:color w:val="0000FF"/>
          <w:lang w:eastAsia="tr-TR"/>
        </w:rPr>
      </w:pPr>
    </w:p>
    <w:p w:rsidR="009D298F" w:rsidRDefault="009D298F" w:rsidP="00A27115">
      <w:pPr>
        <w:spacing w:after="0" w:line="240" w:lineRule="auto"/>
        <w:rPr>
          <w:noProof/>
          <w:color w:val="0000FF"/>
          <w:lang w:eastAsia="tr-TR"/>
        </w:rPr>
      </w:pPr>
    </w:p>
    <w:p w:rsidR="009D298F" w:rsidRDefault="009D298F" w:rsidP="00A27115">
      <w:pPr>
        <w:spacing w:after="0" w:line="240" w:lineRule="auto"/>
        <w:rPr>
          <w:noProof/>
          <w:color w:val="0000FF"/>
          <w:lang w:eastAsia="tr-TR"/>
        </w:rPr>
      </w:pPr>
    </w:p>
    <w:p w:rsidR="009D298F" w:rsidRDefault="009D298F" w:rsidP="00A27115">
      <w:pPr>
        <w:spacing w:after="0" w:line="240" w:lineRule="auto"/>
        <w:rPr>
          <w:noProof/>
          <w:color w:val="0000FF"/>
          <w:lang w:eastAsia="tr-TR"/>
        </w:rPr>
      </w:pPr>
    </w:p>
    <w:p w:rsidR="009D298F" w:rsidRDefault="009D298F" w:rsidP="00A27115">
      <w:pPr>
        <w:spacing w:after="0" w:line="240" w:lineRule="auto"/>
        <w:rPr>
          <w:noProof/>
          <w:color w:val="0000FF"/>
          <w:lang w:eastAsia="tr-TR"/>
        </w:rPr>
      </w:pPr>
    </w:p>
    <w:p w:rsidR="009D298F" w:rsidRDefault="009D298F" w:rsidP="00A27115">
      <w:pPr>
        <w:spacing w:after="0" w:line="240" w:lineRule="auto"/>
        <w:rPr>
          <w:noProof/>
          <w:color w:val="0000FF"/>
          <w:lang w:eastAsia="tr-TR"/>
        </w:rPr>
      </w:pPr>
    </w:p>
    <w:p w:rsidR="009D298F" w:rsidRDefault="009D298F" w:rsidP="00A27115">
      <w:pPr>
        <w:spacing w:after="0" w:line="240" w:lineRule="auto"/>
        <w:rPr>
          <w:noProof/>
          <w:color w:val="0000FF"/>
          <w:lang w:eastAsia="tr-TR"/>
        </w:rPr>
      </w:pPr>
    </w:p>
    <w:p w:rsidR="009D298F" w:rsidRDefault="009D298F" w:rsidP="00A27115">
      <w:pPr>
        <w:spacing w:after="0" w:line="240" w:lineRule="auto"/>
        <w:rPr>
          <w:noProof/>
          <w:color w:val="0000FF"/>
          <w:lang w:eastAsia="tr-TR"/>
        </w:rPr>
      </w:pPr>
    </w:p>
    <w:p w:rsidR="009D298F" w:rsidRDefault="009D298F" w:rsidP="00A27115">
      <w:pPr>
        <w:spacing w:after="0" w:line="240" w:lineRule="auto"/>
        <w:rPr>
          <w:noProof/>
          <w:color w:val="0000FF"/>
          <w:lang w:eastAsia="tr-TR"/>
        </w:rPr>
      </w:pPr>
    </w:p>
    <w:p w:rsidR="009D298F" w:rsidRDefault="009D298F" w:rsidP="00A27115">
      <w:pPr>
        <w:spacing w:after="0" w:line="240" w:lineRule="auto"/>
        <w:rPr>
          <w:noProof/>
          <w:color w:val="0000FF"/>
          <w:lang w:eastAsia="tr-TR"/>
        </w:rPr>
      </w:pP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szCs w:val="52"/>
          <w:lang w:eastAsia="tr-TR"/>
        </w:rPr>
      </w:pPr>
      <w:r>
        <w:rPr>
          <w:noProof/>
          <w:lang w:eastAsia="tr-TR"/>
        </w:rPr>
        <w:pict>
          <v:shape id="Resim 298" o:spid="_x0000_s1041" type="#_x0000_t75" alt="http://www.honkingdonkey.com/holiday-coloring-pages/valentines-day/valentine-kids/valentine-kids-pics/kids-valentine-112.gif" href="http://www.google.com.tr/url?sa=i&amp;rct=j&amp;q=&amp;esrc=s&amp;frm=1&amp;source=images&amp;cd=&amp;cad=rja&amp;docid=stDO2FPrfmpQiM&amp;tbnid=vxTR44AthG9rtM:&amp;ved=0CAUQjRw&amp;url=http://www.honkingdonkey.com/holiday-coloring-pages/valentines-day/valentine-kids/kids-valentine-fun-112.htm&amp;ei=XFx1UuSrOcWbtAa144DAAQ&amp;bvm=bv.55819444,d.Yms&amp;psig=AFQjCNH9H-hSJ9maeTcHZhuUglhc9yRP6g&amp;ust=13835093781301" style="position:absolute;margin-left:200.35pt;margin-top:13.6pt;width:184.05pt;height:3in;z-index:-251656704;visibility:visible" o:button="t">
            <v:fill o:detectmouseclick="t"/>
            <v:imagedata r:id="rId57" o:title="" croptop="3046f" cropbottom="2668f" cropleft="6362f" cropright="5415f"/>
          </v:shape>
        </w:pict>
      </w:r>
      <w:r w:rsidRPr="00E14DDB">
        <w:rPr>
          <w:rFonts w:ascii="Hand writing Mutlu" w:hAnsi="Hand writing Mutlu"/>
          <w:noProof/>
          <w:color w:val="FF0000"/>
          <w:sz w:val="52"/>
          <w:szCs w:val="52"/>
          <w:lang w:eastAsia="tr-TR"/>
        </w:rPr>
        <w:t>Talat  Lale Al</w:t>
      </w:r>
      <w:r w:rsidRPr="00B727DE">
        <w:rPr>
          <w:rFonts w:ascii="Hand writing Mutlu" w:hAnsi="Hand writing Mutlu"/>
          <w:noProof/>
          <w:sz w:val="52"/>
          <w:szCs w:val="52"/>
          <w:lang w:eastAsia="tr-TR"/>
        </w:rPr>
        <w:t>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szCs w:val="52"/>
          <w:lang w:eastAsia="tr-TR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t>Talat lale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szCs w:val="52"/>
          <w:lang w:eastAsia="tr-TR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t>Al Talat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szCs w:val="52"/>
          <w:lang w:eastAsia="tr-TR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t>Al al, lale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szCs w:val="52"/>
          <w:lang w:eastAsia="tr-TR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t>Talat 3 lale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szCs w:val="52"/>
          <w:lang w:eastAsia="tr-TR"/>
        </w:rPr>
      </w:pPr>
      <w:r>
        <w:rPr>
          <w:noProof/>
          <w:lang w:eastAsia="tr-TR"/>
        </w:rPr>
        <w:pict>
          <v:shape id="Resim 299" o:spid="_x0000_s1042" type="#_x0000_t75" alt="http://images.hellokids.com/_uploads/_tiny_galerie/20110417/04-29l_9mg.jpg" href="http://www.google.com.tr/url?sa=i&amp;rct=j&amp;q=&amp;esrc=s&amp;frm=1&amp;source=images&amp;cd=&amp;cad=rja&amp;docid=zABccIo2Z4F8xM&amp;tbnid=oYjq0A3Bmc_eVM:&amp;ved=0CAUQjRw&amp;url=http://www.hellokids.com/c_25537/coloring-pages/nature-coloring-pages/flower-coloring-pages/girl-collecting-lily-of-the-valley&amp;ei=nlx1UsrmIIbsswak54CICw&amp;bvm=bv.55819444,d.Yms&amp;psig=AFQjCNH9H-hSJ9maeTcHZhuUglhc9yRP6g&amp;ust=13835093781301" style="position:absolute;margin-left:239.5pt;margin-top:35.65pt;width:2in;height:235.2pt;z-index:-251655680;visibility:visible" o:button="t">
            <v:fill o:detectmouseclick="t"/>
            <v:imagedata r:id="rId58" o:title="" croptop="3720f" cropleft="7537f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t>Lale Talat lale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szCs w:val="52"/>
          <w:lang w:eastAsia="tr-TR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t>Ata Talat</w:t>
      </w:r>
      <w:r>
        <w:rPr>
          <w:noProof/>
          <w:sz w:val="52"/>
          <w:szCs w:val="52"/>
          <w:lang w:eastAsia="tr-TR"/>
        </w:rPr>
        <w:t>’</w:t>
      </w:r>
      <w:r>
        <w:rPr>
          <w:rFonts w:ascii="Hand writing Mutlu" w:hAnsi="Hand writing Mutlu"/>
          <w:noProof/>
          <w:sz w:val="52"/>
          <w:szCs w:val="52"/>
          <w:lang w:eastAsia="tr-TR"/>
        </w:rPr>
        <w:t>a lale al.</w:t>
      </w:r>
      <w:hyperlink r:id="rId59" w:history="1">
        <w:r w:rsidRPr="009E10C8">
          <w:rPr>
            <w:noProof/>
            <w:color w:val="0000FF"/>
            <w:lang w:eastAsia="tr-TR"/>
          </w:rPr>
          <w:pict>
            <v:shape id="Resim 300" o:spid="_x0000_i1050" type="#_x0000_t75" alt="http://i3.squidoocdn.com/resize/squidoo_images/800/draft_lens6069422module100293301photo_1273697304tulip-flowers-coloring.jp" href="http://www.google.com.tr/url?sa=i&amp;rct=j&amp;q=&amp;esrc=s&amp;frm=1&amp;source=images&amp;cd=&amp;cad=rja&amp;docid=rBc2G-VpvEvCLM&amp;tbnid=uHmgjTh2C6AqIM:&amp;ved=0CAUQjRw&amp;url=http://pastiche.squidoo.com/coloring-printables-flowers&amp;ei=qF51UvewM4Ppswb2iYCICw&amp;bvm=bv.55819444,d.Yms&amp;psig=AFQjCNH9H-hSJ9maeTcHZhuUglhc9yRP6g&amp;ust=13835093781301" style="width:173.25pt;height:105.75pt;visibility:visible" o:button="t">
              <v:fill o:detectmouseclick="t"/>
              <v:imagedata r:id="rId60" o:title=""/>
            </v:shape>
          </w:pict>
        </w:r>
      </w:hyperlink>
    </w:p>
    <w:p w:rsidR="009D298F" w:rsidRDefault="009D298F" w:rsidP="00A27115">
      <w:pPr>
        <w:spacing w:after="0" w:line="240" w:lineRule="auto"/>
        <w:rPr>
          <w:rFonts w:ascii="Hand writing Mutlu" w:hAnsi="Hand writing Mutlu"/>
          <w:noProof/>
          <w:sz w:val="52"/>
          <w:szCs w:val="52"/>
          <w:lang w:eastAsia="tr-TR"/>
        </w:rPr>
      </w:pPr>
    </w:p>
    <w:p w:rsidR="009D298F" w:rsidRPr="00A24B28" w:rsidRDefault="009D298F" w:rsidP="00A27115">
      <w:pPr>
        <w:spacing w:after="0"/>
        <w:jc w:val="center"/>
        <w:rPr>
          <w:rFonts w:ascii="Hand writing Mutlu" w:hAnsi="Hand writing Mutlu"/>
          <w:b/>
          <w:sz w:val="56"/>
        </w:rPr>
      </w:pPr>
    </w:p>
    <w:p w:rsidR="009D298F" w:rsidRDefault="009D298F" w:rsidP="00A27115">
      <w:pPr>
        <w:spacing w:after="0"/>
        <w:rPr>
          <w:rFonts w:ascii="Hand writing Mutlu" w:hAnsi="Hand writing Mutlu"/>
          <w:b/>
          <w:sz w:val="56"/>
        </w:rPr>
      </w:pPr>
      <w:r>
        <w:rPr>
          <w:noProof/>
          <w:lang w:eastAsia="tr-TR"/>
        </w:rPr>
        <w:pict>
          <v:shape id="Resim 303" o:spid="_x0000_s1043" type="#_x0000_t75" alt="http://www.homeschoolhelperonline.com/worksheets/coloring/images/tools.gif" href="http://www.google.com.tr/url?sa=i&amp;rct=j&amp;q=&amp;esrc=s&amp;frm=1&amp;source=images&amp;cd=&amp;cad=rja&amp;docid=xeMPpISJ1aqaZM&amp;tbnid=XOAbxbKqo9hXVM:&amp;ved=0CAUQjRw&amp;url=http://www.homeschoolhelperonline.com/worksheets/coloring/tools.shtml&amp;ei=u191UoWQK8amtAb_4YC4Aw&amp;bvm=bv.55819444,d.Yms&amp;psig=AFQjCNFrO0H9CCOop6bSk8qMMHhC-6gCZQ&amp;ust=13835103202835" style="position:absolute;margin-left:188.6pt;margin-top:-19.8pt;width:186.6pt;height:110.85pt;z-index:-251650560;visibility:visible" o:button="t">
            <v:fill o:detectmouseclick="t"/>
            <v:imagedata r:id="rId61" o:title=""/>
          </v:shape>
        </w:pict>
      </w:r>
      <w:r>
        <w:rPr>
          <w:rFonts w:ascii="Hand writing Mutlu" w:hAnsi="Hand writing Mutlu"/>
          <w:b/>
          <w:sz w:val="56"/>
        </w:rPr>
        <w:t>Alet Al.</w:t>
      </w:r>
    </w:p>
    <w:p w:rsidR="009D298F" w:rsidRPr="00A24B28" w:rsidRDefault="009D298F" w:rsidP="00A27115">
      <w:pPr>
        <w:spacing w:after="0"/>
        <w:rPr>
          <w:rFonts w:ascii="Hand writing Mutlu" w:hAnsi="Hand writing Mutlu"/>
          <w:b/>
          <w:sz w:val="56"/>
        </w:rPr>
      </w:pPr>
      <w:r w:rsidRPr="00A24B28">
        <w:rPr>
          <w:rFonts w:ascii="Hand writing Mutlu" w:hAnsi="Hand writing Mutlu"/>
          <w:b/>
          <w:sz w:val="56"/>
        </w:rPr>
        <w:t>Ta</w:t>
      </w:r>
      <w:r w:rsidRPr="00A24B28">
        <w:rPr>
          <w:rFonts w:ascii="Hand writing Mutlu" w:hAnsi="Hand writing Mutlu"/>
          <w:b/>
          <w:color w:val="808080"/>
          <w:sz w:val="56"/>
        </w:rPr>
        <w:t>lat</w:t>
      </w:r>
      <w:r w:rsidRPr="00A24B28">
        <w:rPr>
          <w:rFonts w:ascii="Hand writing Mutlu" w:hAnsi="Hand writing Mutlu"/>
          <w:b/>
          <w:sz w:val="56"/>
        </w:rPr>
        <w:t xml:space="preserve"> a</w:t>
      </w:r>
      <w:r w:rsidRPr="00A24B28">
        <w:rPr>
          <w:rFonts w:ascii="Hand writing Mutlu" w:hAnsi="Hand writing Mutlu"/>
          <w:b/>
          <w:color w:val="808080"/>
          <w:sz w:val="56"/>
        </w:rPr>
        <w:t>let</w:t>
      </w:r>
      <w:r w:rsidRPr="00A24B28">
        <w:rPr>
          <w:rFonts w:ascii="Hand writing Mutlu" w:hAnsi="Hand writing Mutlu"/>
          <w:b/>
          <w:sz w:val="56"/>
        </w:rPr>
        <w:t xml:space="preserve"> al.</w:t>
      </w:r>
    </w:p>
    <w:p w:rsidR="009D298F" w:rsidRPr="00A24B28" w:rsidRDefault="009D298F" w:rsidP="00A27115">
      <w:pPr>
        <w:spacing w:after="0"/>
        <w:rPr>
          <w:rFonts w:ascii="Hand writing Mutlu" w:hAnsi="Hand writing Mutlu"/>
          <w:b/>
          <w:sz w:val="56"/>
        </w:rPr>
      </w:pPr>
      <w:r w:rsidRPr="00A24B28">
        <w:rPr>
          <w:rFonts w:ascii="Hand writing Mutlu" w:hAnsi="Hand writing Mutlu"/>
          <w:b/>
          <w:sz w:val="56"/>
        </w:rPr>
        <w:t xml:space="preserve">Tel al, </w:t>
      </w:r>
      <w:r w:rsidRPr="00A24B28">
        <w:rPr>
          <w:rFonts w:ascii="Hand writing Mutlu" w:hAnsi="Hand writing Mutlu"/>
          <w:b/>
          <w:color w:val="808080"/>
          <w:sz w:val="56"/>
        </w:rPr>
        <w:t>a</w:t>
      </w:r>
      <w:r w:rsidRPr="00A24B28">
        <w:rPr>
          <w:rFonts w:ascii="Hand writing Mutlu" w:hAnsi="Hand writing Mutlu"/>
          <w:b/>
          <w:sz w:val="56"/>
        </w:rPr>
        <w:t>let al.</w:t>
      </w:r>
    </w:p>
    <w:p w:rsidR="009D298F" w:rsidRPr="00A24B28" w:rsidRDefault="009D298F" w:rsidP="00A27115">
      <w:pPr>
        <w:spacing w:after="0"/>
        <w:rPr>
          <w:rFonts w:ascii="Hand writing Mutlu" w:hAnsi="Hand writing Mutlu"/>
          <w:b/>
          <w:sz w:val="56"/>
        </w:rPr>
      </w:pPr>
      <w:r w:rsidRPr="00A24B28">
        <w:rPr>
          <w:rFonts w:ascii="Hand writing Mutlu" w:hAnsi="Hand writing Mutlu"/>
          <w:b/>
          <w:sz w:val="56"/>
        </w:rPr>
        <w:t>Ta</w:t>
      </w:r>
      <w:r w:rsidRPr="00A24B28">
        <w:rPr>
          <w:rFonts w:ascii="Hand writing Mutlu" w:hAnsi="Hand writing Mutlu"/>
          <w:b/>
          <w:color w:val="808080"/>
          <w:sz w:val="56"/>
        </w:rPr>
        <w:t>lat</w:t>
      </w:r>
      <w:r w:rsidRPr="00A24B28">
        <w:rPr>
          <w:rFonts w:ascii="Hand writing Mutlu" w:hAnsi="Hand writing Mutlu"/>
          <w:b/>
          <w:sz w:val="56"/>
        </w:rPr>
        <w:t xml:space="preserve"> tel al. </w:t>
      </w:r>
      <w:r w:rsidRPr="009E10C8">
        <w:rPr>
          <w:rFonts w:ascii="Hand writing Mutlu" w:hAnsi="Hand writing Mutlu"/>
          <w:b/>
          <w:noProof/>
          <w:sz w:val="56"/>
          <w:lang w:eastAsia="tr-TR"/>
        </w:rPr>
        <w:pict>
          <v:shape id="Resim 301" o:spid="_x0000_i1051" type="#_x0000_t75" alt="14953267" style="width:23.25pt;height:30.75pt;visibility:visible">
            <v:imagedata r:id="rId62" o:title=""/>
          </v:shape>
        </w:pict>
      </w:r>
      <w:r w:rsidRPr="00A24B28">
        <w:rPr>
          <w:rFonts w:ascii="Hand writing Mutlu" w:hAnsi="Hand writing Mutlu"/>
          <w:b/>
          <w:sz w:val="56"/>
        </w:rPr>
        <w:t>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b/>
          <w:sz w:val="56"/>
        </w:rPr>
      </w:pPr>
      <w:r w:rsidRPr="00A24B28">
        <w:rPr>
          <w:rFonts w:ascii="Hand writing Mutlu" w:hAnsi="Hand writing Mutlu"/>
          <w:b/>
          <w:sz w:val="56"/>
        </w:rPr>
        <w:t>Tal</w:t>
      </w:r>
      <w:r w:rsidRPr="00A24B28">
        <w:rPr>
          <w:rFonts w:ascii="Hand writing Mutlu" w:hAnsi="Hand writing Mutlu"/>
          <w:b/>
          <w:color w:val="808080"/>
          <w:sz w:val="56"/>
        </w:rPr>
        <w:t>at</w:t>
      </w:r>
      <w:r w:rsidRPr="00A24B28">
        <w:rPr>
          <w:rFonts w:ascii="Hand writing Mutlu" w:hAnsi="Hand writing Mutlu"/>
          <w:b/>
          <w:sz w:val="56"/>
        </w:rPr>
        <w:t xml:space="preserve"> tel al, </w:t>
      </w:r>
      <w:r w:rsidRPr="00A24B28">
        <w:rPr>
          <w:rFonts w:ascii="Hand writing Mutlu" w:hAnsi="Hand writing Mutlu"/>
          <w:b/>
          <w:color w:val="808080"/>
          <w:sz w:val="56"/>
        </w:rPr>
        <w:t>a</w:t>
      </w:r>
      <w:r w:rsidRPr="00A24B28">
        <w:rPr>
          <w:rFonts w:ascii="Hand writing Mutlu" w:hAnsi="Hand writing Mutlu"/>
          <w:b/>
          <w:sz w:val="56"/>
        </w:rPr>
        <w:t>let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b/>
          <w:sz w:val="56"/>
        </w:rPr>
      </w:pPr>
      <w:r>
        <w:rPr>
          <w:rFonts w:ascii="Hand writing Mutlu" w:hAnsi="Hand writing Mutlu"/>
          <w:b/>
          <w:sz w:val="56"/>
        </w:rPr>
        <w:t>Ata Talat</w:t>
      </w:r>
      <w:r>
        <w:rPr>
          <w:b/>
          <w:sz w:val="56"/>
        </w:rPr>
        <w:t>’</w:t>
      </w:r>
      <w:r>
        <w:rPr>
          <w:rFonts w:ascii="Hand writing Mutlu" w:hAnsi="Hand writing Mutlu"/>
          <w:b/>
          <w:sz w:val="56"/>
        </w:rPr>
        <w:t>a alet al.</w:t>
      </w:r>
    </w:p>
    <w:p w:rsidR="009D298F" w:rsidRDefault="009D298F" w:rsidP="00A27115">
      <w:pPr>
        <w:spacing w:after="0" w:line="240" w:lineRule="auto"/>
        <w:rPr>
          <w:rFonts w:ascii="Hand writing Mutlu" w:hAnsi="Hand writing Mutlu"/>
          <w:b/>
          <w:sz w:val="56"/>
        </w:rPr>
      </w:pPr>
      <w:r>
        <w:rPr>
          <w:noProof/>
          <w:lang w:eastAsia="tr-TR"/>
        </w:rPr>
        <w:pict>
          <v:shape id="Resim 326" o:spid="_x0000_s1044" type="#_x0000_t75" style="position:absolute;margin-left:174.4pt;margin-top:8.55pt;width:146.5pt;height:178.35pt;z-index:-251649536;visibility:visible">
            <v:imagedata r:id="rId63" o:title="" croptop="3125f"/>
          </v:shape>
        </w:pict>
      </w:r>
      <w:r w:rsidRPr="009E10C8">
        <w:rPr>
          <w:rFonts w:ascii="Hand writing Mutlu" w:hAnsi="Hand writing Mutlu"/>
          <w:b/>
          <w:noProof/>
          <w:sz w:val="56"/>
          <w:lang w:eastAsia="tr-TR"/>
        </w:rPr>
        <w:pict>
          <v:shape id="Resim 327" o:spid="_x0000_i1052" type="#_x0000_t75" style="width:165pt;height:178.5pt;visibility:visible">
            <v:imagedata r:id="rId64" o:title=""/>
          </v:shape>
        </w:pict>
      </w:r>
      <w:bookmarkStart w:id="0" w:name="_GoBack"/>
      <w:bookmarkEnd w:id="0"/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5824BD">
        <w:rPr>
          <w:rStyle w:val="Hyperlink"/>
        </w:rPr>
        <w:t>www.sorubak.com</w:t>
      </w:r>
      <w:r>
        <w:fldChar w:fldCharType="end"/>
      </w:r>
    </w:p>
    <w:sectPr w:rsidR="009D298F" w:rsidSect="003B30A2">
      <w:headerReference w:type="default" r:id="rId65"/>
      <w:pgSz w:w="16838" w:h="11906" w:orient="landscape"/>
      <w:pgMar w:top="1276" w:right="253" w:bottom="284" w:left="567" w:header="708" w:footer="708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D298F" w:rsidRDefault="009D298F" w:rsidP="00F068ED">
      <w:pPr>
        <w:spacing w:after="0" w:line="240" w:lineRule="auto"/>
      </w:pPr>
      <w:r>
        <w:separator/>
      </w:r>
    </w:p>
  </w:endnote>
  <w:endnote w:type="continuationSeparator" w:id="0">
    <w:p w:rsidR="009D298F" w:rsidRDefault="009D298F" w:rsidP="00F068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D298F" w:rsidRDefault="009D298F" w:rsidP="00F068ED">
      <w:pPr>
        <w:spacing w:after="0" w:line="240" w:lineRule="auto"/>
      </w:pPr>
      <w:r>
        <w:separator/>
      </w:r>
    </w:p>
  </w:footnote>
  <w:footnote w:type="continuationSeparator" w:id="0">
    <w:p w:rsidR="009D298F" w:rsidRDefault="009D298F" w:rsidP="00F068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298F" w:rsidRPr="00F068ED" w:rsidRDefault="009D298F">
    <w:pPr>
      <w:pStyle w:val="Header"/>
      <w:jc w:val="center"/>
      <w:rPr>
        <w:rFonts w:ascii="Arial Black" w:hAnsi="Arial Black"/>
        <w:b/>
      </w:rPr>
    </w:pPr>
    <w:r w:rsidRPr="00F068ED">
      <w:rPr>
        <w:rFonts w:ascii="Arial Black" w:hAnsi="Arial Black"/>
        <w:b/>
      </w:rPr>
      <w:fldChar w:fldCharType="begin"/>
    </w:r>
    <w:r w:rsidRPr="00F068ED">
      <w:rPr>
        <w:rFonts w:ascii="Arial Black" w:hAnsi="Arial Black"/>
        <w:b/>
      </w:rPr>
      <w:instrText>PAGE   \* MERGEFORMAT</w:instrText>
    </w:r>
    <w:r w:rsidRPr="00F068ED">
      <w:rPr>
        <w:rFonts w:ascii="Arial Black" w:hAnsi="Arial Black"/>
        <w:b/>
      </w:rPr>
      <w:fldChar w:fldCharType="separate"/>
    </w:r>
    <w:r>
      <w:rPr>
        <w:rFonts w:ascii="Arial Black" w:hAnsi="Arial Black"/>
        <w:b/>
        <w:noProof/>
      </w:rPr>
      <w:t>7</w:t>
    </w:r>
    <w:r w:rsidRPr="00F068ED">
      <w:rPr>
        <w:rFonts w:ascii="Arial Black" w:hAnsi="Arial Black"/>
        <w:b/>
      </w:rPr>
      <w:fldChar w:fldCharType="end"/>
    </w:r>
  </w:p>
  <w:p w:rsidR="009D298F" w:rsidRDefault="009D298F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C2C31"/>
    <w:rsid w:val="00020F8C"/>
    <w:rsid w:val="000E43DE"/>
    <w:rsid w:val="001D4DF9"/>
    <w:rsid w:val="001D67E5"/>
    <w:rsid w:val="00275B36"/>
    <w:rsid w:val="003116FB"/>
    <w:rsid w:val="0037765E"/>
    <w:rsid w:val="003B30A2"/>
    <w:rsid w:val="003C2C31"/>
    <w:rsid w:val="003D00FE"/>
    <w:rsid w:val="003E2425"/>
    <w:rsid w:val="00436741"/>
    <w:rsid w:val="005256EF"/>
    <w:rsid w:val="0053349E"/>
    <w:rsid w:val="00561621"/>
    <w:rsid w:val="005824BD"/>
    <w:rsid w:val="00625C2A"/>
    <w:rsid w:val="006C76AD"/>
    <w:rsid w:val="0073620F"/>
    <w:rsid w:val="0078243F"/>
    <w:rsid w:val="007E1BA7"/>
    <w:rsid w:val="0083209E"/>
    <w:rsid w:val="0098184A"/>
    <w:rsid w:val="009C730C"/>
    <w:rsid w:val="009D298F"/>
    <w:rsid w:val="009E10C8"/>
    <w:rsid w:val="00A0570D"/>
    <w:rsid w:val="00A24B28"/>
    <w:rsid w:val="00A27115"/>
    <w:rsid w:val="00A30865"/>
    <w:rsid w:val="00A54220"/>
    <w:rsid w:val="00B727DE"/>
    <w:rsid w:val="00C13EAE"/>
    <w:rsid w:val="00D265A1"/>
    <w:rsid w:val="00DB4C70"/>
    <w:rsid w:val="00DC343A"/>
    <w:rsid w:val="00DF3404"/>
    <w:rsid w:val="00E14DDB"/>
    <w:rsid w:val="00E404C2"/>
    <w:rsid w:val="00E43B62"/>
    <w:rsid w:val="00E73A3A"/>
    <w:rsid w:val="00F068ED"/>
    <w:rsid w:val="00F775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1621"/>
    <w:pPr>
      <w:spacing w:after="200" w:line="276" w:lineRule="auto"/>
    </w:pPr>
    <w:rPr>
      <w:sz w:val="24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E43B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43B62"/>
    <w:rPr>
      <w:rFonts w:ascii="Tahoma" w:hAnsi="Tahoma" w:cs="Tahoma"/>
      <w:sz w:val="16"/>
      <w:szCs w:val="16"/>
    </w:rPr>
  </w:style>
  <w:style w:type="character" w:customStyle="1" w:styleId="hps">
    <w:name w:val="hps"/>
    <w:basedOn w:val="DefaultParagraphFont"/>
    <w:uiPriority w:val="99"/>
    <w:rsid w:val="00E43B62"/>
    <w:rPr>
      <w:rFonts w:cs="Times New Roman"/>
    </w:rPr>
  </w:style>
  <w:style w:type="paragraph" w:styleId="Caption">
    <w:name w:val="caption"/>
    <w:basedOn w:val="Normal"/>
    <w:next w:val="Normal"/>
    <w:uiPriority w:val="99"/>
    <w:qFormat/>
    <w:rsid w:val="00DB4C70"/>
    <w:pPr>
      <w:spacing w:line="240" w:lineRule="auto"/>
    </w:pPr>
    <w:rPr>
      <w:b/>
      <w:bCs/>
      <w:color w:val="4F81BD"/>
      <w:sz w:val="18"/>
      <w:szCs w:val="18"/>
    </w:rPr>
  </w:style>
  <w:style w:type="paragraph" w:styleId="Header">
    <w:name w:val="header"/>
    <w:basedOn w:val="Normal"/>
    <w:link w:val="HeaderChar"/>
    <w:uiPriority w:val="99"/>
    <w:rsid w:val="00F068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F068ED"/>
    <w:rPr>
      <w:rFonts w:cs="Times New Roman"/>
    </w:rPr>
  </w:style>
  <w:style w:type="paragraph" w:styleId="Footer">
    <w:name w:val="footer"/>
    <w:basedOn w:val="Normal"/>
    <w:link w:val="FooterChar"/>
    <w:uiPriority w:val="99"/>
    <w:rsid w:val="00F068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F068ED"/>
    <w:rPr>
      <w:rFonts w:cs="Times New Roman"/>
    </w:rPr>
  </w:style>
  <w:style w:type="character" w:styleId="Hyperlink">
    <w:name w:val="Hyperlink"/>
    <w:basedOn w:val="DefaultParagraphFont"/>
    <w:uiPriority w:val="99"/>
    <w:rsid w:val="001D67E5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google.com.tr/url?sa=i&amp;rct=j&amp;q=&amp;esrc=s&amp;frm=1&amp;source=images&amp;cd=&amp;cad=rja&amp;docid=NjSu6ZEs4yDr0M&amp;tbnid=f3QxMFJJZcd4yM:&amp;ved=0CAUQjRw&amp;url=http://jobspapa.com/coloring-pages-tulip-free-printable.html&amp;ei=CUd1UqSgJci0tAbA14HwCA&amp;bvm=bv.55819444,d.Yms&amp;psig=AFQjCNEC79h_5NfW2g-hB5SLKWp9mYYz3Q&amp;ust=1383503913612290" TargetMode="External"/><Relationship Id="rId18" Type="http://schemas.openxmlformats.org/officeDocument/2006/relationships/image" Target="media/image5.png"/><Relationship Id="rId26" Type="http://schemas.openxmlformats.org/officeDocument/2006/relationships/hyperlink" Target="http://www.google.com.tr/url?sa=i&amp;rct=j&amp;q=&amp;esrc=s&amp;frm=1&amp;source=images&amp;cd=&amp;cad=rja&amp;docid=I40KKaBcMaS5XM&amp;tbnid=hTIDaXVnA-fx2M:&amp;ved=0CAUQjRw&amp;url=http://www.coloringpagesfree.net/coloring-sheets-free/farm-coloring-pages/farm-coloring-page-corn-284.html&amp;ei=ckl1UtCgMMWbtAa144DAAQ&amp;bvm=bv.55819444,d.Yms&amp;psig=AFQjCNGWFmQvgiRnKrua5cl2Q7qz-Efsvg&amp;ust=1383504612957284" TargetMode="External"/><Relationship Id="rId39" Type="http://schemas.openxmlformats.org/officeDocument/2006/relationships/image" Target="media/image15.jpeg"/><Relationship Id="rId21" Type="http://schemas.openxmlformats.org/officeDocument/2006/relationships/hyperlink" Target="http://www.google.com.tr/url?sa=i&amp;rct=j&amp;q=&amp;esrc=s&amp;frm=1&amp;source=images&amp;cd=&amp;cad=rja&amp;docid=5mm6tjZyOHVT2M&amp;tbnid=X4bfKKMNbOZORM:&amp;ved=0CAUQjRw&amp;url=http://winedad.com/?m=201306&amp;ei=jEh1UvK_O8XdtAbz6ICwAQ&amp;bvm=bv.55819444,d.Yms&amp;psig=AFQjCNFjp0I04QDN9fu9AfjiO3FNGhcB4Q&amp;ust=1383504289733271" TargetMode="External"/><Relationship Id="rId34" Type="http://schemas.openxmlformats.org/officeDocument/2006/relationships/hyperlink" Target="http://www.google.com.tr/url?sa=i&amp;rct=j&amp;q=&amp;esrc=s&amp;frm=1&amp;source=images&amp;cd=&amp;cad=rja&amp;docid=2LXIJWSCz1G6QM&amp;tbnid=yjxNkV2yBrPdrM:&amp;ved=0CAUQjRw&amp;url=http://cache1.abcteach.com/documents/clip-art-basic-words-grass-coloring-page-43908&amp;ei=t1B1UrHBKcTJsgaI0IDACg&amp;bvm=bv.55819444,d.Yms&amp;psig=AFQjCNHd4cbUhFjJjuuqKlYGRgNXH5imcw&amp;ust=1383506461112013" TargetMode="External"/><Relationship Id="rId42" Type="http://schemas.openxmlformats.org/officeDocument/2006/relationships/image" Target="media/image17.png"/><Relationship Id="rId47" Type="http://schemas.openxmlformats.org/officeDocument/2006/relationships/image" Target="media/image22.jpeg"/><Relationship Id="rId50" Type="http://schemas.openxmlformats.org/officeDocument/2006/relationships/image" Target="media/image24.jpeg"/><Relationship Id="rId55" Type="http://schemas.openxmlformats.org/officeDocument/2006/relationships/image" Target="media/image26.jpeg"/><Relationship Id="rId63" Type="http://schemas.openxmlformats.org/officeDocument/2006/relationships/image" Target="media/image32.jpeg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6" Type="http://schemas.openxmlformats.org/officeDocument/2006/relationships/image" Target="media/image4.jpeg"/><Relationship Id="rId29" Type="http://schemas.openxmlformats.org/officeDocument/2006/relationships/image" Target="media/image8.jpeg"/><Relationship Id="rId1" Type="http://schemas.openxmlformats.org/officeDocument/2006/relationships/styles" Target="styles.xml"/><Relationship Id="rId6" Type="http://schemas.openxmlformats.org/officeDocument/2006/relationships/hyperlink" Target="http://www.google.com.tr/url?sa=i&amp;rct=j&amp;q=&amp;esrc=s&amp;frm=1&amp;source=images&amp;cd=&amp;cad=rja&amp;docid=bwYnNAyDK0Vu9M&amp;tbnid=G0bHjIpmpizxgM:&amp;ved=0CAUQjRw&amp;url=http://www.honkingdonkey.com/kids-coloring-pages/simple-shapes/10-simple_shape-28.htm&amp;ei=RkV1UoORB4eBtAbmxYGwAw&amp;bvm=bv.55819444,d.Yms&amp;psig=AFQjCNFBQiVdgkGc3Ydcz914shh10FRGuw&amp;ust=1383503529014999" TargetMode="External"/><Relationship Id="rId11" Type="http://schemas.openxmlformats.org/officeDocument/2006/relationships/hyperlink" Target="http://www.google.com.tr/url?sa=i&amp;rct=j&amp;q=&amp;esrc=s&amp;frm=1&amp;source=images&amp;cd=&amp;cad=rja&amp;docid=PwKJFLFVm--drM&amp;tbnid=AQHnOLPl8bqlZM:&amp;ved=0CAUQjRw&amp;url=http://hairstyle-pictures.feedio.net/this-girl-coloring-page-shows-two-little-girls-walking-hand-in-hand-to/activity-sheets.com*coloring_page*kids*girls*girl-pics*girls-110.gif/&amp;ei=v3ZuUvuiIITYsgawl4CoAw&amp;bvm=bv.55123115,d.Yms&amp;psig=AFQjCNHPQ8YCUEG0R3VPCVU-qTNsxCGJTA&amp;ust=1383057431208652" TargetMode="External"/><Relationship Id="rId24" Type="http://schemas.openxmlformats.org/officeDocument/2006/relationships/image" Target="media/image7.png"/><Relationship Id="rId32" Type="http://schemas.openxmlformats.org/officeDocument/2006/relationships/image" Target="media/image11.jpeg"/><Relationship Id="rId37" Type="http://schemas.openxmlformats.org/officeDocument/2006/relationships/hyperlink" Target="http://www.google.com.tr/url?sa=i&amp;rct=j&amp;q=&amp;esrc=s&amp;frm=1&amp;source=images&amp;cd=&amp;cad=rja&amp;docid=AKa7PS4CT3fb7M&amp;tbnid=hTv7O42BQEWyxM:&amp;ved=0CAUQjRw&amp;url=http://www.oncoloring.com/children-coloring-pages.html&amp;ei=sVF1UoqUA43UsgaIyoDoDQ&amp;bvm=bv.55819444,d.Yms&amp;psig=AFQjCNGVW32zalcUG31NkiTqfNQqakFUrA&amp;ust=1383506723302045" TargetMode="External"/><Relationship Id="rId40" Type="http://schemas.openxmlformats.org/officeDocument/2006/relationships/image" Target="media/image16.jpeg"/><Relationship Id="rId45" Type="http://schemas.openxmlformats.org/officeDocument/2006/relationships/image" Target="media/image20.jpeg"/><Relationship Id="rId53" Type="http://schemas.openxmlformats.org/officeDocument/2006/relationships/hyperlink" Target="http://www.google.com.tr/url?sa=i&amp;rct=j&amp;q=&amp;esrc=s&amp;frm=1&amp;source=images&amp;cd=&amp;cad=rja&amp;docid=_UneYbm9Lhm1jM&amp;tbnid=ylxtuB2g8qJJ5M:&amp;ved=0CAUQjRw&amp;url=http://www.allmodern.com/Alias-Home-Gym-Office-Chromed-Single-Barbell-028.60-IAS1031.html&amp;ei=3Fl1Uuu0FYmdtQbBpIHYCQ&amp;bvm=bv.55819444,d.Yms&amp;psig=AFQjCNEY3ge57AD2pJrALTzgD3AE-jz6-Q&amp;ust=1383508626710014" TargetMode="External"/><Relationship Id="rId58" Type="http://schemas.openxmlformats.org/officeDocument/2006/relationships/image" Target="media/image28.jpeg"/><Relationship Id="rId66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hyperlink" Target="http://www.google.com.tr/url?sa=i&amp;rct=j&amp;q=&amp;esrc=s&amp;frm=1&amp;source=images&amp;cd=&amp;cad=rja&amp;docid=7vdGAU5q2k490M&amp;tbnid=TlNLsXeujbv-9M:&amp;ved=0CAUQjRw&amp;url=http://www.frontiernet.net/~goofis1/Seasons_Spring.html&amp;ei=Wkd1UtzQKYTcswb2vYCIBA&amp;bvm=bv.55819444,d.Yms&amp;psig=AFQjCNEC79h_5NfW2g-hB5SLKWp9mYYz3Q&amp;ust=1383503913612290" TargetMode="External"/><Relationship Id="rId23" Type="http://schemas.openxmlformats.org/officeDocument/2006/relationships/hyperlink" Target="http://www.google.com.tr/url?sa=i&amp;rct=j&amp;q=&amp;esrc=s&amp;frm=1&amp;source=images&amp;cd=&amp;cad=rja&amp;docid=I40KKaBcMaS5XM&amp;tbnid=hTIDaXVnA-fx2M:&amp;ved=0CAUQjRw&amp;url=http://www.coloringpagesfree.net/coloring-sheets-free/farm-coloring-pages/farm-coloring-page-corn-284.html&amp;ei=ckl1UtCgMMWbtAa144DAAQ&amp;bvm=bv.55819444,d.Yms&amp;psig=AFQjCNGWFmQvgiRnKrua5cl2Q7qz-Efsvg&amp;ust=1383504612957284" TargetMode="External"/><Relationship Id="rId28" Type="http://schemas.openxmlformats.org/officeDocument/2006/relationships/hyperlink" Target="http://www.google.com.tr/url?sa=i&amp;rct=j&amp;q=&amp;esrc=s&amp;frm=1&amp;source=images&amp;cd=&amp;cad=rja&amp;docid=2WZat55ANEko2M&amp;tbnid=Dow_E0CiJPhUxM:&amp;ved=0CAUQjRw&amp;url=http://www.freecoloringsheets.net/view/In_The_Water/Fish_Making_Bubbles&amp;ei=xEl1UpD3NITJsgbcxIGIBA&amp;bvm=bv.55819444,d.Yms&amp;psig=AFQjCNGGEx9mZX7epoYraw2qx-wayKqkLQ&amp;ust=1383504658168525" TargetMode="External"/><Relationship Id="rId36" Type="http://schemas.openxmlformats.org/officeDocument/2006/relationships/hyperlink" Target="http://www.google.com.tr/url?sa=i&amp;rct=j&amp;q=&amp;esrc=s&amp;frm=1&amp;source=images&amp;cd=&amp;cad=rja&amp;docid=2LXIJWSCz1G6QM&amp;tbnid=yjxNkV2yBrPdrM:&amp;ved=0CAUQjRw&amp;url=http://cache1.abcteach.com/documents/clip-art-basic-words-grass-coloring-page-43908&amp;ei=t1B1UrHBKcTJsgaI0IDACg&amp;bvm=bv.55819444,d.Yms&amp;psig=AFQjCNHd4cbUhFjJjuuqKlYGRgNXH5imcw&amp;ust=1383506461112013" TargetMode="External"/><Relationship Id="rId49" Type="http://schemas.openxmlformats.org/officeDocument/2006/relationships/hyperlink" Target="http://www.google.com.tr/url?sa=i&amp;rct=j&amp;q=&amp;esrc=s&amp;frm=1&amp;source=images&amp;cd=&amp;cad=rja&amp;docid=_UneYbm9Lhm1jM&amp;tbnid=ylxtuB2g8qJJ5M:&amp;ved=0CAUQjRw&amp;url=http://www.allmodern.com/Alias-Home-Gym-Office-Chromed-Single-Barbell-028.60-IAS1031.html&amp;ei=3Fl1Uuu0FYmdtQbBpIHYCQ&amp;bvm=bv.55819444,d.Yms&amp;psig=AFQjCNEY3ge57AD2pJrALTzgD3AE-jz6-Q&amp;ust=1383508626710014" TargetMode="External"/><Relationship Id="rId57" Type="http://schemas.openxmlformats.org/officeDocument/2006/relationships/image" Target="media/image27.png"/><Relationship Id="rId61" Type="http://schemas.openxmlformats.org/officeDocument/2006/relationships/image" Target="media/image30.png"/><Relationship Id="rId10" Type="http://schemas.openxmlformats.org/officeDocument/2006/relationships/hyperlink" Target="http://www.google.com.tr/url?sa=i&amp;rct=j&amp;q=&amp;esrc=s&amp;frm=1&amp;source=images&amp;cd=&amp;cad=rja&amp;docid=bwYnNAyDK0Vu9M&amp;tbnid=G0bHjIpmpizxgM:&amp;ved=0CAUQjRw&amp;url=http://www.honkingdonkey.com/kids-coloring-pages/simple-shapes/10-simple_shape-28.htm&amp;ei=RkV1UoORB4eBtAbmxYGwAw&amp;bvm=bv.55819444,d.Yms&amp;psig=AFQjCNFBQiVdgkGc3Ydcz914shh10FRGuw&amp;ust=1383503529014999" TargetMode="External"/><Relationship Id="rId19" Type="http://schemas.openxmlformats.org/officeDocument/2006/relationships/hyperlink" Target="http://www.google.com.tr/url?sa=i&amp;rct=j&amp;q=&amp;esrc=s&amp;frm=1&amp;source=images&amp;cd=&amp;cad=rja&amp;docid=5mm6tjZyOHVT2M&amp;tbnid=X4bfKKMNbOZORM:&amp;ved=0CAUQjRw&amp;url=http://winedad.com/?m=201306&amp;ei=jEh1UvK_O8XdtAbz6ICwAQ&amp;bvm=bv.55819444,d.Yms&amp;psig=AFQjCNFjp0I04QDN9fu9AfjiO3FNGhcB4Q&amp;ust=1383504289733271" TargetMode="External"/><Relationship Id="rId31" Type="http://schemas.openxmlformats.org/officeDocument/2006/relationships/image" Target="media/image10.png"/><Relationship Id="rId44" Type="http://schemas.openxmlformats.org/officeDocument/2006/relationships/image" Target="media/image19.png"/><Relationship Id="rId52" Type="http://schemas.openxmlformats.org/officeDocument/2006/relationships/hyperlink" Target="http://www.google.com.tr/url?sa=i&amp;rct=j&amp;q=&amp;esrc=s&amp;frm=1&amp;source=images&amp;cd=&amp;cad=rja&amp;docid=_UneYbm9Lhm1jM&amp;tbnid=ylxtuB2g8qJJ5M:&amp;ved=0CAUQjRw&amp;url=http://www.allmodern.com/Alias-Home-Gym-Office-Chromed-Single-Barbell-028.60-IAS1031.html&amp;ei=3Fl1Uuu0FYmdtQbBpIHYCQ&amp;bvm=bv.55819444,d.Yms&amp;psig=AFQjCNEY3ge57AD2pJrALTzgD3AE-jz6-Q&amp;ust=1383508626710014" TargetMode="External"/><Relationship Id="rId60" Type="http://schemas.openxmlformats.org/officeDocument/2006/relationships/image" Target="media/image29.jpeg"/><Relationship Id="rId65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hyperlink" Target="http://www.google.com.tr/url?sa=i&amp;rct=j&amp;q=&amp;esrc=s&amp;frm=1&amp;source=images&amp;cd=&amp;cad=rja&amp;docid=bwYnNAyDK0Vu9M&amp;tbnid=G0bHjIpmpizxgM:&amp;ved=0CAUQjRw&amp;url=http://www.honkingdonkey.com/kids-coloring-pages/simple-shapes/10-simple_shape-28.htm&amp;ei=RkV1UoORB4eBtAbmxYGwAw&amp;bvm=bv.55819444,d.Yms&amp;psig=AFQjCNFBQiVdgkGc3Ydcz914shh10FRGuw&amp;ust=1383503529014999" TargetMode="External"/><Relationship Id="rId14" Type="http://schemas.openxmlformats.org/officeDocument/2006/relationships/image" Target="media/image3.jpeg"/><Relationship Id="rId22" Type="http://schemas.openxmlformats.org/officeDocument/2006/relationships/hyperlink" Target="http://www.google.com.tr/url?sa=i&amp;rct=j&amp;q=&amp;esrc=s&amp;frm=1&amp;source=images&amp;cd=&amp;cad=rja&amp;docid=5mm6tjZyOHVT2M&amp;tbnid=X4bfKKMNbOZORM:&amp;ved=0CAUQjRw&amp;url=http://winedad.com/?m=201306&amp;ei=jEh1UvK_O8XdtAbz6ICwAQ&amp;bvm=bv.55819444,d.Yms&amp;psig=AFQjCNFjp0I04QDN9fu9AfjiO3FNGhcB4Q&amp;ust=1383504289733271" TargetMode="External"/><Relationship Id="rId27" Type="http://schemas.openxmlformats.org/officeDocument/2006/relationships/hyperlink" Target="http://www.google.com.tr/url?sa=i&amp;rct=j&amp;q=&amp;esrc=s&amp;frm=1&amp;source=images&amp;cd=&amp;cad=rja&amp;docid=I40KKaBcMaS5XM&amp;tbnid=hTIDaXVnA-fx2M:&amp;ved=0CAUQjRw&amp;url=http://www.coloringpagesfree.net/coloring-sheets-free/farm-coloring-pages/farm-coloring-page-corn-284.html&amp;ei=ckl1UtCgMMWbtAa144DAAQ&amp;bvm=bv.55819444,d.Yms&amp;psig=AFQjCNGWFmQvgiRnKrua5cl2Q7qz-Efsvg&amp;ust=1383504612957284" TargetMode="External"/><Relationship Id="rId30" Type="http://schemas.openxmlformats.org/officeDocument/2006/relationships/image" Target="media/image9.jpeg"/><Relationship Id="rId35" Type="http://schemas.openxmlformats.org/officeDocument/2006/relationships/image" Target="media/image13.png"/><Relationship Id="rId43" Type="http://schemas.openxmlformats.org/officeDocument/2006/relationships/image" Target="media/image18.png"/><Relationship Id="rId48" Type="http://schemas.openxmlformats.org/officeDocument/2006/relationships/image" Target="media/image23.jpeg"/><Relationship Id="rId56" Type="http://schemas.openxmlformats.org/officeDocument/2006/relationships/hyperlink" Target="http://www.google.com.tr/url?sa=i&amp;rct=j&amp;q=&amp;esrc=s&amp;frm=1&amp;source=images&amp;cd=&amp;cad=rja&amp;docid=_UneYbm9Lhm1jM&amp;tbnid=ylxtuB2g8qJJ5M:&amp;ved=0CAUQjRw&amp;url=http://www.allmodern.com/Alias-Home-Gym-Office-Chromed-Single-Barbell-028.60-IAS1031.html&amp;ei=3Fl1Uuu0FYmdtQbBpIHYCQ&amp;bvm=bv.55819444,d.Yms&amp;psig=AFQjCNEY3ge57AD2pJrALTzgD3AE-jz6-Q&amp;ust=1383508626710014" TargetMode="External"/><Relationship Id="rId64" Type="http://schemas.openxmlformats.org/officeDocument/2006/relationships/image" Target="media/image33.png"/><Relationship Id="rId8" Type="http://schemas.openxmlformats.org/officeDocument/2006/relationships/hyperlink" Target="http://www.google.com.tr/url?sa=i&amp;rct=j&amp;q=&amp;esrc=s&amp;frm=1&amp;source=images&amp;cd=&amp;cad=rja&amp;docid=bwYnNAyDK0Vu9M&amp;tbnid=G0bHjIpmpizxgM:&amp;ved=0CAUQjRw&amp;url=http://www.honkingdonkey.com/kids-coloring-pages/simple-shapes/10-simple_shape-28.htm&amp;ei=RkV1UoORB4eBtAbmxYGwAw&amp;bvm=bv.55819444,d.Yms&amp;psig=AFQjCNFBQiVdgkGc3Ydcz914shh10FRGuw&amp;ust=1383503529014999" TargetMode="External"/><Relationship Id="rId51" Type="http://schemas.openxmlformats.org/officeDocument/2006/relationships/image" Target="media/image25.png"/><Relationship Id="rId3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hyperlink" Target="http://www.google.com.tr/url?sa=i&amp;rct=j&amp;q=&amp;esrc=s&amp;frm=1&amp;source=images&amp;cd=&amp;cad=rja&amp;docid=0qhaP-RyW_o2HM&amp;tbnid=Ax2JP5TCPM0jLM:&amp;ved=0CAUQjRw&amp;url=http://neverland-tinkerbell-coloring-pages.blogspot.com/2011/10/sport-coloring-page-for-kids.html&amp;ei=cUh1UqGiBsjFtAbQiIAw&amp;bvm=bv.55819444,d.Yms&amp;psig=AFQjCNFjp0I04QDN9fu9AfjiO3FNGhcB4Q&amp;ust=1383504289733271" TargetMode="External"/><Relationship Id="rId25" Type="http://schemas.openxmlformats.org/officeDocument/2006/relationships/hyperlink" Target="http://www.google.com.tr/url?sa=i&amp;rct=j&amp;q=&amp;esrc=s&amp;frm=1&amp;source=images&amp;cd=&amp;cad=rja&amp;docid=I40KKaBcMaS5XM&amp;tbnid=hTIDaXVnA-fx2M:&amp;ved=0CAUQjRw&amp;url=http://www.coloringpagesfree.net/coloring-sheets-free/farm-coloring-pages/farm-coloring-page-corn-284.html&amp;ei=ckl1UtCgMMWbtAa144DAAQ&amp;bvm=bv.55819444,d.Yms&amp;psig=AFQjCNGWFmQvgiRnKrua5cl2Q7qz-Efsvg&amp;ust=1383504612957284" TargetMode="External"/><Relationship Id="rId33" Type="http://schemas.openxmlformats.org/officeDocument/2006/relationships/image" Target="media/image12.png"/><Relationship Id="rId38" Type="http://schemas.openxmlformats.org/officeDocument/2006/relationships/image" Target="media/image14.png"/><Relationship Id="rId46" Type="http://schemas.openxmlformats.org/officeDocument/2006/relationships/image" Target="media/image21.jpeg"/><Relationship Id="rId59" Type="http://schemas.openxmlformats.org/officeDocument/2006/relationships/hyperlink" Target="http://www.google.com.tr/url?sa=i&amp;rct=j&amp;q=&amp;esrc=s&amp;frm=1&amp;source=images&amp;cd=&amp;cad=rja&amp;docid=rBc2G-VpvEvCLM&amp;tbnid=uHmgjTh2C6AqIM:&amp;ved=0CAUQjRw&amp;url=http://pastiche.squidoo.com/coloring-printables-flowers&amp;ei=qF51UvewM4Ppswb2iYCICw&amp;bvm=bv.55819444,d.Yms&amp;psig=AFQjCNH9H-hSJ9maeTcHZhuUglhc9yRP6g&amp;ust=1383509378130160" TargetMode="External"/><Relationship Id="rId67" Type="http://schemas.openxmlformats.org/officeDocument/2006/relationships/theme" Target="theme/theme1.xml"/><Relationship Id="rId20" Type="http://schemas.openxmlformats.org/officeDocument/2006/relationships/image" Target="media/image6.jpeg"/><Relationship Id="rId41" Type="http://schemas.openxmlformats.org/officeDocument/2006/relationships/hyperlink" Target="http://www.google.com.tr/url?sa=i&amp;rct=j&amp;q=&amp;esrc=s&amp;frm=1&amp;source=images&amp;cd=&amp;cad=rja&amp;docid=DVOPskuhZ46vzM&amp;tbnid=ogFdpRF24hcNxM:&amp;ved=0CAUQjRw&amp;url=http://www.sermons4kids.com/salt_of_the_earth_colorpg.htm&amp;ei=lFR1UvrYLYrsswb-jYCQCg&amp;bvm=bv.55819444,d.Yms&amp;psig=AFQjCNHag7dJqKfj35KjJA25Wm4FtjR--A&amp;ust=1383507402772400" TargetMode="External"/><Relationship Id="rId54" Type="http://schemas.openxmlformats.org/officeDocument/2006/relationships/hyperlink" Target="http://www.google.com.tr/url?sa=i&amp;rct=j&amp;q=&amp;esrc=s&amp;frm=1&amp;source=images&amp;cd=&amp;cad=rja&amp;docid=_UneYbm9Lhm1jM&amp;tbnid=ylxtuB2g8qJJ5M:&amp;ved=0CAUQjRw&amp;url=http://www.allmodern.com/Alias-Home-Gym-Office-Chromed-Single-Barbell-028.60-IAS1031.html&amp;ei=3Fl1Uuu0FYmdtQbBpIHYCQ&amp;bvm=bv.55819444,d.Yms&amp;psig=AFQjCNEY3ge57AD2pJrALTzgD3AE-jz6-Q&amp;ust=1383508626710014" TargetMode="External"/><Relationship Id="rId62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322</TotalTime>
  <Pages>7</Pages>
  <Words>1561</Words>
  <Characters>8904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hasan</dc:creator>
  <cp:keywords>www.sorubak.com</cp:keywords>
  <dc:description>www.sorubak.com</dc:description>
  <cp:lastModifiedBy>edanur</cp:lastModifiedBy>
  <cp:revision>12</cp:revision>
  <dcterms:created xsi:type="dcterms:W3CDTF">2013-11-02T18:29:00Z</dcterms:created>
  <dcterms:modified xsi:type="dcterms:W3CDTF">2013-12-08T17:08:00Z</dcterms:modified>
  <cp:category>www.sorubak.com</cp:category>
</cp:coreProperties>
</file>