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2" w:type="pct"/>
        <w:jc w:val="center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1"/>
        <w:gridCol w:w="1770"/>
        <w:gridCol w:w="1770"/>
        <w:gridCol w:w="1770"/>
        <w:gridCol w:w="1772"/>
        <w:gridCol w:w="1772"/>
      </w:tblGrid>
      <w:tr w:rsidR="00FC5727" w:rsidRPr="00C33AE5" w:rsidTr="00C33AE5">
        <w:trPr>
          <w:trHeight w:val="453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ar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er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ir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or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re</w:t>
            </w:r>
          </w:p>
        </w:tc>
      </w:tr>
      <w:tr w:rsidR="00FC5727" w:rsidRPr="00C33AE5" w:rsidTr="00C33AE5">
        <w:trPr>
          <w:trHeight w:val="459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ri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ro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na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ne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ni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no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 xml:space="preserve"> </w:t>
            </w:r>
          </w:p>
        </w:tc>
      </w:tr>
      <w:tr w:rsidR="00FC5727" w:rsidRPr="00C33AE5" w:rsidTr="00C33AE5">
        <w:trPr>
          <w:trHeight w:val="453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le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la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li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 xml:space="preserve"> 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lo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ta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ti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 xml:space="preserve"> </w:t>
            </w:r>
          </w:p>
        </w:tc>
      </w:tr>
      <w:tr w:rsidR="00FC5727" w:rsidRPr="00C33AE5" w:rsidTr="00C33AE5">
        <w:trPr>
          <w:trHeight w:val="459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to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te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o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 xml:space="preserve"> 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i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ri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e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ri</w:t>
            </w:r>
          </w:p>
        </w:tc>
      </w:tr>
      <w:tr w:rsidR="00FC5727" w:rsidRPr="00C33AE5" w:rsidTr="00C33AE5">
        <w:trPr>
          <w:trHeight w:val="453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te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re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ta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li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te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ri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rat</w:t>
            </w:r>
          </w:p>
        </w:tc>
      </w:tr>
      <w:tr w:rsidR="00FC5727" w:rsidRPr="00C33AE5" w:rsidTr="00C33AE5">
        <w:trPr>
          <w:trHeight w:val="453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e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rit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or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ta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ne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re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E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ren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E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rol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na</w:t>
            </w:r>
          </w:p>
        </w:tc>
      </w:tr>
      <w:tr w:rsidR="00FC5727" w:rsidRPr="00C33AE5" w:rsidTr="00C33AE5">
        <w:trPr>
          <w:trHeight w:val="459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ter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li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tar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la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a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ra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la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Ta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ner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i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le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ri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i</w:t>
            </w:r>
            <w:r w:rsidRPr="00C33AE5">
              <w:rPr>
                <w:rFonts w:ascii="Hand writing Mutlu" w:hAnsi="Hand writing Mutlu"/>
                <w:b/>
                <w:bCs/>
                <w:color w:val="808080"/>
                <w:sz w:val="40"/>
                <w:szCs w:val="40"/>
                <w:lang w:eastAsia="tr-TR"/>
              </w:rPr>
              <w:t>ler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le</w:t>
            </w:r>
          </w:p>
        </w:tc>
      </w:tr>
      <w:tr w:rsidR="00FC5727" w:rsidRPr="00C33AE5" w:rsidTr="00C33AE5">
        <w:trPr>
          <w:trHeight w:val="459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at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lar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ot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lar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on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lar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nar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lar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o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lar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li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ra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lar</w:t>
            </w:r>
          </w:p>
        </w:tc>
      </w:tr>
      <w:tr w:rsidR="00FC5727" w:rsidRPr="00C33AE5" w:rsidTr="00C33AE5">
        <w:trPr>
          <w:trHeight w:val="462"/>
          <w:jc w:val="center"/>
        </w:trPr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et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ler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el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ler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it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ler</w:t>
            </w:r>
          </w:p>
        </w:tc>
        <w:tc>
          <w:tcPr>
            <w:tcW w:w="833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le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ler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na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ne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ler</w:t>
            </w:r>
          </w:p>
        </w:tc>
        <w:tc>
          <w:tcPr>
            <w:tcW w:w="834" w:type="pct"/>
          </w:tcPr>
          <w:p w:rsidR="00FC5727" w:rsidRPr="00C33AE5" w:rsidRDefault="00FC5727" w:rsidP="00C33AE5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te</w:t>
            </w:r>
            <w:r w:rsidRPr="00C33AE5">
              <w:rPr>
                <w:rFonts w:ascii="Hand writing Mutlu" w:hAnsi="Hand writing Mutlu"/>
                <w:sz w:val="40"/>
                <w:szCs w:val="40"/>
                <w:lang w:eastAsia="tr-TR"/>
              </w:rPr>
              <w:t>re</w:t>
            </w:r>
            <w:r w:rsidRPr="00C33AE5">
              <w:rPr>
                <w:rFonts w:ascii="Hand writing Mutlu" w:hAnsi="Hand writing Mutlu"/>
                <w:color w:val="BFBFBF"/>
                <w:sz w:val="40"/>
                <w:szCs w:val="40"/>
                <w:lang w:eastAsia="tr-TR"/>
              </w:rPr>
              <w:t>ler</w:t>
            </w:r>
          </w:p>
        </w:tc>
      </w:tr>
    </w:tbl>
    <w:p w:rsidR="00FC5727" w:rsidRPr="005E2746" w:rsidRDefault="00FC5727">
      <w:pPr>
        <w:rPr>
          <w:sz w:val="6"/>
          <w:szCs w:val="6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40"/>
        <w:gridCol w:w="5441"/>
      </w:tblGrid>
      <w:tr w:rsidR="00FC5727" w:rsidRPr="00C33AE5" w:rsidTr="00C33AE5">
        <w:tc>
          <w:tcPr>
            <w:tcW w:w="5440" w:type="dxa"/>
          </w:tcPr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8" o:spid="_x0000_s1026" type="#_x0000_t75" alt="MCj03514460000[1]" style="position:absolute;margin-left:258.3pt;margin-top:615.8pt;width:28.5pt;height:27.75pt;z-index:-251655680;visibility:visible">
                  <v:imagedata r:id="rId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6" o:spid="_x0000_s1027" type="#_x0000_t75" alt="MCj03514460000[1]" style="position:absolute;margin-left:258.3pt;margin-top:615.8pt;width:28.5pt;height:27.75pt;z-index:-251656704;visibility:visible">
                  <v:imagedata r:id="rId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5" o:spid="_x0000_s1028" type="#_x0000_t75" alt="MCj03514460000[1]" style="position:absolute;margin-left:258.3pt;margin-top:615.8pt;width:28.5pt;height:27.75pt;z-index:-251657728;visibility:visible">
                  <v:imagedata r:id="rId7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75" alt="MCj03514460000[1]" style="position:absolute;margin-left:258.3pt;margin-top:615.8pt;width:28.5pt;height:27.75pt;z-index:-251658752;visibility:visible">
                  <v:imagedata r:id="rId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2" o:spid="_x0000_s1030" type="#_x0000_t75" alt="http://www.biristanbulhayali.com/wp-content/uploads/2010/10/yeni_50_lira-crop.jpg" href="http://www.google.com.tr/url?sa=i&amp;rct=j&amp;q=&amp;esrc=s&amp;frm=1&amp;source=images&amp;cd=&amp;cad=rja&amp;docid=WF-g2dJBIVoKnM&amp;tbnid=kOXGyqp0GgHnWM:&amp;ved=0CAUQjRw&amp;url=http://www.biristanbulhayali.com/trajik-paralar-serisi-2-50-lira&amp;ei=8J6bUvKGBYPcswbg9YCoCA&amp;bvm=bv.57155469,d.bGQ&amp;psig=AFQjCNGZQ_BMep6j0heKKILyChmpL6SMVg&amp;ust=13860168589945" style="position:absolute;margin-left:175.3pt;margin-top:29.15pt;width:84.75pt;height:36.75pt;z-index:-251659776;visibility:visible" o:button="t">
                  <v:fill o:detectmouseclick="t"/>
                  <v:imagedata r:id="rId8" o:title=""/>
                </v:shape>
              </w:pict>
            </w: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Rana iri narlar 1 lira.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Eren elli lira al.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Eren iri ata nal al.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Rana ninene tere ara.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Erol tere ile nar al.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3" o:spid="_x0000_s1031" type="#_x0000_t75" style="position:absolute;margin-left:200.8pt;margin-top:1.3pt;width:53.85pt;height:43.5pt;z-index:251661824;visibility:visible">
                  <v:imagedata r:id="rId9" o:title=""/>
                  <w10:wrap type="square"/>
                </v:shape>
              </w:pict>
            </w: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 xml:space="preserve">Eren atlara nal al.  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Rana o atlar terli.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Talat nal al, ata ilet.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C33AE5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5441" w:type="dxa"/>
          </w:tcPr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Erol ne atar ?           Erol atlara ot atar.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Erol ne tartar ?         Erol etleri tartar.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 xml:space="preserve">Erol ne arar?       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Erol iri taneli nar arar.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Erol ne ile tarar?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</w:pPr>
            <w:r w:rsidRPr="00C33AE5">
              <w:rPr>
                <w:rFonts w:ascii="Hand writing Mutlu" w:hAnsi="Hand writing Mutlu"/>
                <w:b/>
                <w:sz w:val="40"/>
                <w:szCs w:val="40"/>
                <w:lang w:eastAsia="tr-TR"/>
              </w:rPr>
              <w:t>Erol eli ile tarar.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FC5727" w:rsidRPr="00C33AE5" w:rsidTr="00C33AE5">
        <w:trPr>
          <w:trHeight w:val="3970"/>
        </w:trPr>
        <w:tc>
          <w:tcPr>
            <w:tcW w:w="5440" w:type="dxa"/>
          </w:tcPr>
          <w:p w:rsidR="00FC5727" w:rsidRPr="00C33AE5" w:rsidRDefault="00FC5727" w:rsidP="00C33AE5">
            <w:pPr>
              <w:spacing w:after="0" w:line="240" w:lineRule="auto"/>
              <w:rPr>
                <w:rFonts w:ascii="UlusalOkul.Com El Yazisi" w:hAnsi="UlusalOkul.Com El Yazisi"/>
                <w:sz w:val="38"/>
                <w:szCs w:val="38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4" o:spid="_x0000_s1032" type="#_x0000_t75" alt="nar" style="position:absolute;margin-left:210.55pt;margin-top:63.35pt;width:51pt;height:42.75pt;z-index:251655680;visibility:visible;mso-position-horizontal-relative:text;mso-position-vertical-relative:text">
                  <v:imagedata r:id="rId10" o:title=""/>
                  <w10:wrap type="square"/>
                </v:shape>
              </w:pict>
            </w:r>
            <w:r w:rsidRPr="00C33AE5">
              <w:rPr>
                <w:rFonts w:ascii="UlusalOkul.Com El Yazisi" w:hAnsi="UlusalOkul.Com El Yazisi"/>
                <w:sz w:val="38"/>
                <w:szCs w:val="38"/>
                <w:lang w:eastAsia="tr-TR"/>
              </w:rPr>
              <w:t>Taner, narlar ne iri.              Annen iri nar arar.                   İri iri nar al.                        Eren ile Erol tartar.               Eren, narlar ne etti ?             Narlar on lira etti.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UlusalOkul.Com El Yazisi" w:hAnsi="UlusalOkul.Com El Yazisi"/>
                <w:sz w:val="38"/>
                <w:szCs w:val="38"/>
                <w:lang w:eastAsia="tr-TR"/>
              </w:rPr>
            </w:pPr>
            <w:r w:rsidRPr="00C33AE5">
              <w:rPr>
                <w:rFonts w:ascii="UlusalOkul.Com El Yazisi" w:hAnsi="UlusalOkul.Com El Yazisi"/>
                <w:sz w:val="38"/>
                <w:szCs w:val="38"/>
                <w:lang w:eastAsia="tr-TR"/>
              </w:rPr>
              <w:t>Onat alet ile oto onar.</w:t>
            </w:r>
          </w:p>
        </w:tc>
        <w:tc>
          <w:tcPr>
            <w:tcW w:w="5441" w:type="dxa"/>
          </w:tcPr>
          <w:p w:rsidR="00FC5727" w:rsidRPr="00C33AE5" w:rsidRDefault="00FC5727" w:rsidP="00C33AE5">
            <w:pPr>
              <w:spacing w:after="0" w:line="240" w:lineRule="auto"/>
              <w:rPr>
                <w:rFonts w:ascii="Hand writing Mutlu" w:hAnsi="Hand writing Mutlu"/>
                <w:sz w:val="38"/>
                <w:szCs w:val="38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7" o:spid="_x0000_s1033" type="#_x0000_t75" style="position:absolute;margin-left:215.3pt;margin-top:2.1pt;width:45.7pt;height:90pt;z-index:-251662848;visibility:visible;mso-position-horizontal-relative:text;mso-position-vertical-relative:text">
                  <v:imagedata r:id="rId11" o:title=""/>
                </v:shape>
              </w:pict>
            </w:r>
            <w:r w:rsidRPr="00C33AE5">
              <w:rPr>
                <w:rFonts w:ascii="Hand writing Mutlu" w:hAnsi="Hand writing Mutlu"/>
                <w:sz w:val="38"/>
                <w:szCs w:val="38"/>
                <w:lang w:eastAsia="tr-TR"/>
              </w:rPr>
              <w:t xml:space="preserve">Nine, eline on lira al.                   </w:t>
            </w:r>
          </w:p>
          <w:p w:rsidR="00FC5727" w:rsidRPr="00C33AE5" w:rsidRDefault="00FC5727" w:rsidP="00C33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" o:spid="_x0000_s1034" type="#_x0000_t75" style="position:absolute;margin-left:218.3pt;margin-top:89.5pt;width:47.25pt;height:79.5pt;z-index:251654656;visibility:visible">
                  <v:imagedata r:id="rId12" o:title=""/>
                  <w10:wrap type="square"/>
                </v:shape>
              </w:pict>
            </w:r>
            <w:r w:rsidRPr="00C33AE5">
              <w:rPr>
                <w:rFonts w:ascii="Hand writing Mutlu" w:hAnsi="Hand writing Mutlu"/>
                <w:sz w:val="38"/>
                <w:szCs w:val="38"/>
                <w:lang w:eastAsia="tr-TR"/>
              </w:rPr>
              <w:t>Anne, Erol nereli ?                        Tir tir titrer elleri                           Anne, Taner nereli ?                               Terli terli elleri.                     Anne Nil nereli ?                             Narin narin elleri.</w:t>
            </w:r>
          </w:p>
        </w:tc>
      </w:tr>
    </w:tbl>
    <w:p w:rsidR="00FC5727" w:rsidRPr="003D776E" w:rsidRDefault="00FC5727" w:rsidP="003D776E">
      <w:pPr>
        <w:rPr>
          <w:rFonts w:ascii="UlusalOkul.Com El Yazisi" w:hAnsi="UlusalOkul.Com El Yazisi"/>
        </w:rPr>
      </w:pPr>
      <w:r>
        <w:rPr>
          <w:rFonts w:ascii="UlusalOkul.Com El Yazisi" w:hAnsi="UlusalOkul.Com El Yazisi"/>
        </w:rPr>
        <w:t>Yukarıdaki cümleleri 5 defa oku bakmadan 20 cümle yaz.</w:t>
      </w:r>
      <w:bookmarkStart w:id="0" w:name="_GoBack"/>
      <w:bookmarkEnd w:id="0"/>
      <w:r>
        <w:rPr>
          <w:rFonts w:ascii="UlusalOkul.Com El Yazisi" w:hAnsi="UlusalOkul.Com El Yazisi"/>
        </w:rPr>
        <w:t xml:space="preserve"> </w:t>
      </w:r>
      <w:hyperlink r:id="rId13" w:history="1">
        <w:r w:rsidRPr="005824BD">
          <w:rPr>
            <w:rStyle w:val="Hyperlink"/>
          </w:rPr>
          <w:t>www.sorubak.com</w:t>
        </w:r>
      </w:hyperlink>
    </w:p>
    <w:sectPr w:rsidR="00FC5727" w:rsidRPr="003D776E" w:rsidSect="003D776E">
      <w:headerReference w:type="default" r:id="rId14"/>
      <w:pgSz w:w="11906" w:h="16838"/>
      <w:pgMar w:top="426" w:right="707" w:bottom="284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727" w:rsidRDefault="00FC5727" w:rsidP="003D776E">
      <w:pPr>
        <w:spacing w:after="0" w:line="240" w:lineRule="auto"/>
      </w:pPr>
      <w:r>
        <w:separator/>
      </w:r>
    </w:p>
  </w:endnote>
  <w:endnote w:type="continuationSeparator" w:id="0">
    <w:p w:rsidR="00FC5727" w:rsidRDefault="00FC5727" w:rsidP="003D7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El Yazis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727" w:rsidRDefault="00FC5727" w:rsidP="003D776E">
      <w:pPr>
        <w:spacing w:after="0" w:line="240" w:lineRule="auto"/>
      </w:pPr>
      <w:r>
        <w:separator/>
      </w:r>
    </w:p>
  </w:footnote>
  <w:footnote w:type="continuationSeparator" w:id="0">
    <w:p w:rsidR="00FC5727" w:rsidRDefault="00FC5727" w:rsidP="003D7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727" w:rsidRPr="005E2746" w:rsidRDefault="00FC5727" w:rsidP="005E2746">
    <w:pPr>
      <w:pStyle w:val="Header"/>
      <w:jc w:val="center"/>
      <w:rPr>
        <w:rFonts w:ascii="UlusalOkul.Com El Yazisi" w:hAnsi="UlusalOkul.Com El Yazisi"/>
        <w:sz w:val="28"/>
        <w:szCs w:val="28"/>
      </w:rPr>
    </w:pPr>
    <w:r w:rsidRPr="005E2746">
      <w:rPr>
        <w:rFonts w:ascii="UlusalOkul.Com El Yazisi" w:hAnsi="UlusalOkul.Com El Yazisi"/>
        <w:sz w:val="28"/>
        <w:szCs w:val="28"/>
      </w:rPr>
      <w:t>Aşağıdaki hece ve kelimeleri 5 defa oku</w:t>
    </w:r>
    <w:r>
      <w:rPr>
        <w:rFonts w:ascii="UlusalOkul.Com El Yazisi" w:hAnsi="UlusalOkul.Com El Yazisi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E5B92"/>
    <w:multiLevelType w:val="hybridMultilevel"/>
    <w:tmpl w:val="54023BD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090"/>
    <w:rsid w:val="0002044F"/>
    <w:rsid w:val="001238F1"/>
    <w:rsid w:val="0029024A"/>
    <w:rsid w:val="002D01EE"/>
    <w:rsid w:val="003D6A21"/>
    <w:rsid w:val="003D776E"/>
    <w:rsid w:val="003E4090"/>
    <w:rsid w:val="004E0947"/>
    <w:rsid w:val="005824BD"/>
    <w:rsid w:val="005E2746"/>
    <w:rsid w:val="006145D6"/>
    <w:rsid w:val="00753159"/>
    <w:rsid w:val="007B0A22"/>
    <w:rsid w:val="00C33AE5"/>
    <w:rsid w:val="00CC3DE8"/>
    <w:rsid w:val="00D22D57"/>
    <w:rsid w:val="00E627EC"/>
    <w:rsid w:val="00E93C0F"/>
    <w:rsid w:val="00FC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0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409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A2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D7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776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D7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776E"/>
    <w:rPr>
      <w:rFonts w:cs="Times New Roman"/>
    </w:rPr>
  </w:style>
  <w:style w:type="character" w:styleId="Hyperlink">
    <w:name w:val="Hyperlink"/>
    <w:basedOn w:val="DefaultParagraphFont"/>
    <w:uiPriority w:val="99"/>
    <w:rsid w:val="00D22D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1</Pages>
  <Words>190</Words>
  <Characters>1086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akın</dc:creator>
  <cp:keywords>www.sorubak.com</cp:keywords>
  <dc:description>www.sorubak.com</dc:description>
  <cp:lastModifiedBy>edanur</cp:lastModifiedBy>
  <cp:revision>4</cp:revision>
  <dcterms:created xsi:type="dcterms:W3CDTF">2013-12-01T19:34:00Z</dcterms:created>
  <dcterms:modified xsi:type="dcterms:W3CDTF">2013-12-08T17:08:00Z</dcterms:modified>
  <cp:category>www.sorubak.com</cp:category>
</cp:coreProperties>
</file>