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F5E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İt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ile Talat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ile Talat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elli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elli ala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elli  etli ala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elli ala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elli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Atilla, Talat ile el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 xml:space="preserve">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ile Talat 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ile Talat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 w:rsidRPr="00710A02">
        <w:rPr>
          <w:rFonts w:ascii="Hand writing Mutlu" w:hAnsi="Hand writing Mutlu"/>
          <w:sz w:val="44"/>
          <w:szCs w:val="44"/>
        </w:rPr>
        <w:t>.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Atilla it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</w:p>
    <w:p w:rsidR="00B94F5E" w:rsidRPr="00710A02" w:rsidRDefault="00B94F5E" w:rsidP="00710A02">
      <w:pPr>
        <w:jc w:val="center"/>
        <w:rPr>
          <w:rFonts w:ascii="Hand writing Mutlu" w:hAnsi="Hand writing Mutlu"/>
          <w:sz w:val="44"/>
          <w:szCs w:val="44"/>
        </w:rPr>
      </w:pPr>
      <w:r w:rsidRPr="00710A02">
        <w:rPr>
          <w:rFonts w:ascii="Hand writing Mutlu" w:hAnsi="Hand writing Mutlu"/>
          <w:sz w:val="44"/>
          <w:szCs w:val="44"/>
        </w:rPr>
        <w:t>İt</w:t>
      </w:r>
      <w:r w:rsidRPr="00710A02">
        <w:rPr>
          <w:rFonts w:ascii="Hand writing Mutlu" w:hAnsi="Hand writing Mutlu"/>
          <w:sz w:val="44"/>
          <w:szCs w:val="44"/>
          <w:highlight w:val="lightGray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B94F5E" w:rsidRDefault="00B94F5E" w:rsidP="00710A02">
      <w:hyperlink r:id="rId4" w:history="1">
        <w:r w:rsidRPr="00C12B7B">
          <w:rPr>
            <w:rStyle w:val="Hyperlink"/>
          </w:rPr>
          <w:t>www.sorubak.com</w:t>
        </w:r>
      </w:hyperlink>
      <w:r>
        <w:t xml:space="preserve"> </w:t>
      </w:r>
    </w:p>
    <w:p w:rsidR="00B94F5E" w:rsidRDefault="00B94F5E" w:rsidP="00710A02"/>
    <w:p w:rsidR="00B94F5E" w:rsidRDefault="00B94F5E" w:rsidP="00710A02"/>
    <w:p w:rsidR="00B94F5E" w:rsidRDefault="00B94F5E" w:rsidP="00710A02"/>
    <w:p w:rsidR="00B94F5E" w:rsidRDefault="00B94F5E"/>
    <w:sectPr w:rsidR="00B94F5E" w:rsidSect="00710A02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A02"/>
    <w:rsid w:val="006A487F"/>
    <w:rsid w:val="00710A02"/>
    <w:rsid w:val="00722B01"/>
    <w:rsid w:val="00953374"/>
    <w:rsid w:val="00B94F5E"/>
    <w:rsid w:val="00BF4AD4"/>
    <w:rsid w:val="00C1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B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A48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68</Words>
  <Characters>394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edanur</cp:lastModifiedBy>
  <cp:revision>2</cp:revision>
  <dcterms:created xsi:type="dcterms:W3CDTF">2013-12-03T08:46:00Z</dcterms:created>
  <dcterms:modified xsi:type="dcterms:W3CDTF">2013-12-09T18:57:00Z</dcterms:modified>
  <cp:category>www.sorubak.com</cp:category>
</cp:coreProperties>
</file>