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D8" w:rsidRPr="00F741E9" w:rsidRDefault="000A74D8">
      <w:pPr>
        <w:rPr>
          <w:rFonts w:ascii="Hand writing Mutlu" w:hAnsi="Hand writing Mutlu"/>
          <w:color w:val="333333"/>
          <w:sz w:val="40"/>
          <w:szCs w:val="40"/>
        </w:rPr>
      </w:pPr>
      <w:r w:rsidRPr="00F741E9">
        <w:rPr>
          <w:rFonts w:ascii="Hand writing Mutlu" w:hAnsi="Hand writing Mutlu"/>
          <w:color w:val="333333"/>
          <w:sz w:val="40"/>
          <w:szCs w:val="40"/>
        </w:rPr>
        <w:t xml:space="preserve">Önce oku sonra boya </w:t>
      </w:r>
      <w:r w:rsidRPr="00F741E9">
        <w:rPr>
          <w:rFonts w:ascii="Hand writing Mutlu" w:hAnsi="Hand writing Mutlu"/>
          <w:color w:val="333333"/>
          <w:sz w:val="40"/>
          <w:szCs w:val="40"/>
        </w:rPr>
        <w:sym w:font="Wingdings" w:char="F04A"/>
      </w:r>
    </w:p>
    <w:p w:rsidR="000A74D8" w:rsidRDefault="000A74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8pt;margin-top:526.95pt;width:81pt;height:33.75pt;z-index:251659264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anne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17pt;margin-top:368.1pt;width:54pt;height:36.75pt;z-index:251655168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36"/>
                      <w:szCs w:val="36"/>
                    </w:rPr>
                    <w:t>nar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70.95pt;margin-top:400.2pt;width:54.05pt;height:30.75pt;z-index:251661312" strokecolor="white">
            <v:textbox>
              <w:txbxContent>
                <w:p w:rsidR="000A74D8" w:rsidRPr="00DA7E24" w:rsidRDefault="000A74D8" w:rsidP="00DA7E2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36"/>
                      <w:szCs w:val="36"/>
                    </w:rPr>
                    <w:t>nar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71pt;margin-top:341.1pt;width:54pt;height:36pt;z-index:251662336" strokecolor="white">
            <v:textbox>
              <w:txbxContent>
                <w:p w:rsidR="000A74D8" w:rsidRPr="004E7873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 w:rsidRPr="004E7873"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lila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8.45pt;margin-top:453.25pt;width:49.55pt;height:36.05pt;z-index:251658240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alo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1pt;margin-top:458.1pt;width:49.9pt;height:36.05pt;z-index:251665408" strokecolor="white">
            <v:textbox>
              <w:txbxContent>
                <w:p w:rsidR="000A74D8" w:rsidRPr="00356DB8" w:rsidRDefault="000A74D8" w:rsidP="00BA50D1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alo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32.95pt;margin-top:201.45pt;width:72.05pt;height:36.05pt;z-index:251657216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onlar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85.7pt;margin-top:272.7pt;width:65.3pt;height:36.05pt;z-index:251656192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36"/>
                      <w:szCs w:val="36"/>
                    </w:rPr>
                    <w:t>tarla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89pt;margin-top:280.25pt;width:62.65pt;height:37.25pt;z-index:251664384" strokecolor="white">
            <v:textbox>
              <w:txbxContent>
                <w:p w:rsidR="000A74D8" w:rsidRPr="00356DB8" w:rsidRDefault="000A74D8" w:rsidP="00BA50D1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onar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11.25pt;margin-top:229.2pt;width:68.75pt;height:36.05pt;z-index:251653120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Nail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6.7pt;margin-top:308.75pt;width:15.45pt;height:18.7pt;z-index:251663360" strokecolor="white">
            <v:textbox>
              <w:txbxContent>
                <w:p w:rsidR="000A74D8" w:rsidRPr="00DA7E24" w:rsidRDefault="000A74D8" w:rsidP="00DA7E2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DA7E24">
                    <w:rPr>
                      <w:rFonts w:ascii="Hand writing Mutlu" w:hAnsi="Hand writing Mutlu"/>
                      <w:sz w:val="40"/>
                      <w:szCs w:val="40"/>
                    </w:rPr>
                    <w:t>atlet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46.4pt;margin-top:416.7pt;width:53.25pt;height:24.75pt;z-index:251660288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28"/>
                      <w:szCs w:val="28"/>
                    </w:rPr>
                    <w:t>elle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328.45pt;margin-top:127.25pt;width:59.7pt;height:36.05pt;z-index:251654144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ara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99.7pt;margin-top:152.7pt;width:59.7pt;height:36.05pt;z-index:251652096" strokecolor="white">
            <v:textbox>
              <w:txbxContent>
                <w:p w:rsidR="000A74D8" w:rsidRPr="00356DB8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nine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61.7pt;margin-top:65.7pt;width:59.7pt;height:36.05pt;z-index:251651072" strokecolor="white">
            <v:textbox>
              <w:txbxContent>
                <w:p w:rsidR="000A74D8" w:rsidRPr="00F741E9" w:rsidRDefault="000A74D8" w:rsidP="00DA7E24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 w:rsidRPr="00F741E9">
                    <w:rPr>
                      <w:rFonts w:ascii="Hand writing Mutlu" w:hAnsi="Hand writing Mutlu"/>
                      <w:color w:val="333333"/>
                      <w:sz w:val="32"/>
                      <w:szCs w:val="32"/>
                    </w:rPr>
                    <w:t>anten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70.95pt;margin-top:79.2pt;width:59.7pt;height:36.05pt;z-index:251650048" strokecolor="white">
            <v:textbox>
              <w:txbxContent>
                <w:p w:rsidR="000A74D8" w:rsidRPr="00356DB8" w:rsidRDefault="000A74D8">
                  <w:pP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333333"/>
                      <w:sz w:val="40"/>
                      <w:szCs w:val="40"/>
                    </w:rPr>
                    <w:t>ot</w:t>
                  </w:r>
                </w:p>
              </w:txbxContent>
            </v:textbox>
          </v:shape>
        </w:pict>
      </w:r>
      <w:hyperlink r:id="rId4" w:history="1">
        <w:r w:rsidRPr="003C4F01">
          <w:rPr>
            <w:rFonts w:ascii="Arial" w:hAnsi="Arial" w:cs="Arial"/>
            <w:noProof/>
            <w:color w:val="1122CC"/>
            <w:sz w:val="27"/>
            <w:szCs w:val="27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i1025" type="#_x0000_t75" alt="http://t3.gstatic.com/images?q=tbn:ANd9GcTy_6VXTo28MrCdQKfkTPpv7rQVUllcWFt-jrjbpePZMe739v1f" href="http://www.google.com.tr/imgres?q=akvaryum+boyama&amp;hl=tr&amp;biw=1024&amp;bih=587&amp;tbs=itp:lineart&amp;tbm=isch&amp;tbnid=-ZjrMIuiZG78ZM:&amp;imgrefurl=http://www.hepimizbiriz.com/forum/Konu-%C3%87esit-%C3%A7e%C5%9Fit-%C3%A7i%C3%A7ekler-ister-boya-ister-ba%C5%9Fka-bi%C5%9Fey-yap-13629&amp;docid=Ll2RXxRSpR8PTM&amp;imgurl=http://a5.sphotos.ak.fbcdn.net/hphotos-ak-snc6/168048_10150092643576878_728611877_6064132_7613618_n.jpg&amp;w=523&amp;h=720&amp;ei=e6ChTvPmFsP34QS_zYi" style="width:453pt;height:623.25pt;visibility:visible" o:button="t">
              <v:fill o:detectmouseclick="t"/>
              <v:imagedata r:id="rId5" o:title=""/>
            </v:shape>
          </w:pict>
        </w:r>
      </w:hyperlink>
    </w:p>
    <w:p w:rsidR="000A74D8" w:rsidRDefault="000A74D8">
      <w:hyperlink r:id="rId6" w:history="1">
        <w:r w:rsidRPr="005824BD">
          <w:rPr>
            <w:rStyle w:val="Hyperlink"/>
          </w:rPr>
          <w:t>www.sorubak.com</w:t>
        </w:r>
      </w:hyperlink>
    </w:p>
    <w:sectPr w:rsidR="000A74D8" w:rsidSect="00476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E24"/>
    <w:rsid w:val="000A74D8"/>
    <w:rsid w:val="000D3028"/>
    <w:rsid w:val="001047C5"/>
    <w:rsid w:val="00131208"/>
    <w:rsid w:val="00167FAD"/>
    <w:rsid w:val="00230C76"/>
    <w:rsid w:val="00240533"/>
    <w:rsid w:val="002D51E5"/>
    <w:rsid w:val="002E07F5"/>
    <w:rsid w:val="00313067"/>
    <w:rsid w:val="00356DB8"/>
    <w:rsid w:val="003C4F01"/>
    <w:rsid w:val="0045154B"/>
    <w:rsid w:val="004762BC"/>
    <w:rsid w:val="004A3778"/>
    <w:rsid w:val="004E7873"/>
    <w:rsid w:val="005057C2"/>
    <w:rsid w:val="005824BD"/>
    <w:rsid w:val="005853DC"/>
    <w:rsid w:val="00591B9F"/>
    <w:rsid w:val="005E3EBF"/>
    <w:rsid w:val="005F798D"/>
    <w:rsid w:val="007219AB"/>
    <w:rsid w:val="007559B3"/>
    <w:rsid w:val="007C4919"/>
    <w:rsid w:val="00847B6A"/>
    <w:rsid w:val="008C0418"/>
    <w:rsid w:val="009D083C"/>
    <w:rsid w:val="00AE7219"/>
    <w:rsid w:val="00B776DD"/>
    <w:rsid w:val="00B96B8F"/>
    <w:rsid w:val="00BA50D1"/>
    <w:rsid w:val="00BF4678"/>
    <w:rsid w:val="00C105F9"/>
    <w:rsid w:val="00DA7E24"/>
    <w:rsid w:val="00F407A1"/>
    <w:rsid w:val="00F7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2B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A7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7E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D51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q=akvaryum+boyama&amp;hl=tr&amp;biw=1024&amp;bih=587&amp;tbs=itp:lineart&amp;tbm=isch&amp;tbnid=-ZjrMIuiZG78ZM:&amp;imgrefurl=http://www.hepimizbiriz.com/forum/Konu-%C3%87esit-%C3%A7e%C5%9Fit-%C3%A7i%C3%A7ekler-ister-boya-ister-ba%C5%9Fka-bi%C5%9Fey-yap-13629&amp;docid=Ll2RXxRSpR8PTM&amp;imgurl=http://a5.sphotos.ak.fbcdn.net/hphotos-ak-snc6/168048_10150092643576878_728611877_6064132_7613618_n.jpg&amp;w=523&amp;h=720&amp;ei=e6ChTvPmFsP34QS_zYi6BA&amp;zoo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82</Words>
  <Characters>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ümit</dc:creator>
  <cp:keywords>www.sorubak.com</cp:keywords>
  <dc:description>www.sorubak.com</dc:description>
  <cp:lastModifiedBy>edanur</cp:lastModifiedBy>
  <cp:revision>6</cp:revision>
  <cp:lastPrinted>2011-10-28T05:41:00Z</cp:lastPrinted>
  <dcterms:created xsi:type="dcterms:W3CDTF">2011-11-20T21:10:00Z</dcterms:created>
  <dcterms:modified xsi:type="dcterms:W3CDTF">2013-12-08T17:07:00Z</dcterms:modified>
  <cp:category>www.sorubak.com</cp:category>
</cp:coreProperties>
</file>