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0D" w:rsidRPr="00303B00" w:rsidRDefault="00DF360D" w:rsidP="00725639">
      <w:pPr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Mel</w:t>
      </w:r>
      <w:r w:rsidRPr="00303B00">
        <w:rPr>
          <w:rFonts w:ascii="Hand writing Mutlu" w:hAnsi="Hand writing Mutlu"/>
          <w:b/>
          <w:color w:val="A6A6A6"/>
          <w:sz w:val="52"/>
        </w:rPr>
        <w:t>tem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Mel</w:t>
      </w:r>
      <w:r w:rsidRPr="00303B00">
        <w:rPr>
          <w:rFonts w:ascii="Hand writing Mutlu" w:hAnsi="Hand writing Mutlu"/>
          <w:b/>
          <w:color w:val="A6A6A6"/>
          <w:sz w:val="52"/>
        </w:rPr>
        <w:t>tem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ni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ne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Ni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ne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ti</w:t>
      </w:r>
      <w:r w:rsidRPr="00303B00">
        <w:rPr>
          <w:rFonts w:ascii="Hand writing Mutlu" w:hAnsi="Hand writing Mutlu"/>
          <w:b/>
          <w:sz w:val="52"/>
        </w:rPr>
        <w:t>li</w:t>
      </w:r>
      <w:r w:rsidRPr="00303B00">
        <w:rPr>
          <w:rFonts w:ascii="Hand writing Mutlu" w:hAnsi="Hand writing Mutlu"/>
          <w:b/>
          <w:color w:val="A6A6A6"/>
          <w:sz w:val="52"/>
        </w:rPr>
        <w:t>ni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O</w:t>
      </w:r>
      <w:r w:rsidRPr="00303B00">
        <w:rPr>
          <w:rFonts w:ascii="Hand writing Mutlu" w:hAnsi="Hand writing Mutlu"/>
          <w:b/>
          <w:color w:val="A6A6A6"/>
          <w:sz w:val="52"/>
        </w:rPr>
        <w:t>te</w:t>
      </w:r>
      <w:r w:rsidRPr="00303B00">
        <w:rPr>
          <w:rFonts w:ascii="Hand writing Mutlu" w:hAnsi="Hand writing Mutlu"/>
          <w:b/>
          <w:sz w:val="52"/>
        </w:rPr>
        <w:t xml:space="preserve">li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rı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Or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  <w:r w:rsidRPr="00303B00">
        <w:rPr>
          <w:rFonts w:ascii="Hand writing Mutlu" w:hAnsi="Hand writing Mutlu"/>
          <w:b/>
          <w:sz w:val="52"/>
        </w:rPr>
        <w:t xml:space="preserve">nı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an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color w:val="A6A6A6"/>
          <w:sz w:val="52"/>
        </w:rPr>
        <w:t>An</w:t>
      </w:r>
      <w:r w:rsidRPr="00303B00">
        <w:rPr>
          <w:rFonts w:ascii="Hand writing Mutlu" w:hAnsi="Hand writing Mutlu"/>
          <w:b/>
          <w:sz w:val="52"/>
        </w:rPr>
        <w:t xml:space="preserve">lat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Mel</w:t>
      </w:r>
      <w:r w:rsidRPr="00303B00">
        <w:rPr>
          <w:rFonts w:ascii="Hand writing Mutlu" w:hAnsi="Hand writing Mutlu"/>
          <w:b/>
          <w:sz w:val="52"/>
        </w:rPr>
        <w:t xml:space="preserve">tem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an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Ni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ne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ti</w:t>
      </w:r>
      <w:r w:rsidRPr="00303B00">
        <w:rPr>
          <w:rFonts w:ascii="Hand writing Mutlu" w:hAnsi="Hand writing Mutlu"/>
          <w:b/>
          <w:sz w:val="52"/>
        </w:rPr>
        <w:t>li</w:t>
      </w:r>
      <w:r w:rsidRPr="00303B00">
        <w:rPr>
          <w:rFonts w:ascii="Hand writing Mutlu" w:hAnsi="Hand writing Mutlu"/>
          <w:b/>
          <w:color w:val="A6A6A6"/>
          <w:sz w:val="52"/>
        </w:rPr>
        <w:t>ni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Ni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ne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 xml:space="preserve">ne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>ne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an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725639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>Köksalan İlköğretim Okulu</w:t>
      </w: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>1/A Sınıfı</w:t>
      </w: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 xml:space="preserve"> </w:t>
      </w: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>E-L-A-T-İ-N-O-R-M</w:t>
      </w: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>Sesleri</w:t>
      </w:r>
    </w:p>
    <w:p w:rsidR="00DF360D" w:rsidRPr="00303B00" w:rsidRDefault="00DF360D" w:rsidP="00296754">
      <w:pPr>
        <w:jc w:val="center"/>
        <w:rPr>
          <w:rFonts w:ascii="Hand writing Mutlu" w:hAnsi="Hand writing Mutlu"/>
          <w:sz w:val="36"/>
          <w:szCs w:val="36"/>
        </w:rPr>
      </w:pPr>
      <w:r w:rsidRPr="00303B00">
        <w:rPr>
          <w:rFonts w:ascii="Hand writing Mutlu" w:hAnsi="Hand writing Mutlu"/>
          <w:sz w:val="36"/>
          <w:szCs w:val="36"/>
        </w:rPr>
        <w:t>Çalışma Kitabı</w:t>
      </w:r>
    </w:p>
    <w:p w:rsidR="00DF360D" w:rsidRPr="00303B00" w:rsidRDefault="00DF360D" w:rsidP="005A44C0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5A44C0">
      <w:pPr>
        <w:ind w:firstLine="708"/>
        <w:rPr>
          <w:rFonts w:ascii="Hand writing Mutlu" w:hAnsi="Hand writing Mutlu"/>
          <w:b/>
          <w:shd w:val="clear" w:color="auto" w:fill="FFFFFF"/>
        </w:rPr>
      </w:pPr>
      <w:r w:rsidRPr="00303B00">
        <w:rPr>
          <w:rFonts w:ascii="Hand writing Mutlu" w:hAnsi="Hand writing Mutlu"/>
          <w:b/>
          <w:shd w:val="clear" w:color="auto" w:fill="FFFFFF"/>
        </w:rPr>
        <w:t>Öğrencinin Adı Soyadı ;</w:t>
      </w:r>
    </w:p>
    <w:p w:rsidR="00DF360D" w:rsidRPr="00303B00" w:rsidRDefault="00DF360D" w:rsidP="005A44C0">
      <w:pPr>
        <w:ind w:firstLine="708"/>
        <w:rPr>
          <w:rFonts w:ascii="Hand writing Mutlu" w:hAnsi="Hand writing Mutlu"/>
          <w:b/>
          <w:shd w:val="clear" w:color="auto" w:fill="FFFFFF"/>
        </w:rPr>
      </w:pPr>
      <w:r w:rsidRPr="00303B00">
        <w:rPr>
          <w:rFonts w:ascii="Hand writing Mutlu" w:hAnsi="Hand writing Mutlu"/>
          <w:b/>
          <w:shd w:val="clear" w:color="auto" w:fill="FFFFFF"/>
        </w:rPr>
        <w:tab/>
        <w:t xml:space="preserve">      Numarası  :</w:t>
      </w:r>
    </w:p>
    <w:p w:rsidR="00DF360D" w:rsidRPr="00303B00" w:rsidRDefault="00DF360D" w:rsidP="00296754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296754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296754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296754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296754">
      <w:pPr>
        <w:ind w:firstLine="708"/>
        <w:rPr>
          <w:rFonts w:ascii="Hand writing Mutlu" w:hAnsi="Hand writing Mutlu"/>
          <w:b/>
          <w:shd w:val="clear" w:color="auto" w:fill="FFFFFF"/>
        </w:rPr>
      </w:pPr>
    </w:p>
    <w:p w:rsidR="00DF360D" w:rsidRPr="00303B00" w:rsidRDefault="00DF360D" w:rsidP="005A44C0">
      <w:pPr>
        <w:ind w:firstLine="708"/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hd w:val="clear" w:color="auto" w:fill="FFFFFF"/>
        </w:rPr>
        <w:t>Hazırlayan:</w:t>
      </w:r>
      <w:r w:rsidRPr="00303B00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MUGEMMM</w:t>
      </w:r>
    </w:p>
    <w:p w:rsidR="00DF360D" w:rsidRPr="00303B00" w:rsidRDefault="00DF360D" w:rsidP="00F13B42">
      <w:pPr>
        <w:spacing w:before="240"/>
        <w:rPr>
          <w:rFonts w:ascii="Hand writing Mutlu" w:hAnsi="Hand writing Mutlu"/>
          <w:b/>
          <w:sz w:val="5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3pt;margin-top:24.95pt;width:121.25pt;height:107.35pt;z-index:251470848" stroked="f">
            <v:textbox style="mso-next-textbox:#_x0000_s1026"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 w:rsidRPr="001C0338">
                    <w:rPr>
                      <w:rFonts w:ascii="Hand writing Mutlu" w:hAnsi="Hand writing Mutlu"/>
                      <w:sz w:val="144"/>
                      <w:szCs w:val="144"/>
                    </w:rPr>
                    <w:t>e 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0.15pt;margin-top:144.3pt;width:144.7pt;height:107.35pt;z-index:251472896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l L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A25B27">
        <w:rPr>
          <w:rFonts w:ascii="Hand writing Mutlu" w:hAnsi="Hand writing Mutlu"/>
          <w:b/>
          <w:noProof/>
          <w:sz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9 Resim" o:spid="_x0000_i1025" type="#_x0000_t75" alt="images.jpg" style="width:152.25pt;height:117pt;visibility:visible">
            <v:imagedata r:id="rId6" o:title="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</w: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       </w:t>
      </w:r>
      <w:r w:rsidRPr="00A25B27">
        <w:rPr>
          <w:rFonts w:ascii="Hand writing Mutlu" w:hAnsi="Hand writing Mutlu"/>
          <w:b/>
          <w:noProof/>
          <w:sz w:val="52"/>
        </w:rPr>
        <w:pict>
          <v:shape id="21 Resim" o:spid="_x0000_i1026" type="#_x0000_t75" alt="Y2BCA6ASGSCCA2Z06BKCA15I1ZLCAO94ZDXCAV13TEXCAA4AEIFCA7V1RJ7CAGVP1X8CA0G3AFZCAIMA6F3CAB4T77XCA9XYSYLCAVS0T5QCAO6YV5WCAX5E3OTCAZBWQ0HCA5U6EIHCATY4KFK.jpg" style="width:178.5pt;height:102pt;visibility:visible">
            <v:imagedata r:id="rId7" o:title="" cropbottom="16265f"/>
          </v:shape>
        </w:pic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28" type="#_x0000_t202" style="position:absolute;margin-left:199.3pt;margin-top:21.6pt;width:190.1pt;height:107.35pt;z-index:251471872" stroked="f">
            <v:textbox style="mso-next-textbox:#_x0000_s1028"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a</w:t>
                  </w:r>
                  <w:r w:rsidRPr="001C0338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A</w:t>
                  </w:r>
                </w:p>
              </w:txbxContent>
            </v:textbox>
          </v:shape>
        </w:pict>
      </w:r>
      <w:r w:rsidRPr="00A25B27">
        <w:rPr>
          <w:rFonts w:ascii="Hand writing Mutlu" w:hAnsi="Hand writing Mutlu"/>
          <w:b/>
          <w:noProof/>
          <w:sz w:val="52"/>
        </w:rPr>
        <w:pict>
          <v:shape id="15 Resim" o:spid="_x0000_i1027" type="#_x0000_t75" alt="4K5CAJSUBFDCAN59UQMCA2Q374MCAIGMJDWCAB147GYCABPAST2CA796ESJCACYRKZ1CA9312T9CAVO59A8CA6GY0CXCAI1MVAHCA8SWANDCAYB6QNMCABKVY7RCAA7V0FKCA9B5WS6CA28YEEU.jpg" style="width:180.75pt;height:133.5pt;visibility:visible">
            <v:imagedata r:id="rId8" o:title="" croptop="4470f" cropbottom="6697f"/>
          </v:shape>
        </w:pic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29" type="#_x0000_t202" style="position:absolute;margin-left:43.3pt;margin-top:-.5pt;width:121.25pt;height:107.35pt;z-index:251473920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t</w:t>
                  </w:r>
                  <w:r w:rsidRPr="001C0338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T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  <w:r w:rsidRPr="00A25B27">
        <w:rPr>
          <w:rFonts w:ascii="Hand writing Mutlu" w:hAnsi="Hand writing Mutlu"/>
          <w:b/>
          <w:noProof/>
          <w:sz w:val="52"/>
        </w:rPr>
        <w:pict>
          <v:shape id="14 Resim" o:spid="_x0000_i1028" type="#_x0000_t75" alt="1H9CA8R9UY3CA5DX71HCAZKYFP8CA3SYUOVCASHZ3WDCAG004FMCACRN9FLCAANGNTTCAPKTLK6CAT6ZCUQCAPTPEUTCAUMZ1ZMCA5ROCHOCACA0VQ7CA8V0Q4MCA138KF2CA2J5LI1CAEVVZEP.jpg" style="width:190.5pt;height:102pt;visibility:visible">
            <v:imagedata r:id="rId9" o:title=""/>
          </v:shape>
        </w:pict>
      </w:r>
    </w:p>
    <w:p w:rsidR="00DF360D" w:rsidRPr="00303B00" w:rsidRDefault="00DF360D" w:rsidP="00725639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4D40CE">
      <w:pPr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Me</w:t>
      </w:r>
      <w:r w:rsidRPr="00303B00">
        <w:rPr>
          <w:rFonts w:ascii="Hand writing Mutlu" w:hAnsi="Hand writing Mutlu"/>
          <w:b/>
          <w:color w:val="A6A6A6"/>
          <w:sz w:val="52"/>
        </w:rPr>
        <w:t>tin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Me</w:t>
      </w:r>
      <w:r w:rsidRPr="00303B00">
        <w:rPr>
          <w:rFonts w:ascii="Hand writing Mutlu" w:hAnsi="Hand writing Mutlu"/>
          <w:b/>
          <w:color w:val="A6A6A6"/>
          <w:sz w:val="52"/>
        </w:rPr>
        <w:t>tin</w:t>
      </w:r>
      <w:r w:rsidRPr="00303B00">
        <w:rPr>
          <w:rFonts w:ascii="Hand writing Mutlu" w:hAnsi="Hand writing Mutlu"/>
          <w:b/>
          <w:sz w:val="52"/>
        </w:rPr>
        <w:t xml:space="preserve"> 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el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  <w:r w:rsidRPr="00303B00">
        <w:rPr>
          <w:rFonts w:ascii="Hand writing Mutlu" w:hAnsi="Hand writing Mutlu"/>
          <w:b/>
          <w:sz w:val="52"/>
        </w:rPr>
        <w:t xml:space="preserve"> 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Me</w:t>
      </w:r>
      <w:r w:rsidRPr="00303B00">
        <w:rPr>
          <w:rFonts w:ascii="Hand writing Mutlu" w:hAnsi="Hand writing Mutlu"/>
          <w:b/>
          <w:color w:val="A6A6A6"/>
          <w:sz w:val="52"/>
        </w:rPr>
        <w:t>tin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me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ma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Te</w:t>
      </w:r>
      <w:r w:rsidRPr="00303B00">
        <w:rPr>
          <w:rFonts w:ascii="Hand writing Mutlu" w:hAnsi="Hand writing Mutlu"/>
          <w:b/>
          <w:color w:val="A6A6A6"/>
          <w:sz w:val="52"/>
        </w:rPr>
        <w:t>mel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>let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Te</w:t>
      </w:r>
      <w:r w:rsidRPr="00303B00">
        <w:rPr>
          <w:rFonts w:ascii="Hand writing Mutlu" w:hAnsi="Hand writing Mutlu"/>
          <w:b/>
          <w:color w:val="A6A6A6"/>
          <w:sz w:val="52"/>
        </w:rPr>
        <w:t>mel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o</w:t>
      </w:r>
      <w:r w:rsidRPr="00303B00">
        <w:rPr>
          <w:rFonts w:ascii="Hand writing Mutlu" w:hAnsi="Hand writing Mutlu"/>
          <w:b/>
          <w:color w:val="A6A6A6"/>
          <w:sz w:val="52"/>
        </w:rPr>
        <w:t>tel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Te</w:t>
      </w:r>
      <w:r w:rsidRPr="00303B00">
        <w:rPr>
          <w:rFonts w:ascii="Hand writing Mutlu" w:hAnsi="Hand writing Mutlu"/>
          <w:b/>
          <w:color w:val="A6A6A6"/>
          <w:sz w:val="52"/>
        </w:rPr>
        <w:t>mel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o</w:t>
      </w:r>
      <w:r w:rsidRPr="00303B00">
        <w:rPr>
          <w:rFonts w:ascii="Hand writing Mutlu" w:hAnsi="Hand writing Mutlu"/>
          <w:b/>
          <w:color w:val="A6A6A6"/>
          <w:sz w:val="52"/>
        </w:rPr>
        <w:t>te</w:t>
      </w:r>
      <w:r w:rsidRPr="00303B00">
        <w:rPr>
          <w:rFonts w:ascii="Hand writing Mutlu" w:hAnsi="Hand writing Mutlu"/>
          <w:b/>
          <w:sz w:val="52"/>
        </w:rPr>
        <w:t xml:space="preserve">le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10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at 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Te</w:t>
      </w:r>
      <w:r w:rsidRPr="00303B00">
        <w:rPr>
          <w:rFonts w:ascii="Hand writing Mutlu" w:hAnsi="Hand writing Mutlu"/>
          <w:b/>
          <w:color w:val="A6A6A6"/>
          <w:sz w:val="52"/>
        </w:rPr>
        <w:t xml:space="preserve">mel 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ra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ot</w:t>
      </w:r>
      <w:r>
        <w:rPr>
          <w:rFonts w:ascii="Hand writing Mutlu" w:hAnsi="Hand writing Mutlu"/>
          <w:b/>
          <w:sz w:val="52"/>
        </w:rPr>
        <w:t xml:space="preserve"> 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ra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ot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at.</w:t>
      </w:r>
    </w:p>
    <w:p w:rsidR="00DF360D" w:rsidRPr="00303B00" w:rsidRDefault="00DF360D" w:rsidP="004D40CE">
      <w:pPr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>ner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i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E</w:t>
      </w:r>
      <w:r w:rsidRPr="00303B00">
        <w:rPr>
          <w:rFonts w:ascii="Hand writing Mutlu" w:hAnsi="Hand writing Mutlu"/>
          <w:b/>
          <w:sz w:val="52"/>
        </w:rPr>
        <w:t>la</w:t>
      </w:r>
      <w:r>
        <w:rPr>
          <w:rFonts w:ascii="Hand writing Mutlu" w:hAnsi="Hand writing Mutlu"/>
          <w:b/>
          <w:sz w:val="52"/>
        </w:rPr>
        <w:t xml:space="preserve">  </w:t>
      </w:r>
      <w:r w:rsidRPr="00303B00">
        <w:rPr>
          <w:rFonts w:ascii="Hand writing Mutlu" w:hAnsi="Hand writing Mutlu"/>
          <w:b/>
          <w:sz w:val="52"/>
        </w:rPr>
        <w:t>el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e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 xml:space="preserve">lat 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>r</w:t>
      </w:r>
      <w:r w:rsidRPr="00303B00">
        <w:rPr>
          <w:rFonts w:ascii="Times New Roman" w:hAnsi="Times New Roman"/>
          <w:b/>
          <w:sz w:val="52"/>
        </w:rPr>
        <w:t>’</w:t>
      </w:r>
      <w:r w:rsidRPr="00303B00">
        <w:rPr>
          <w:rFonts w:ascii="Hand writing Mutlu" w:hAnsi="Hand writing Mutlu"/>
          <w:b/>
          <w:sz w:val="52"/>
        </w:rPr>
        <w:t xml:space="preserve"> e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tel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tel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at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Atl</w:t>
      </w:r>
      <w:r w:rsidRPr="00303B00">
        <w:rPr>
          <w:rFonts w:ascii="Hand writing Mutlu" w:hAnsi="Hand writing Mutlu"/>
          <w:b/>
          <w:color w:val="A6A6A6"/>
          <w:sz w:val="52"/>
        </w:rPr>
        <w:t xml:space="preserve">at 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at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tel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at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an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>ne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nar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nar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nar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Tat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ner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tat.</w: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30" type="#_x0000_t202" style="position:absolute;margin-left:239.15pt;margin-top:-1.55pt;width:121.25pt;height:88.4pt;z-index:251479040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i</w:t>
                  </w:r>
                  <w:r w:rsidRPr="001C0338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İ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</w:t>
      </w:r>
      <w:r w:rsidRPr="00A25B27">
        <w:rPr>
          <w:rFonts w:ascii="Hand writing Mutlu" w:hAnsi="Hand writing Mutlu"/>
          <w:b/>
          <w:noProof/>
          <w:sz w:val="52"/>
        </w:rPr>
        <w:pict>
          <v:shape id="16 Resim" o:spid="_x0000_i1029" type="#_x0000_t75" alt="12SCATF5WXGCAQU5RAKCAA0JSGUCABKOC6ECARN5ZWACAI6AB6RCAVN1T89CAC9QQPOCAU43290CA7NAO5KCAMK28QNCA2XX0TCCAVQM0RKCAN6U92BCA93ANZ0CAG9CHFQCAX2UGN4CA2VM72C.jpg" style="width:203.25pt;height:97.5pt;visibility:visible">
            <v:imagedata r:id="rId10" o:title=""/>
          </v:shape>
        </w:pic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31" type="#_x0000_t202" style="position:absolute;margin-left:229.55pt;margin-top:104.9pt;width:149.05pt;height:88.4pt;z-index:251475968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o 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.55pt;margin-top:8.9pt;width:176.8pt;height:88.4pt;z-index:251474944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n N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</w:t>
      </w:r>
      <w:r w:rsidRPr="00A25B27">
        <w:rPr>
          <w:rFonts w:ascii="Hand writing Mutlu" w:hAnsi="Hand writing Mutlu"/>
          <w:b/>
          <w:noProof/>
          <w:sz w:val="52"/>
        </w:rPr>
        <w:pict>
          <v:shape id="18 Resim" o:spid="_x0000_i1030" type="#_x0000_t75" alt="FJ9CAMD7WGBCADFRQPXCAKJWMTNCAX3LX3OCAEMUCF4CAHT1XYJCACPOP3SCA97FR09CA6GQNUQCAIPFTMFCA6NO3E0CA1QWTDWCAJ9OVR3CAAPI6T5CATRVR19CA72MQWRCAJKD3Y4CAD4QAXS.jpg" style="width:208.5pt;height:94.5pt;visibility:visible">
            <v:imagedata r:id="rId11" o:title=""/>
          </v:shape>
        </w:pic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</w:t>
      </w:r>
      <w:r w:rsidRPr="00A25B27">
        <w:rPr>
          <w:rFonts w:ascii="Hand Garden" w:hAnsi="Hand Garden"/>
          <w:b/>
          <w:outline/>
          <w:noProof/>
          <w:sz w:val="18"/>
          <w:szCs w:val="18"/>
        </w:rPr>
        <w:pict>
          <v:shape id="Resim 12" o:spid="_x0000_i1031" type="#_x0000_t75" alt="H2HCAMP9OPXCAUBZNOFCASBNQJ2CA10O9R1CA0IMH6FCAPUXZFLCAL81TDICAUD9C4WCA8EJ5SPCA33WAPMCATWULLDCACW0UYXCA1K8R33CANLIH64CA96BIAICAGUYOCVCAGQ4WRWCA6TTA5V" style="width:179.25pt;height:89.25pt;visibility:visible">
            <v:imagedata r:id="rId12" o:title="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</w: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33" type="#_x0000_t202" style="position:absolute;margin-left:3.55pt;margin-top:4.5pt;width:157.8pt;height:88.4pt;z-index:251476992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r R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</w:t>
      </w:r>
      <w:r w:rsidRPr="00A25B27">
        <w:rPr>
          <w:rFonts w:ascii="Hand writing Mutlu" w:hAnsi="Hand writing Mutlu"/>
          <w:b/>
          <w:noProof/>
          <w:sz w:val="52"/>
        </w:rPr>
        <w:pict>
          <v:shape id="20 Resim" o:spid="_x0000_i1032" type="#_x0000_t75" alt="J3JCA00TBY3CACOG7OPCATG90C1CA3X6GW9CA9I8Q4WCA8NAKEHCANZK4X5CADT5BCUCAYPAYIJCA6ITFH4CAPINM06CAOPVCNMCAJW963VCAT3WH5XCA039ITOCADZ45MUCAWI1AIICA403YFA.jpg" style="width:219.75pt;height:96pt;visibility:visible">
            <v:imagedata r:id="rId13" o:title="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</w:t>
      </w:r>
    </w:p>
    <w:p w:rsidR="00DF360D" w:rsidRPr="00303B00" w:rsidRDefault="00DF360D" w:rsidP="00F13B42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034" type="#_x0000_t202" style="position:absolute;margin-left:161.35pt;margin-top:2.3pt;width:217.25pt;height:88.4pt;z-index:251478016" stroked="f">
            <v:textbox>
              <w:txbxContent>
                <w:p w:rsidR="00DF360D" w:rsidRPr="001C0338" w:rsidRDefault="00DF360D" w:rsidP="00F13B4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m M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A25B27">
        <w:rPr>
          <w:rFonts w:ascii="Hand writing Mutlu" w:hAnsi="Hand writing Mutlu"/>
          <w:b/>
          <w:noProof/>
          <w:sz w:val="52"/>
        </w:rPr>
        <w:pict>
          <v:shape id="17 Resim" o:spid="_x0000_i1033" type="#_x0000_t75" alt="35RCA06NQQQCA28I5JNCAHOYDFQCAHRPL7BCAG74EGTCA3W2T0QCAHWF9SDCATIJJ2LCAJCIIWMCA2NKLECCAYXVYS5CA1I6RMLCALIF44KCAWMCTJWCAOIJLFUCABEKC9HCA3GVYUKCA6K8HQS.jpg" style="width:179.25pt;height:107.25pt;visibility:visible">
            <v:imagedata r:id="rId14" o:title="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5" type="#_x0000_t72" style="position:absolute;margin-left:285.05pt;margin-top:-3.45pt;width:111pt;height:1in;z-index:251487232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F72DDA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72" style="position:absolute;margin-left:168.05pt;margin-top:-3.45pt;width:126.55pt;height:1in;z-index:251486208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 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72" style="position:absolute;margin-left:80.5pt;margin-top:-3.45pt;width:99.45pt;height:1in;z-index:251485184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 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72" style="position:absolute;margin-left:-10.75pt;margin-top:-3.45pt;width:101.85pt;height:1in;z-index:251484160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 w:rsidRPr="00F72DDA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039" style="position:absolute;margin-left:-1.2pt;margin-top:50.4pt;width:397.25pt;height:102.75pt;z-index:251480064" coordorigin="260,1895" coordsize="7945,2055">
            <v:group id="_x0000_s1040" style="position:absolute;left:260;top:1895;width:2550;height:2055" coordorigin="2653,2537" coordsize="2550,2055">
              <v:shape id="_x0000_s1041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41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  <v:shape id="_x0000_s1042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42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shape>
              <v:shape id="_x0000_s1043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43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el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4" type="#_x0000_t32" style="position:absolute;left:3343;top:3332;width:540;height:465" o:connectortype="straight">
                <v:stroke endarrow="block"/>
              </v:shape>
              <v:shape id="_x0000_s1045" type="#_x0000_t32" style="position:absolute;left:3973;top:3332;width:600;height:465;flip:x" o:connectortype="straight">
                <v:stroke endarrow="block"/>
              </v:shape>
            </v:group>
            <v:group id="_x0000_s1046" style="position:absolute;left:2913;top:1895;width:2550;height:2055" coordorigin="2653,2537" coordsize="2550,2055">
              <v:shape id="_x0000_s1047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47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shape>
              <v:shape id="_x0000_s1048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48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  <v:shape id="_x0000_s1049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49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le</w:t>
                      </w:r>
                    </w:p>
                  </w:txbxContent>
                </v:textbox>
              </v:shape>
              <v:shape id="_x0000_s1050" type="#_x0000_t32" style="position:absolute;left:3343;top:3332;width:540;height:465" o:connectortype="straight">
                <v:stroke endarrow="block"/>
              </v:shape>
              <v:shape id="_x0000_s1051" type="#_x0000_t32" style="position:absolute;left:3973;top:3332;width:600;height:465;flip:x" o:connectortype="straight">
                <v:stroke endarrow="block"/>
              </v:shape>
            </v:group>
            <v:group id="_x0000_s1052" style="position:absolute;left:5655;top:1895;width:2550;height:2055" coordorigin="2653,2537" coordsize="2550,2055">
              <v:shape id="_x0000_s1053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53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el</w:t>
                      </w:r>
                    </w:p>
                  </w:txbxContent>
                </v:textbox>
              </v:shape>
              <v:shape id="_x0000_s1054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54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le</w:t>
                      </w:r>
                    </w:p>
                  </w:txbxContent>
                </v:textbox>
              </v:shape>
              <v:shape id="_x0000_s1055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55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elle</w:t>
                      </w:r>
                    </w:p>
                  </w:txbxContent>
                </v:textbox>
              </v:shape>
              <v:shape id="_x0000_s1056" type="#_x0000_t32" style="position:absolute;left:3343;top:3332;width:540;height:465" o:connectortype="straight">
                <v:stroke endarrow="block"/>
              </v:shape>
              <v:shape id="_x0000_s1057" type="#_x0000_t32" style="position:absolute;left:3973;top:3332;width:600;height:465;flip:x" o:connectortype="straight">
                <v:stroke endarrow="block"/>
              </v:shape>
            </v:group>
          </v:group>
        </w:pict>
      </w:r>
      <w:r>
        <w:rPr>
          <w:noProof/>
        </w:rPr>
        <w:pict>
          <v:group id="_x0000_s1058" style="position:absolute;margin-left:-1.2pt;margin-top:165.15pt;width:397.25pt;height:102.75pt;z-index:251481088" coordorigin="260,1895" coordsize="7945,2055">
            <v:group id="_x0000_s1059" style="position:absolute;left:260;top:1895;width:2550;height:2055" coordorigin="2653,2537" coordsize="2550,2055">
              <v:shape id="_x0000_s1060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60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el</w:t>
                      </w:r>
                    </w:p>
                  </w:txbxContent>
                </v:textbox>
              </v:shape>
              <v:shape id="_x0000_s1061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61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  <v:shape id="_x0000_s1062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62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ele</w:t>
                      </w:r>
                    </w:p>
                  </w:txbxContent>
                </v:textbox>
              </v:shape>
              <v:shape id="_x0000_s1063" type="#_x0000_t32" style="position:absolute;left:3343;top:3332;width:540;height:465" o:connectortype="straight">
                <v:stroke endarrow="block"/>
              </v:shape>
              <v:shape id="_x0000_s1064" type="#_x0000_t32" style="position:absolute;left:3973;top:3332;width:600;height:465;flip:x" o:connectortype="straight">
                <v:stroke endarrow="block"/>
              </v:shape>
            </v:group>
            <v:group id="_x0000_s1065" style="position:absolute;left:2913;top:1895;width:2550;height:2055" coordorigin="2653,2537" coordsize="2550,2055">
              <v:shape id="_x0000_s1066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66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  <v:shape id="_x0000_s1067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67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</w:t>
                      </w:r>
                    </w:p>
                  </w:txbxContent>
                </v:textbox>
              </v:shape>
              <v:shape id="_x0000_s1068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68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at</w:t>
                      </w:r>
                    </w:p>
                  </w:txbxContent>
                </v:textbox>
              </v:shape>
              <v:shape id="_x0000_s1069" type="#_x0000_t32" style="position:absolute;left:3343;top:3332;width:540;height:465" o:connectortype="straight">
                <v:stroke endarrow="block"/>
              </v:shape>
              <v:shape id="_x0000_s1070" type="#_x0000_t32" style="position:absolute;left:3973;top:3332;width:600;height:465;flip:x" o:connectortype="straight">
                <v:stroke endarrow="block"/>
              </v:shape>
            </v:group>
            <v:group id="_x0000_s1071" style="position:absolute;left:5655;top:1895;width:2550;height:2055" coordorigin="2653,2537" coordsize="2550,2055">
              <v:shape id="_x0000_s1072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72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</w:t>
                      </w:r>
                    </w:p>
                  </w:txbxContent>
                </v:textbox>
              </v:shape>
              <v:shape id="_x0000_s1073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73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  <v:shape id="_x0000_s1074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74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ta</w:t>
                      </w:r>
                    </w:p>
                  </w:txbxContent>
                </v:textbox>
              </v:shape>
              <v:shape id="_x0000_s1075" type="#_x0000_t32" style="position:absolute;left:3343;top:3332;width:540;height:465" o:connectortype="straight">
                <v:stroke endarrow="block"/>
              </v:shape>
              <v:shape id="_x0000_s1076" type="#_x0000_t32" style="position:absolute;left:3973;top:3332;width:600;height:465;flip:x" o:connectortype="straight">
                <v:stroke endarrow="block"/>
              </v:shape>
            </v:group>
          </v:group>
        </w:pict>
      </w:r>
      <w:r>
        <w:rPr>
          <w:noProof/>
        </w:rPr>
        <w:pict>
          <v:group id="_x0000_s1077" style="position:absolute;margin-left:-1.2pt;margin-top:276.5pt;width:397.25pt;height:102.75pt;z-index:251482112" coordorigin="260,1895" coordsize="7945,2055">
            <v:group id="_x0000_s1078" style="position:absolute;left:260;top:1895;width:2550;height:2055" coordorigin="2653,2537" coordsize="2550,2055">
              <v:shape id="_x0000_s1079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79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  <v:shape id="_x0000_s1080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80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shape>
              <v:shape id="_x0000_s1081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81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al</w:t>
                      </w:r>
                    </w:p>
                  </w:txbxContent>
                </v:textbox>
              </v:shape>
              <v:shape id="_x0000_s1082" type="#_x0000_t32" style="position:absolute;left:3343;top:3332;width:540;height:465" o:connectortype="straight">
                <v:stroke endarrow="block"/>
              </v:shape>
              <v:shape id="_x0000_s1083" type="#_x0000_t32" style="position:absolute;left:3973;top:3332;width:600;height:465;flip:x" o:connectortype="straight">
                <v:stroke endarrow="block"/>
              </v:shape>
            </v:group>
            <v:group id="_x0000_s1084" style="position:absolute;left:2913;top:1895;width:2550;height:2055" coordorigin="2653,2537" coordsize="2550,2055">
              <v:shape id="_x0000_s1085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85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shape>
              <v:shape id="_x0000_s1086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86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  <v:shape id="_x0000_s1087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87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la</w:t>
                      </w:r>
                    </w:p>
                  </w:txbxContent>
                </v:textbox>
              </v:shape>
              <v:shape id="_x0000_s1088" type="#_x0000_t32" style="position:absolute;left:3343;top:3332;width:540;height:465" o:connectortype="straight">
                <v:stroke endarrow="block"/>
              </v:shape>
              <v:shape id="_x0000_s1089" type="#_x0000_t32" style="position:absolute;left:3973;top:3332;width:600;height:465;flip:x" o:connectortype="straight">
                <v:stroke endarrow="block"/>
              </v:shape>
            </v:group>
            <v:group id="_x0000_s1090" style="position:absolute;left:5655;top:1895;width:2550;height:2055" coordorigin="2653,2537" coordsize="2550,2055">
              <v:shape id="_x0000_s1091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91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  <v:shape id="_x0000_s1092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92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</w:t>
                      </w:r>
                    </w:p>
                  </w:txbxContent>
                </v:textbox>
              </v:shape>
              <v:shape id="_x0000_s1093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093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et</w:t>
                      </w:r>
                    </w:p>
                  </w:txbxContent>
                </v:textbox>
              </v:shape>
              <v:shape id="_x0000_s1094" type="#_x0000_t32" style="position:absolute;left:3343;top:3332;width:540;height:465" o:connectortype="straight">
                <v:stroke endarrow="block"/>
              </v:shape>
              <v:shape id="_x0000_s1095" type="#_x0000_t32" style="position:absolute;left:3973;top:3332;width:600;height:465;flip:x" o:connectortype="straight">
                <v:stroke endarrow="block"/>
              </v:shape>
            </v:group>
          </v:group>
        </w:pict>
      </w:r>
      <w:r>
        <w:rPr>
          <w:noProof/>
        </w:rPr>
        <w:pict>
          <v:group id="_x0000_s1096" style="position:absolute;margin-left:-1.2pt;margin-top:386.4pt;width:397.25pt;height:102.75pt;z-index:251483136" coordorigin="260,1895" coordsize="7945,2055">
            <v:group id="_x0000_s1097" style="position:absolute;left:260;top:1895;width:2550;height:2055" coordorigin="2653,2537" coordsize="2550,2055">
              <v:shape id="_x0000_s1098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098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</w:t>
                      </w:r>
                    </w:p>
                  </w:txbxContent>
                </v:textbox>
              </v:shape>
              <v:shape id="_x0000_s1099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099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shape>
              <v:shape id="_x0000_s1100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100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te</w:t>
                      </w:r>
                    </w:p>
                  </w:txbxContent>
                </v:textbox>
              </v:shape>
              <v:shape id="_x0000_s1101" type="#_x0000_t32" style="position:absolute;left:3343;top:3332;width:540;height:465" o:connectortype="straight">
                <v:stroke endarrow="block"/>
              </v:shape>
              <v:shape id="_x0000_s1102" type="#_x0000_t32" style="position:absolute;left:3973;top:3332;width:600;height:465;flip:x" o:connectortype="straight">
                <v:stroke endarrow="block"/>
              </v:shape>
            </v:group>
            <v:group id="_x0000_s1103" style="position:absolute;left:2913;top:1895;width:2550;height:2055" coordorigin="2653,2537" coordsize="2550,2055">
              <v:shape id="_x0000_s1104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104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te</w:t>
                      </w:r>
                    </w:p>
                  </w:txbxContent>
                </v:textbox>
              </v:shape>
              <v:shape id="_x0000_s1105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105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shape>
              <v:shape id="_x0000_s1106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106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tel</w:t>
                      </w:r>
                    </w:p>
                  </w:txbxContent>
                </v:textbox>
              </v:shape>
              <v:shape id="_x0000_s1107" type="#_x0000_t32" style="position:absolute;left:3343;top:3332;width:540;height:465" o:connectortype="straight">
                <v:stroke endarrow="block"/>
              </v:shape>
              <v:shape id="_x0000_s1108" type="#_x0000_t32" style="position:absolute;left:3973;top:3332;width:600;height:465;flip:x" o:connectortype="straight">
                <v:stroke endarrow="block"/>
              </v:shape>
            </v:group>
            <v:group id="_x0000_s1109" style="position:absolute;left:5655;top:1895;width:2550;height:2055" coordorigin="2653,2537" coordsize="2550,2055">
              <v:shape id="_x0000_s1110" type="#_x0000_t202" style="position:absolute;left:2653;top:2537;width:1230;height:795;v-text-anchor:middle" strokeweight="1pt">
                <v:stroke dashstyle="dash"/>
                <v:shadow color="#868686"/>
                <v:textbox style="mso-next-textbox:#_x0000_s1110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ta</w:t>
                      </w:r>
                    </w:p>
                  </w:txbxContent>
                </v:textbox>
              </v:shape>
              <v:shape id="_x0000_s1111" type="#_x0000_t202" style="position:absolute;left:3973;top:2537;width:1230;height:795;v-text-anchor:middle" strokeweight="1pt">
                <v:stroke dashstyle="dash"/>
                <v:shadow color="#868686"/>
                <v:textbox style="mso-next-textbox:#_x0000_s1111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</w:t>
                      </w:r>
                    </w:p>
                  </w:txbxContent>
                </v:textbox>
              </v:shape>
              <v:shape id="_x0000_s1112" type="#_x0000_t202" style="position:absolute;left:3343;top:3797;width:1230;height:795;v-text-anchor:middle" strokeweight="1pt">
                <v:stroke dashstyle="dash"/>
                <v:shadow color="#868686"/>
                <v:textbox style="mso-next-textbox:#_x0000_s1112">
                  <w:txbxContent>
                    <w:p w:rsidR="00DF360D" w:rsidRPr="0055717A" w:rsidRDefault="00DF360D" w:rsidP="00F254B7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tat</w:t>
                      </w:r>
                    </w:p>
                  </w:txbxContent>
                </v:textbox>
              </v:shape>
              <v:shape id="_x0000_s1113" type="#_x0000_t32" style="position:absolute;left:3343;top:3332;width:540;height:465" o:connectortype="straight">
                <v:stroke endarrow="block"/>
              </v:shape>
              <v:shape id="_x0000_s1114" type="#_x0000_t32" style="position:absolute;left:3973;top:3332;width:600;height:465;flip:x" o:connectortype="straight">
                <v:stroke endarrow="block"/>
              </v:shape>
            </v:group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4D40CE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Mert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Mert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mon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,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mon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man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</w:t>
      </w:r>
      <w:r w:rsidRPr="00303B00">
        <w:rPr>
          <w:rFonts w:ascii="Hand writing Mutlu" w:hAnsi="Hand writing Mutlu"/>
          <w:b/>
          <w:sz w:val="40"/>
          <w:szCs w:val="40"/>
        </w:rPr>
        <w:t>m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nar</w:t>
      </w:r>
      <w:r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sz w:val="40"/>
          <w:szCs w:val="40"/>
        </w:rPr>
        <w:t>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</w:t>
      </w:r>
      <w:r w:rsidRPr="00303B00">
        <w:rPr>
          <w:rFonts w:ascii="Hand writing Mutlu" w:hAnsi="Hand writing Mutlu"/>
          <w:b/>
          <w:sz w:val="40"/>
          <w:szCs w:val="40"/>
        </w:rPr>
        <w:t>m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ma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4D40CE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Mor</w:t>
      </w:r>
      <w:r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sz w:val="40"/>
          <w:szCs w:val="40"/>
        </w:rPr>
        <w:t>Lale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Me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ne ?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O,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lale.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mor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mi ? 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O,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mor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lale</w:t>
      </w:r>
      <w:r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sz w:val="40"/>
          <w:szCs w:val="40"/>
        </w:rPr>
        <w:t>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min.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A,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mo</w:t>
      </w:r>
      <w:r w:rsidRPr="00303B00">
        <w:rPr>
          <w:rFonts w:ascii="Hand writing Mutlu" w:hAnsi="Hand writing Mutlu"/>
          <w:b/>
          <w:sz w:val="40"/>
          <w:szCs w:val="40"/>
        </w:rPr>
        <w:t>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mı ?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mo</w:t>
      </w:r>
      <w:r w:rsidRPr="00303B00">
        <w:rPr>
          <w:rFonts w:ascii="Hand writing Mutlu" w:hAnsi="Hand writing Mutlu"/>
          <w:b/>
          <w:sz w:val="40"/>
          <w:szCs w:val="40"/>
        </w:rPr>
        <w:t>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min.</w:t>
      </w:r>
    </w:p>
    <w:p w:rsidR="00DF360D" w:rsidRPr="00303B00" w:rsidRDefault="00DF360D" w:rsidP="002E1528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Resim 73" o:spid="_x0000_i1034" type="#_x0000_t75" style="width:275.25pt;height:205.5pt;visibility:visible">
            <v:imagedata r:id="rId15" o:title=""/>
          </v:shape>
        </w:pict>
      </w:r>
    </w:p>
    <w:p w:rsidR="00DF360D" w:rsidRPr="00303B00" w:rsidRDefault="00DF360D" w:rsidP="002E4329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Elma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mel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tat.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rem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sz w:val="40"/>
          <w:szCs w:val="40"/>
        </w:rPr>
        <w:t>tart.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Me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ral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mi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mar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ol.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ile  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mon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  at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nem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mel </w:t>
      </w:r>
      <w:r w:rsidRPr="00303B00">
        <w:rPr>
          <w:rFonts w:ascii="Hand writing Mutlu" w:hAnsi="Hand writing Mutlu"/>
          <w:b/>
          <w:sz w:val="40"/>
          <w:szCs w:val="40"/>
        </w:rPr>
        <w:t xml:space="preserve"> o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or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man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  mo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tor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15" style="position:absolute;margin-left:-1.9pt;margin-top:8.3pt;width:395.15pt;height:39.75pt;z-index:251488256" coordorigin="8684,210" coordsize="7903,795">
            <v:shape id="_x0000_s1116" type="#_x0000_t202" style="position:absolute;left:8684;top:210;width:1230;height:795;v-text-anchor:middle" strokeweight="1pt">
              <v:stroke dashstyle="dash"/>
              <v:shadow color="#868686"/>
              <v:textbox style="mso-next-textbox:#_x0000_s1116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e</w:t>
                    </w:r>
                  </w:p>
                </w:txbxContent>
              </v:textbox>
            </v:shape>
            <v:shape id="_x0000_s1117" type="#_x0000_t202" style="position:absolute;left:10017;top:210;width:1230;height:795;v-text-anchor:middle" strokeweight="1pt">
              <v:stroke dashstyle="dash"/>
              <v:shadow color="#868686"/>
              <v:textbox style="mso-next-textbox:#_x0000_s111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</w:p>
                </w:txbxContent>
              </v:textbox>
            </v:shape>
            <v:shape id="_x0000_s1118" type="#_x0000_t202" style="position:absolute;left:11354;top:210;width:1230;height:795;v-text-anchor:middle" strokeweight="1pt">
              <v:stroke dashstyle="dash"/>
              <v:shadow color="#868686"/>
              <v:textbox style="mso-next-textbox:#_x0000_s111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ele</w:t>
                    </w:r>
                  </w:p>
                </w:txbxContent>
              </v:textbox>
            </v:shape>
            <v:shape id="_x0000_s1119" type="#_x0000_t202" style="position:absolute;left:12687;top:210;width:1230;height:795;v-text-anchor:middle" strokeweight="1pt">
              <v:stroke dashstyle="dash"/>
              <v:shadow color="#868686"/>
              <v:textbox style="mso-next-textbox:#_x0000_s111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20" type="#_x0000_t202" style="position:absolute;left:14020;top:210;width:1230;height:795;v-text-anchor:middle" strokeweight="1pt">
              <v:stroke dashstyle="dash"/>
              <v:shadow color="#868686"/>
              <v:textbox style="mso-next-textbox:#_x0000_s112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lel</w:t>
                    </w:r>
                  </w:p>
                </w:txbxContent>
              </v:textbox>
            </v:shape>
            <v:shape id="_x0000_s1121" type="#_x0000_t202" style="position:absolute;left:15357;top:210;width:1230;height:795;v-text-anchor:middle" strokeweight="1pt">
              <v:stroke dashstyle="dash"/>
              <v:shadow color="#868686"/>
              <v:textbox style="mso-next-textbox:#_x0000_s112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</v:group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22" style="position:absolute;margin-left:-2.1pt;margin-top:50.4pt;width:395.15pt;height:39.75pt;z-index:251489280" coordorigin="8684,210" coordsize="7903,795">
            <v:shape id="_x0000_s1123" type="#_x0000_t202" style="position:absolute;left:8684;top:210;width:1230;height:795;v-text-anchor:middle" strokeweight="1pt">
              <v:stroke dashstyle="dash"/>
              <v:shadow color="#868686"/>
              <v:textbox style="mso-next-textbox:#_x0000_s1123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1124" type="#_x0000_t202" style="position:absolute;left:10017;top:210;width:1230;height:795;v-text-anchor:middle" strokeweight="1pt">
              <v:stroke dashstyle="dash"/>
              <v:shadow color="#868686"/>
              <v:textbox style="mso-next-textbox:#_x0000_s112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shape>
            <v:shape id="_x0000_s1125" type="#_x0000_t202" style="position:absolute;left:11354;top:210;width:1230;height:795;v-text-anchor:middle" strokeweight="1pt">
              <v:stroke dashstyle="dash"/>
              <v:shadow color="#868686"/>
              <v:textbox style="mso-next-textbox:#_x0000_s112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ala</w:t>
                    </w:r>
                  </w:p>
                </w:txbxContent>
              </v:textbox>
            </v:shape>
            <v:shape id="_x0000_s1126" type="#_x0000_t202" style="position:absolute;left:12687;top:210;width:1230;height:795;v-text-anchor:middle" strokeweight="1pt">
              <v:stroke dashstyle="dash"/>
              <v:shadow color="#868686"/>
              <v:textbox style="mso-next-textbox:#_x0000_s112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127" type="#_x0000_t202" style="position:absolute;left:14020;top:210;width:1230;height:795;v-text-anchor:middle" strokeweight="1pt">
              <v:stroke dashstyle="dash"/>
              <v:shadow color="#868686"/>
              <v:textbox style="mso-next-textbox:#_x0000_s112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128" type="#_x0000_t202" style="position:absolute;left:15357;top:210;width:1230;height:795;v-text-anchor:middle" strokeweight="1pt">
              <v:stroke dashstyle="dash"/>
              <v:shadow color="#868686"/>
              <v:textbox style="mso-next-textbox:#_x0000_s112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29" style="position:absolute;margin-left:-2.1pt;margin-top:1.15pt;width:395.15pt;height:39.75pt;z-index:251490304" coordorigin="8684,210" coordsize="7903,795">
            <v:shape id="_x0000_s1130" type="#_x0000_t202" style="position:absolute;left:8684;top:210;width:1230;height:795;v-text-anchor:middle" strokeweight="1pt">
              <v:stroke dashstyle="dash"/>
              <v:shadow color="#868686"/>
              <v:textbox style="mso-next-textbox:#_x0000_s1130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l</w:t>
                    </w:r>
                  </w:p>
                </w:txbxContent>
              </v:textbox>
            </v:shape>
            <v:shape id="_x0000_s1131" type="#_x0000_t202" style="position:absolute;left:10017;top:210;width:1230;height:795;v-text-anchor:middle" strokeweight="1pt">
              <v:stroke dashstyle="dash"/>
              <v:shadow color="#868686"/>
              <v:textbox style="mso-next-textbox:#_x0000_s113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132" type="#_x0000_t202" style="position:absolute;left:11354;top:210;width:1230;height:795;v-text-anchor:middle" strokeweight="1pt">
              <v:stroke dashstyle="dash"/>
              <v:shadow color="#868686"/>
              <v:textbox style="mso-next-textbox:#_x0000_s113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133" type="#_x0000_t202" style="position:absolute;left:12687;top:210;width:1230;height:795;v-text-anchor:middle" strokeweight="1pt">
              <v:stroke dashstyle="dash"/>
              <v:shadow color="#868686"/>
              <v:textbox style="mso-next-textbox:#_x0000_s113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134" type="#_x0000_t202" style="position:absolute;left:14020;top:210;width:1230;height:795;v-text-anchor:middle" strokeweight="1pt">
              <v:stroke dashstyle="dash"/>
              <v:shadow color="#868686"/>
              <v:textbox style="mso-next-textbox:#_x0000_s113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lala</w:t>
                    </w:r>
                  </w:p>
                </w:txbxContent>
              </v:textbox>
            </v:shape>
            <v:shape id="_x0000_s1135" type="#_x0000_t202" style="position:absolute;left:15357;top:210;width:1230;height:795;v-text-anchor:middle" strokeweight="1pt">
              <v:stroke dashstyle="dash"/>
              <v:shadow color="#868686"/>
              <v:textbox style="mso-next-textbox:#_x0000_s113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lale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36" style="position:absolute;margin-left:-2.1pt;margin-top:44.25pt;width:395.15pt;height:39.75pt;z-index:251491328" coordorigin="8684,210" coordsize="7903,795">
            <v:shape id="_x0000_s1137" type="#_x0000_t202" style="position:absolute;left:8684;top:210;width:1230;height:795;v-text-anchor:middle" strokeweight="1pt">
              <v:stroke dashstyle="dash"/>
              <v:shadow color="#868686"/>
              <v:textbox style="mso-next-textbox:#_x0000_s1137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t</w:t>
                    </w:r>
                  </w:p>
                </w:txbxContent>
              </v:textbox>
            </v:shape>
            <v:shape id="_x0000_s1138" type="#_x0000_t202" style="position:absolute;left:10017;top:210;width:1230;height:795;v-text-anchor:middle" strokeweight="1pt">
              <v:stroke dashstyle="dash"/>
              <v:shadow color="#868686"/>
              <v:textbox style="mso-next-textbox:#_x0000_s113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139" type="#_x0000_t202" style="position:absolute;left:11354;top:210;width:1230;height:795;v-text-anchor:middle" strokeweight="1pt">
              <v:stroke dashstyle="dash"/>
              <v:shadow color="#868686"/>
              <v:textbox style="mso-next-textbox:#_x0000_s113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tat</w:t>
                    </w:r>
                  </w:p>
                </w:txbxContent>
              </v:textbox>
            </v:shape>
            <v:shape id="_x0000_s1140" type="#_x0000_t202" style="position:absolute;left:12687;top:210;width:1230;height:795;v-text-anchor:middle" strokeweight="1pt">
              <v:stroke dashstyle="dash"/>
              <v:shadow color="#868686"/>
              <v:textbox style="mso-next-textbox:#_x0000_s114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tal</w:t>
                    </w:r>
                  </w:p>
                </w:txbxContent>
              </v:textbox>
            </v:shape>
            <v:shape id="_x0000_s1141" type="#_x0000_t202" style="position:absolute;left:14020;top:210;width:1230;height:795;v-text-anchor:middle" strokeweight="1pt">
              <v:stroke dashstyle="dash"/>
              <v:shadow color="#868686"/>
              <v:textbox style="mso-next-textbox:#_x0000_s114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tel</w:t>
                    </w:r>
                  </w:p>
                </w:txbxContent>
              </v:textbox>
            </v:shape>
            <v:shape id="_x0000_s1142" type="#_x0000_t202" style="position:absolute;left:15357;top:210;width:1230;height:795;v-text-anchor:middle" strokeweight="1pt">
              <v:stroke dashstyle="dash"/>
              <v:shadow color="#868686"/>
              <v:textbox style="mso-next-textbox:#_x0000_s114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tet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43" style="position:absolute;margin-left:-2.1pt;margin-top:51.8pt;width:395.15pt;height:39.75pt;z-index:251492352" coordorigin="8684,210" coordsize="7903,795">
            <v:shape id="_x0000_s1144" type="#_x0000_t202" style="position:absolute;left:8684;top:210;width:1230;height:795;v-text-anchor:middle" strokeweight="1pt">
              <v:stroke dashstyle="dash"/>
              <v:shadow color="#868686"/>
              <v:textbox style="mso-next-textbox:#_x0000_s114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</w:p>
                </w:txbxContent>
              </v:textbox>
            </v:shape>
            <v:shape id="_x0000_s1145" type="#_x0000_t202" style="position:absolute;left:10017;top:210;width:1230;height:795;v-text-anchor:middle" strokeweight="1pt">
              <v:stroke dashstyle="dash"/>
              <v:shadow color="#868686"/>
              <v:textbox style="mso-next-textbox:#_x0000_s114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et</w:t>
                    </w:r>
                  </w:p>
                </w:txbxContent>
              </v:textbox>
            </v:shape>
            <v:shape id="_x0000_s1146" type="#_x0000_t202" style="position:absolute;left:11354;top:210;width:1230;height:795;v-text-anchor:middle" strokeweight="1pt">
              <v:stroke dashstyle="dash"/>
              <v:shadow color="#868686"/>
              <v:textbox style="mso-next-textbox:#_x0000_s114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shape>
            <v:shape id="_x0000_s1147" type="#_x0000_t202" style="position:absolute;left:12687;top:210;width:1230;height:795;v-text-anchor:middle" strokeweight="1pt">
              <v:stroke dashstyle="dash"/>
              <v:shadow color="#868686"/>
              <v:textbox style="mso-next-textbox:#_x0000_s114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</w:t>
                    </w:r>
                  </w:p>
                </w:txbxContent>
              </v:textbox>
            </v:shape>
            <v:shape id="_x0000_s1148" type="#_x0000_t202" style="position:absolute;left:14020;top:210;width:1230;height:795;v-text-anchor:middle" strokeweight="1pt">
              <v:stroke dashstyle="dash"/>
              <v:shadow color="#868686"/>
              <v:textbox style="mso-next-textbox:#_x0000_s114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49" type="#_x0000_t202" style="position:absolute;left:15357;top:210;width:1230;height:795;v-text-anchor:middle" strokeweight="1pt">
              <v:stroke dashstyle="dash"/>
              <v:shadow color="#868686"/>
              <v:textbox style="mso-next-textbox:#_x0000_s114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50" style="position:absolute;margin-left:-1.9pt;margin-top:46.85pt;width:395.15pt;height:39.75pt;z-index:251493376" coordorigin="8684,210" coordsize="7903,795">
            <v:shape id="_x0000_s1151" type="#_x0000_t202" style="position:absolute;left:8684;top:210;width:1230;height:795;v-text-anchor:middle" strokeweight="1pt">
              <v:stroke dashstyle="dash"/>
              <v:shadow color="#868686"/>
              <v:textbox style="mso-next-textbox:#_x0000_s115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</w:t>
                    </w:r>
                  </w:p>
                </w:txbxContent>
              </v:textbox>
            </v:shape>
            <v:shape id="_x0000_s1152" type="#_x0000_t202" style="position:absolute;left:10017;top:210;width:1230;height:795;v-text-anchor:middle" strokeweight="1pt">
              <v:stroke dashstyle="dash"/>
              <v:shadow color="#868686"/>
              <v:textbox style="mso-next-textbox:#_x0000_s115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153" type="#_x0000_t202" style="position:absolute;left:11354;top:210;width:1230;height:795;v-text-anchor:middle" strokeweight="1pt">
              <v:stroke dashstyle="dash"/>
              <v:shadow color="#868686"/>
              <v:textbox style="mso-next-textbox:#_x0000_s115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154" type="#_x0000_t202" style="position:absolute;left:12687;top:210;width:1230;height:795;v-text-anchor:middle" strokeweight="1pt">
              <v:stroke dashstyle="dash"/>
              <v:shadow color="#868686"/>
              <v:textbox style="mso-next-textbox:#_x0000_s115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  <v:shape id="_x0000_s1155" type="#_x0000_t202" style="position:absolute;left:14020;top:210;width:1230;height:795;v-text-anchor:middle" strokeweight="1pt">
              <v:stroke dashstyle="dash"/>
              <v:shadow color="#868686"/>
              <v:textbox style="mso-next-textbox:#_x0000_s115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tel</w:t>
                    </w:r>
                  </w:p>
                </w:txbxContent>
              </v:textbox>
            </v:shape>
            <v:shape id="_x0000_s1156" type="#_x0000_t202" style="position:absolute;left:15357;top:210;width:1230;height:795;v-text-anchor:middle" strokeweight="1pt">
              <v:stroke dashstyle="dash"/>
              <v:shadow color="#868686"/>
              <v:textbox style="mso-next-textbox:#_x0000_s115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tal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57" style="position:absolute;margin-left:-2.1pt;margin-top:41.2pt;width:395.15pt;height:39.75pt;z-index:251494400" coordorigin="8684,210" coordsize="7903,795">
            <v:shape id="_x0000_s1158" type="#_x0000_t202" style="position:absolute;left:8684;top:210;width:1230;height:795;v-text-anchor:middle" strokeweight="1pt">
              <v:stroke dashstyle="dash"/>
              <v:shadow color="#868686"/>
              <v:textbox style="mso-next-textbox:#_x0000_s115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159" type="#_x0000_t202" style="position:absolute;left:10017;top:210;width:1230;height:795;v-text-anchor:middle" strokeweight="1pt">
              <v:stroke dashstyle="dash"/>
              <v:shadow color="#868686"/>
              <v:textbox style="mso-next-textbox:#_x0000_s115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tet</w:t>
                    </w:r>
                  </w:p>
                </w:txbxContent>
              </v:textbox>
            </v:shape>
            <v:shape id="_x0000_s1160" type="#_x0000_t202" style="position:absolute;left:11354;top:210;width:1230;height:795;v-text-anchor:middle" strokeweight="1pt">
              <v:stroke dashstyle="dash"/>
              <v:shadow color="#868686"/>
              <v:textbox style="mso-next-textbox:#_x0000_s116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tat</w:t>
                    </w:r>
                  </w:p>
                </w:txbxContent>
              </v:textbox>
            </v:shape>
            <v:shape id="_x0000_s1161" type="#_x0000_t202" style="position:absolute;left:12687;top:210;width:1230;height:795;v-text-anchor:middle" strokeweight="1pt">
              <v:stroke dashstyle="dash"/>
              <v:shadow color="#868686"/>
              <v:textbox style="mso-next-textbox:#_x0000_s116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alt</w:t>
                    </w:r>
                  </w:p>
                </w:txbxContent>
              </v:textbox>
            </v:shape>
            <v:shape id="_x0000_s1162" type="#_x0000_t202" style="position:absolute;left:14020;top:210;width:1230;height:795;v-text-anchor:middle" strokeweight="1pt">
              <v:stroke dashstyle="dash"/>
              <v:shadow color="#868686"/>
              <v:textbox style="mso-next-textbox:#_x0000_s116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63" type="#_x0000_t202" style="position:absolute;left:15357;top:210;width:1230;height:795;v-text-anchor:middle" strokeweight="1pt">
              <v:stroke dashstyle="dash"/>
              <v:shadow color="#868686"/>
              <v:textbox style="mso-next-textbox:#_x0000_s116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64" style="position:absolute;margin-left:-1.9pt;margin-top:46.35pt;width:395.15pt;height:39.75pt;z-index:251496448" coordorigin="8684,210" coordsize="7903,795">
            <v:shape id="_x0000_s1165" type="#_x0000_t202" style="position:absolute;left:8684;top:210;width:1230;height:795;v-text-anchor:middle" strokeweight="1pt">
              <v:stroke dashstyle="dash"/>
              <v:shadow color="#868686"/>
              <v:textbox style="mso-next-textbox:#_x0000_s1165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166" type="#_x0000_t202" style="position:absolute;left:10017;top:210;width:1230;height:795;v-text-anchor:middle" strokeweight="1pt">
              <v:stroke dashstyle="dash"/>
              <v:shadow color="#868686"/>
              <v:textbox style="mso-next-textbox:#_x0000_s1166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167" type="#_x0000_t202" style="position:absolute;left:11354;top:210;width:1230;height:795;v-text-anchor:middle" strokeweight="1pt">
              <v:stroke dashstyle="dash"/>
              <v:shadow color="#868686"/>
              <v:textbox style="mso-next-textbox:#_x0000_s1167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168" type="#_x0000_t202" style="position:absolute;left:12687;top:210;width:1230;height:795;v-text-anchor:middle" strokeweight="1pt">
              <v:stroke dashstyle="dash"/>
              <v:shadow color="#868686"/>
              <v:textbox style="mso-next-textbox:#_x0000_s1168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69" type="#_x0000_t202" style="position:absolute;left:14020;top:210;width:1230;height:795;v-text-anchor:middle" strokeweight="1pt">
              <v:stroke dashstyle="dash"/>
              <v:shadow color="#868686"/>
              <v:textbox style="mso-next-textbox:#_x0000_s1169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tel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70" type="#_x0000_t202" style="position:absolute;left:15357;top:210;width:1230;height:795;v-text-anchor:middle" strokeweight="1pt">
              <v:stroke dashstyle="dash"/>
              <v:shadow color="#868686"/>
              <v:textbox style="mso-next-textbox:#_x0000_s1170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71" style="position:absolute;margin-left:-2.1pt;margin-top:-.55pt;width:395.15pt;height:39.75pt;z-index:251495424" coordorigin="8684,210" coordsize="7903,795">
            <v:shape id="_x0000_s1172" type="#_x0000_t202" style="position:absolute;left:8684;top:210;width:1230;height:795;v-text-anchor:middle" strokeweight="1pt">
              <v:stroke dashstyle="dash"/>
              <v:shadow color="#868686"/>
              <v:textbox style="mso-next-textbox:#_x0000_s1172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173" type="#_x0000_t202" style="position:absolute;left:10017;top:210;width:1230;height:795;v-text-anchor:middle" strokeweight="1pt">
              <v:stroke dashstyle="dash"/>
              <v:shadow color="#868686"/>
              <v:textbox style="mso-next-textbox:#_x0000_s1173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74" type="#_x0000_t202" style="position:absolute;left:11354;top:210;width:1230;height:795;v-text-anchor:middle" strokeweight="1pt">
              <v:stroke dashstyle="dash"/>
              <v:shadow color="#868686"/>
              <v:textbox style="mso-next-textbox:#_x0000_s1174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75" type="#_x0000_t202" style="position:absolute;left:12687;top:210;width:1230;height:795;v-text-anchor:middle" strokeweight="1pt">
              <v:stroke dashstyle="dash"/>
              <v:shadow color="#868686"/>
              <v:textbox style="mso-next-textbox:#_x0000_s1175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  <v:shape id="_x0000_s1176" type="#_x0000_t202" style="position:absolute;left:14020;top:210;width:1230;height:795;v-text-anchor:middle" strokeweight="1pt">
              <v:stroke dashstyle="dash"/>
              <v:shadow color="#868686"/>
              <v:textbox style="mso-next-textbox:#_x0000_s1176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177" type="#_x0000_t202" style="position:absolute;left:15357;top:210;width:1230;height:795;v-text-anchor:middle" strokeweight="1pt">
              <v:stroke dashstyle="dash"/>
              <v:shadow color="#868686"/>
              <v:textbox style="mso-next-textbox:#_x0000_s1177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at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178" style="position:absolute;margin-left:-1.9pt;margin-top:36.4pt;width:395.15pt;height:39.75pt;z-index:251497472" coordorigin="8684,210" coordsize="7903,795">
            <v:shape id="_x0000_s1179" type="#_x0000_t202" style="position:absolute;left:8684;top:210;width:1230;height:795;v-text-anchor:middle" strokeweight="1pt">
              <v:stroke dashstyle="dash"/>
              <v:shadow color="#868686"/>
              <v:textbox style="mso-next-textbox:#_x0000_s1179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80" type="#_x0000_t202" style="position:absolute;left:10017;top:210;width:1230;height:795;v-text-anchor:middle" strokeweight="1pt">
              <v:stroke dashstyle="dash"/>
              <v:shadow color="#868686"/>
              <v:textbox style="mso-next-textbox:#_x0000_s1180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181" type="#_x0000_t202" style="position:absolute;left:11354;top:210;width:1230;height:795;v-text-anchor:middle" strokeweight="1pt">
              <v:stroke dashstyle="dash"/>
              <v:shadow color="#868686"/>
              <v:textbox style="mso-next-textbox:#_x0000_s1181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et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182" type="#_x0000_t202" style="position:absolute;left:12687;top:210;width:1230;height:795;v-text-anchor:middle" strokeweight="1pt">
              <v:stroke dashstyle="dash"/>
              <v:shadow color="#868686"/>
              <v:textbox style="mso-next-textbox:#_x0000_s1182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  <v:shape id="_x0000_s1183" type="#_x0000_t202" style="position:absolute;left:14020;top:210;width:1230;height:795;v-text-anchor:middle" strokeweight="1pt">
              <v:stroke dashstyle="dash"/>
              <v:shadow color="#868686"/>
              <v:textbox style="mso-next-textbox:#_x0000_s1183">
                <w:txbxContent>
                  <w:p w:rsidR="00DF360D" w:rsidRPr="00A25B27" w:rsidRDefault="00DF360D" w:rsidP="00F254B7">
                    <w:pPr>
                      <w:jc w:val="center"/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184" type="#_x0000_t202" style="position:absolute;left:15357;top:210;width:1230;height:795;v-text-anchor:middle" strokeweight="1pt">
              <v:stroke dashstyle="dash"/>
              <v:shadow color="#868686"/>
              <v:textbox style="mso-next-textbox:#_x0000_s1184">
                <w:txbxContent>
                  <w:p w:rsidR="00DF360D" w:rsidRPr="00B038BC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let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                                </w:t>
      </w:r>
    </w:p>
    <w:p w:rsidR="00DF360D" w:rsidRPr="00303B00" w:rsidRDefault="00DF360D" w:rsidP="002E1528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Resim 5" o:spid="_x0000_i1035" type="#_x0000_t75" style="width:256.5pt;height:165.75pt;visibility:visible">
            <v:imagedata r:id="rId16" o:title=""/>
          </v:shape>
        </w:pict>
      </w:r>
    </w:p>
    <w:p w:rsidR="00DF360D" w:rsidRPr="00303B00" w:rsidRDefault="00DF360D" w:rsidP="00F254B7">
      <w:pPr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color w:val="A6A6A6"/>
          <w:sz w:val="52"/>
        </w:rPr>
        <w:t>E</w:t>
      </w:r>
      <w:r w:rsidRPr="00303B00">
        <w:rPr>
          <w:rFonts w:ascii="Hand writing Mutlu" w:hAnsi="Hand writing Mutlu"/>
          <w:b/>
          <w:sz w:val="52"/>
        </w:rPr>
        <w:t>la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El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e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E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>
        <w:rPr>
          <w:rFonts w:ascii="Hand writing Mutlu" w:hAnsi="Hand writing Mutlu"/>
          <w:b/>
          <w:sz w:val="52"/>
        </w:rPr>
        <w:t xml:space="preserve">  </w:t>
      </w:r>
      <w:r w:rsidRPr="00303B00">
        <w:rPr>
          <w:rFonts w:ascii="Hand writing Mutlu" w:hAnsi="Hand writing Mutlu"/>
          <w:b/>
          <w:sz w:val="52"/>
        </w:rPr>
        <w:t>el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e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le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el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e</w:t>
      </w:r>
      <w:r w:rsidRPr="00303B00">
        <w:rPr>
          <w:rFonts w:ascii="Hand writing Mutlu" w:hAnsi="Hand writing Mutlu"/>
          <w:b/>
          <w:sz w:val="52"/>
        </w:rPr>
        <w:t>le.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E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>
        <w:rPr>
          <w:rFonts w:ascii="Hand writing Mutlu" w:hAnsi="Hand writing Mutlu"/>
          <w:b/>
          <w:color w:val="A6A6A6"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 </w:t>
      </w:r>
      <w:r w:rsidRPr="00A25B27">
        <w:rPr>
          <w:rFonts w:ascii="Hand writing Mutlu" w:hAnsi="Hand writing Mutlu"/>
          <w:b/>
          <w:noProof/>
          <w:sz w:val="52"/>
        </w:rPr>
        <w:pict>
          <v:shape id="_x0000_i1036" type="#_x0000_t75" alt="images.jpg" style="width:36pt;height:21pt;visibility:visible">
            <v:imagedata r:id="rId17" o:title="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el</w:t>
      </w:r>
      <w:r w:rsidRPr="00303B00">
        <w:rPr>
          <w:rFonts w:ascii="Hand writing Mutlu" w:hAnsi="Hand writing Mutlu"/>
          <w:b/>
          <w:sz w:val="52"/>
        </w:rPr>
        <w:t>le.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52"/>
        </w:rPr>
        <w:t>E</w:t>
      </w:r>
      <w:r w:rsidRPr="00303B00">
        <w:rPr>
          <w:rFonts w:ascii="Hand writing Mutlu" w:hAnsi="Hand writing Mutlu"/>
          <w:b/>
          <w:sz w:val="52"/>
        </w:rPr>
        <w:t xml:space="preserve">la </w:t>
      </w:r>
      <w:r>
        <w:rPr>
          <w:rFonts w:ascii="Hand writing Mutlu" w:hAnsi="Hand writing Mutlu"/>
          <w:b/>
          <w:sz w:val="52"/>
        </w:rPr>
        <w:t xml:space="preserve">  </w:t>
      </w:r>
      <w:r w:rsidRPr="00303B00">
        <w:rPr>
          <w:rFonts w:ascii="Hand writing Mutlu" w:hAnsi="Hand writing Mutlu"/>
          <w:b/>
          <w:sz w:val="52"/>
        </w:rPr>
        <w:t>el</w:t>
      </w:r>
      <w:r w:rsidRPr="00303B00">
        <w:rPr>
          <w:rFonts w:ascii="Hand writing Mutlu" w:hAnsi="Hand writing Mutlu"/>
          <w:b/>
          <w:color w:val="A6A6A6"/>
          <w:sz w:val="52"/>
        </w:rPr>
        <w:t>le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E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A25B27">
        <w:rPr>
          <w:rFonts w:ascii="Hand writing Mutlu" w:hAnsi="Hand writing Mutlu"/>
          <w:b/>
          <w:noProof/>
          <w:sz w:val="52"/>
        </w:rPr>
        <w:pict>
          <v:shape id="_x0000_i1037" type="#_x0000_t75" alt="images.jpg" style="width:36pt;height:21pt;visibility:visible">
            <v:imagedata r:id="rId17" o:title=""/>
          </v:shape>
        </w:pict>
      </w:r>
      <w:r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52"/>
        </w:rPr>
        <w:t>el</w:t>
      </w:r>
      <w:r w:rsidRPr="00303B00">
        <w:rPr>
          <w:rFonts w:ascii="Hand writing Mutlu" w:hAnsi="Hand writing Mutlu"/>
          <w:b/>
          <w:sz w:val="52"/>
        </w:rPr>
        <w:t xml:space="preserve">le. </w:t>
      </w:r>
    </w:p>
    <w:p w:rsidR="00DF360D" w:rsidRPr="00303B00" w:rsidRDefault="00DF360D" w:rsidP="00725639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2E4329">
      <w:pPr>
        <w:spacing w:after="0"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shape id="_x0000_s1185" type="#_x0000_t202" style="position:absolute;margin-left:249pt;margin-top:-.7pt;width:79.2pt;height:39.75pt;z-index:251825152;v-text-anchor:middle" strokeweight="1pt">
            <v:stroke dashstyle="dash"/>
            <v:shadow color="#868686"/>
            <v:textbox style="mso-next-textbox:#_x0000_s1185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6" type="#_x0000_t202" style="position:absolute;margin-left:148.95pt;margin-top:-.7pt;width:92.35pt;height:39.75pt;z-index:251824128;v-text-anchor:middle" strokeweight="1pt">
            <v:stroke dashstyle="dash"/>
            <v:shadow color="#868686"/>
            <v:textbox style="mso-next-textbox:#_x0000_s1186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7" type="#_x0000_t202" style="position:absolute;margin-left:82.1pt;margin-top:-.7pt;width:61.5pt;height:39.75pt;z-index:251823104;v-text-anchor:middle" strokeweight="1pt">
            <v:stroke dashstyle="dash"/>
            <v:shadow color="#868686"/>
            <v:textbox style="mso-next-textbox:#_x0000_s1187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8" type="#_x0000_t202" style="position:absolute;margin-left:336.65pt;margin-top:-.7pt;width:61.5pt;height:39.75pt;z-index:251826176;v-text-anchor:middle" strokeweight="1pt">
            <v:stroke dashstyle="dash"/>
            <v:shadow color="#868686"/>
            <v:textbox style="mso-next-textbox:#_x0000_s1188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9" type="#_x0000_t202" style="position:absolute;margin-left:-4.2pt;margin-top:-.7pt;width:80.95pt;height:39.75pt;z-index:251822080;v-text-anchor:middle" strokeweight="1pt">
            <v:stroke dashstyle="dash"/>
            <v:shadow color="#868686"/>
            <v:textbox style="mso-next-textbox:#_x0000_s1189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                                           </w:t>
      </w:r>
    </w:p>
    <w:p w:rsidR="00DF360D" w:rsidRPr="00303B00" w:rsidRDefault="00DF360D" w:rsidP="002E4329">
      <w:pPr>
        <w:jc w:val="center"/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190" type="#_x0000_t202" style="position:absolute;left:0;text-align:left;margin-left:295.25pt;margin-top:16.05pt;width:97.6pt;height:39.75pt;z-index:251831296;v-text-anchor:middle" strokeweight="1pt">
            <v:stroke dashstyle="dash"/>
            <v:shadow color="#868686"/>
            <v:textbox style="mso-next-textbox:#_x0000_s1190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Mel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1" type="#_x0000_t202" style="position:absolute;left:0;text-align:left;margin-left:228.45pt;margin-top:16.05pt;width:61.5pt;height:39.75pt;z-index:251830272;v-text-anchor:middle" strokeweight="1pt">
            <v:stroke dashstyle="dash"/>
            <v:shadow color="#868686"/>
            <v:textbox style="mso-next-textbox:#_x0000_s1191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Em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2" type="#_x0000_t202" style="position:absolute;left:0;text-align:left;margin-left:148.95pt;margin-top:16.05pt;width:73.55pt;height:39.75pt;z-index:251829248;v-text-anchor:middle" strokeweight="1pt">
            <v:stroke dashstyle="dash"/>
            <v:shadow color="#868686"/>
            <v:textbox style="mso-next-textbox:#_x0000_s1192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3" type="#_x0000_t202" style="position:absolute;left:0;text-align:left;margin-left:76.75pt;margin-top:16.05pt;width:66.85pt;height:39.75pt;z-index:251828224;v-text-anchor:middle" strokeweight="1pt">
            <v:stroke dashstyle="dash"/>
            <v:shadow color="#868686"/>
            <v:textbox style="mso-next-textbox:#_x0000_s1193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4" type="#_x0000_t202" style="position:absolute;left:0;text-align:left;margin-left:-4.2pt;margin-top:16.05pt;width:73.95pt;height:39.75pt;z-index:251827200;v-text-anchor:middle" strokeweight="1pt">
            <v:stroke dashstyle="dash"/>
            <v:shadow color="#868686"/>
            <v:textbox style="mso-next-textbox:#_x0000_s1194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mar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195" type="#_x0000_t202" style="position:absolute;margin-left:262.6pt;margin-top:21.75pt;width:78.45pt;height:39.75pt;z-index:251836416;v-text-anchor:middle" strokeweight="1pt">
            <v:stroke dashstyle="dash"/>
            <v:shadow color="#868686"/>
            <v:textbox style="mso-next-textbox:#_x0000_s1195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metre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6" type="#_x0000_t202" style="position:absolute;margin-left:195.95pt;margin-top:21.75pt;width:61.5pt;height:39.75pt;z-index:251835392;v-text-anchor:middle" strokeweight="1pt">
            <v:stroke dashstyle="dash"/>
            <v:shadow color="#868686"/>
            <v:textbox style="mso-next-textbox:#_x0000_s1196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7" type="#_x0000_t202" style="position:absolute;margin-left:129.3pt;margin-top:21.75pt;width:61.5pt;height:39.75pt;z-index:251834368;v-text-anchor:middle" strokeweight="1pt">
            <v:stroke dashstyle="dash"/>
            <v:shadow color="#868686"/>
            <v:textbox style="mso-next-textbox:#_x0000_s1197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8" type="#_x0000_t202" style="position:absolute;margin-left:62.45pt;margin-top:21.75pt;width:61.5pt;height:39.75pt;z-index:251833344;v-text-anchor:middle" strokeweight="1pt">
            <v:stroke dashstyle="dash"/>
            <v:shadow color="#868686"/>
            <v:textbox style="mso-next-textbox:#_x0000_s1198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9" type="#_x0000_t202" style="position:absolute;margin-left:-4.2pt;margin-top:21.75pt;width:61.5pt;height:39.75pt;z-index:251832320;v-text-anchor:middle" strokeweight="1pt">
            <v:stroke dashstyle="dash"/>
            <v:shadow color="#868686"/>
            <v:textbox style="mso-next-textbox:#_x0000_s1199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em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00" type="#_x0000_t202" style="position:absolute;margin-left:207.7pt;margin-top:12.45pt;width:120.5pt;height:39.75pt;z-index:251840512;v-text-anchor:middle" strokeweight="1pt">
            <v:stroke dashstyle="dash"/>
            <v:shadow color="#868686"/>
            <v:textbox style="mso-next-textbox:#_x0000_s1200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atamalar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1" type="#_x0000_t202" style="position:absolute;margin-left:129.3pt;margin-top:12.45pt;width:73.05pt;height:39.75pt;z-index:251839488;v-text-anchor:middle" strokeweight="1pt">
            <v:stroke dashstyle="dash"/>
            <v:shadow color="#868686"/>
            <v:textbox style="mso-next-textbox:#_x0000_s1201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atama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2" type="#_x0000_t202" style="position:absolute;margin-left:62.45pt;margin-top:12.45pt;width:61.5pt;height:39.75pt;z-index:251838464;v-text-anchor:middle" strokeweight="1pt">
            <v:stroke dashstyle="dash"/>
            <v:shadow color="#868686"/>
            <v:textbox style="mso-next-textbox:#_x0000_s1202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3" type="#_x0000_t202" style="position:absolute;margin-left:-4.2pt;margin-top:12.45pt;width:61.5pt;height:39.75pt;z-index:251837440;v-text-anchor:middle" strokeweight="1pt">
            <v:stroke dashstyle="dash"/>
            <v:shadow color="#868686"/>
            <v:textbox style="mso-next-textbox:#_x0000_s1203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04" type="#_x0000_t202" style="position:absolute;margin-left:62.45pt;margin-top:2.3pt;width:61.5pt;height:39.75pt;z-index:251842560;v-text-anchor:middle" strokeweight="1pt">
            <v:stroke dashstyle="dash"/>
            <v:shadow color="#868686"/>
            <v:textbox style="mso-next-textbox:#_x0000_s1204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5" type="#_x0000_t202" style="position:absolute;margin-left:-4.2pt;margin-top:2.3pt;width:61.5pt;height:39.75pt;z-index:251841536;v-text-anchor:middle" strokeweight="1pt">
            <v:stroke dashstyle="dash"/>
            <v:shadow color="#868686"/>
            <v:textbox style="mso-next-textbox:#_x0000_s1205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6" type="#_x0000_t202" style="position:absolute;margin-left:207.7pt;margin-top:2.3pt;width:120.5pt;height:39.75pt;z-index:251844608;v-text-anchor:middle" strokeweight="1pt">
            <v:stroke dashstyle="dash"/>
            <v:shadow color="#868686"/>
            <v:textbox style="mso-next-textbox:#_x0000_s1206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motorlar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7" type="#_x0000_t202" style="position:absolute;margin-left:129.3pt;margin-top:2.3pt;width:73.05pt;height:39.75pt;z-index:251843584;v-text-anchor:middle" strokeweight="1pt">
            <v:stroke dashstyle="dash"/>
            <v:shadow color="#868686"/>
            <v:textbox style="mso-next-textbox:#_x0000_s1207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motor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32"/>
          <w:szCs w:val="32"/>
          <w:u w:val="single"/>
        </w:rPr>
      </w:pPr>
      <w:r w:rsidRPr="00303B00">
        <w:rPr>
          <w:rFonts w:ascii="Hand writing Mutlu" w:hAnsi="Hand writing Mutlu"/>
          <w:b/>
          <w:sz w:val="32"/>
          <w:szCs w:val="32"/>
          <w:u w:val="single"/>
        </w:rPr>
        <w:t>mola, tamir, nemli, atama, Tamer, Mert, metre,</w:t>
      </w:r>
    </w:p>
    <w:p w:rsidR="00DF360D" w:rsidRPr="00303B00" w:rsidRDefault="00DF360D" w:rsidP="002E4329">
      <w:pPr>
        <w:rPr>
          <w:rFonts w:ascii="Hand writing Mutlu" w:hAnsi="Hand writing Mutlu"/>
          <w:b/>
          <w:sz w:val="32"/>
          <w:szCs w:val="32"/>
          <w:u w:val="single"/>
        </w:rPr>
      </w:pPr>
      <w:r w:rsidRPr="00303B00">
        <w:rPr>
          <w:rFonts w:ascii="Hand writing Mutlu" w:hAnsi="Hand writing Mutlu"/>
          <w:b/>
          <w:sz w:val="32"/>
          <w:szCs w:val="32"/>
          <w:u w:val="single"/>
        </w:rPr>
        <w:t>Meltem, atma, mor, elma, Emel, orman, İrem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l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İ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25B27">
              <w:rPr>
                <w:rFonts w:ascii="Hand writing Mutlu" w:hAnsi="Hand writing Mutlu"/>
                <w:b/>
                <w:sz w:val="32"/>
                <w:szCs w:val="32"/>
              </w:rPr>
              <w:t>m</w:t>
            </w:r>
          </w:p>
        </w:tc>
      </w:tr>
    </w:tbl>
    <w:p w:rsidR="00DF360D" w:rsidRPr="00303B00" w:rsidRDefault="00DF360D" w:rsidP="002E4329">
      <w:pPr>
        <w:rPr>
          <w:rFonts w:ascii="Hand writing Mutlu" w:hAnsi="Hand writing Mutlu"/>
          <w:b/>
          <w:sz w:val="32"/>
          <w:szCs w:val="32"/>
        </w:rPr>
      </w:pPr>
      <w:r w:rsidRPr="00303B00">
        <w:rPr>
          <w:rFonts w:ascii="Hand writing Mutlu" w:hAnsi="Hand writing Mutlu"/>
          <w:b/>
          <w:sz w:val="32"/>
          <w:szCs w:val="32"/>
        </w:rPr>
        <w:t xml:space="preserve">                                                        </w: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08" type="#_x0000_t72" style="position:absolute;margin-left:-4.45pt;margin-top:-.7pt;width:146.15pt;height:1in;z-index:251797504">
            <v:textbox>
              <w:txbxContent>
                <w:p w:rsidR="00DF360D" w:rsidRPr="00F72DDA" w:rsidRDefault="00DF360D" w:rsidP="002E432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9" type="#_x0000_t32" style="position:absolute;margin-left:326.1pt;margin-top:39.05pt;width:30pt;height:23.25pt;flip:x;z-index:251807744" o:connectortype="straight">
            <v:stroke endarrow="block"/>
          </v:shape>
        </w:pict>
      </w:r>
      <w:r>
        <w:rPr>
          <w:noProof/>
        </w:rPr>
        <w:pict>
          <v:shape id="_x0000_s1210" type="#_x0000_t32" style="position:absolute;margin-left:294.6pt;margin-top:39.05pt;width:27pt;height:23.25pt;z-index:251806720" o:connectortype="straight">
            <v:stroke endarrow="block"/>
          </v:shape>
        </w:pict>
      </w:r>
      <w:r>
        <w:rPr>
          <w:noProof/>
        </w:rPr>
        <w:pict>
          <v:shape id="_x0000_s1211" type="#_x0000_t32" style="position:absolute;margin-left:184.45pt;margin-top:39.05pt;width:30pt;height:23.25pt;flip:x;z-index:251805696" o:connectortype="straight">
            <v:stroke endarrow="block"/>
          </v:shape>
        </w:pict>
      </w:r>
      <w:r>
        <w:rPr>
          <w:noProof/>
        </w:rPr>
        <w:pict>
          <v:shape id="_x0000_s1212" type="#_x0000_t32" style="position:absolute;margin-left:152.95pt;margin-top:39.05pt;width:27pt;height:23.25pt;z-index:251804672" o:connectortype="straight">
            <v:stroke endarrow="block"/>
          </v:shape>
        </w:pict>
      </w:r>
      <w:r>
        <w:rPr>
          <w:noProof/>
        </w:rPr>
        <w:pict>
          <v:shape id="_x0000_s1213" type="#_x0000_t202" style="position:absolute;margin-left:328.35pt;margin-top:-.7pt;width:61.5pt;height:39.75pt;z-index:251801600;v-text-anchor:middle" strokeweight="1pt">
            <v:stroke dashstyle="dash"/>
            <v:shadow color="#868686"/>
            <v:textbox style="mso-next-textbox:#_x0000_s1213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4" type="#_x0000_t202" style="position:absolute;margin-left:262.35pt;margin-top:-.7pt;width:61.5pt;height:39.75pt;z-index:251800576;v-text-anchor:middle" strokeweight="1pt">
            <v:stroke dashstyle="dash"/>
            <v:shadow color="#868686"/>
            <v:textbox style="mso-next-textbox:#_x0000_s1214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5" type="#_x0000_t202" style="position:absolute;margin-left:184.45pt;margin-top:-.7pt;width:61.5pt;height:39.75pt;z-index:251799552;v-text-anchor:middle" strokeweight="1pt">
            <v:stroke dashstyle="dash"/>
            <v:shadow color="#868686"/>
            <v:textbox style="mso-next-textbox:#_x0000_s1215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6" type="#_x0000_t202" style="position:absolute;margin-left:118.45pt;margin-top:-.7pt;width:61.5pt;height:39.75pt;z-index:251798528;v-text-anchor:middle" strokeweight="1pt">
            <v:stroke dashstyle="dash"/>
            <v:shadow color="#868686"/>
            <v:textbox style="mso-next-textbox:#_x0000_s1216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 </w: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17" type="#_x0000_t202" style="position:absolute;margin-left:294.6pt;margin-top:5.65pt;width:61.5pt;height:39.75pt;z-index:251803648;v-text-anchor:middle" strokeweight="1pt">
            <v:stroke dashstyle="dash"/>
            <v:shadow color="#868686"/>
            <v:textbox style="mso-next-textbox:#_x0000_s1217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8" type="#_x0000_t202" style="position:absolute;margin-left:152.95pt;margin-top:5.65pt;width:61.5pt;height:39.75pt;z-index:251802624;v-text-anchor:middle" strokeweight="1pt">
            <v:stroke dashstyle="dash"/>
            <v:shadow color="#868686"/>
            <v:textbox style="mso-next-textbox:#_x0000_s1218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219" style="position:absolute;margin-left:-4.45pt;margin-top:8.3pt;width:395.15pt;height:39.75pt;z-index:251821056" coordorigin="8684,210" coordsize="7903,795">
            <v:shape id="_x0000_s1220" type="#_x0000_t202" style="position:absolute;left:8684;top:210;width:1230;height:795;v-text-anchor:middle" strokeweight="1pt">
              <v:stroke dashstyle="dash"/>
              <v:shadow color="#868686"/>
              <v:textbox style="mso-next-textbox:#_x0000_s1220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em</w:t>
                    </w:r>
                  </w:p>
                </w:txbxContent>
              </v:textbox>
            </v:shape>
            <v:shape id="_x0000_s1221" type="#_x0000_t202" style="position:absolute;left:10017;top:210;width:1230;height:795;v-text-anchor:middle" strokeweight="1pt">
              <v:stroke dashstyle="dash"/>
              <v:shadow color="#868686"/>
              <v:textbox style="mso-next-textbox:#_x0000_s1221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im</w:t>
                    </w:r>
                  </w:p>
                </w:txbxContent>
              </v:textbox>
            </v:shape>
            <v:shape id="_x0000_s1222" type="#_x0000_t202" style="position:absolute;left:11354;top:210;width:1230;height:795;v-text-anchor:middle" strokeweight="1pt">
              <v:stroke dashstyle="dash"/>
              <v:shadow color="#868686"/>
              <v:textbox style="mso-next-textbox:#_x0000_s1222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om</w:t>
                    </w:r>
                  </w:p>
                </w:txbxContent>
              </v:textbox>
            </v:shape>
            <v:shape id="_x0000_s1223" type="#_x0000_t202" style="position:absolute;left:12687;top:210;width:1230;height:795;v-text-anchor:middle" strokeweight="1pt">
              <v:stroke dashstyle="dash"/>
              <v:shadow color="#868686"/>
              <v:textbox style="mso-next-textbox:#_x0000_s1223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ma</w:t>
                    </w:r>
                  </w:p>
                </w:txbxContent>
              </v:textbox>
            </v:shape>
            <v:shape id="_x0000_s1224" type="#_x0000_t202" style="position:absolute;left:14020;top:210;width:1230;height:795;v-text-anchor:middle" strokeweight="1pt">
              <v:stroke dashstyle="dash"/>
              <v:shadow color="#868686"/>
              <v:textbox style="mso-next-textbox:#_x0000_s1224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me</w:t>
                    </w:r>
                  </w:p>
                </w:txbxContent>
              </v:textbox>
            </v:shape>
            <v:shape id="_x0000_s1225" type="#_x0000_t202" style="position:absolute;left:15357;top:210;width:1230;height:795;v-text-anchor:middle" strokeweight="1pt">
              <v:stroke dashstyle="dash"/>
              <v:shadow color="#868686"/>
              <v:textbox style="mso-next-textbox:#_x0000_s1225">
                <w:txbxContent>
                  <w:p w:rsidR="00DF360D" w:rsidRPr="0055717A" w:rsidRDefault="00DF360D" w:rsidP="002E4329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mi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26" type="#_x0000_t202" style="position:absolute;margin-left:262.35pt;margin-top:.4pt;width:61.5pt;height:39.75pt;z-index:251776000;v-text-anchor:middle" strokeweight="1pt">
            <v:stroke dashstyle="dash"/>
            <v:shadow color="#868686"/>
            <v:textbox style="mso-next-textbox:#_x0000_s1226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7" type="#_x0000_t202" style="position:absolute;margin-left:195.7pt;margin-top:.4pt;width:61.5pt;height:39.75pt;z-index:251774976;v-text-anchor:middle" strokeweight="1pt">
            <v:stroke dashstyle="dash"/>
            <v:shadow color="#868686"/>
            <v:textbox style="mso-next-textbox:#_x0000_s1227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8" type="#_x0000_t202" style="position:absolute;margin-left:129.05pt;margin-top:.4pt;width:61.5pt;height:39.75pt;z-index:251773952;v-text-anchor:middle" strokeweight="1pt">
            <v:stroke dashstyle="dash"/>
            <v:shadow color="#868686"/>
            <v:textbox style="mso-next-textbox:#_x0000_s1228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9" type="#_x0000_t202" style="position:absolute;margin-left:62.2pt;margin-top:.4pt;width:61.5pt;height:39.75pt;z-index:251772928;v-text-anchor:middle" strokeweight="1pt">
            <v:stroke dashstyle="dash"/>
            <v:shadow color="#868686"/>
            <v:textbox style="mso-next-textbox:#_x0000_s1229">
              <w:txbxContent>
                <w:p w:rsidR="00DF360D" w:rsidRPr="0055717A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0" type="#_x0000_t202" style="position:absolute;margin-left:-4.45pt;margin-top:.4pt;width:61.5pt;height:39.75pt;z-index:251771904;v-text-anchor:middle" strokeweight="1pt">
            <v:stroke dashstyle="dash"/>
            <v:shadow color="#868686"/>
            <v:textbox style="mso-next-textbox:#_x0000_s1230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1" type="#_x0000_t202" style="position:absolute;margin-left:329.2pt;margin-top:.4pt;width:61.5pt;height:39.75pt;z-index:251777024;v-text-anchor:middle" strokeweight="1pt">
            <v:stroke dashstyle="dash"/>
            <v:shadow color="#868686"/>
            <v:textbox style="mso-next-textbox:#_x0000_s1231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32" type="#_x0000_t72" style="position:absolute;margin-left:-4.45pt;margin-top:55.95pt;width:146.15pt;height:1in;z-index:251808768">
            <v:textbox>
              <w:txbxContent>
                <w:p w:rsidR="00DF360D" w:rsidRPr="00F72DDA" w:rsidRDefault="00DF360D" w:rsidP="002E432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3" type="#_x0000_t202" style="position:absolute;margin-left:262.35pt;margin-top:2.95pt;width:61.5pt;height:39.75pt;z-index:251782144;v-text-anchor:middle" strokeweight="1pt">
            <v:stroke dashstyle="dash"/>
            <v:shadow color="#868686"/>
            <v:textbox style="mso-next-textbox:#_x0000_s1233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4" type="#_x0000_t202" style="position:absolute;margin-left:195.7pt;margin-top:2.95pt;width:61.5pt;height:39.75pt;z-index:251781120;v-text-anchor:middle" strokeweight="1pt">
            <v:stroke dashstyle="dash"/>
            <v:shadow color="#868686"/>
            <v:textbox style="mso-next-textbox:#_x0000_s1234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5" type="#_x0000_t202" style="position:absolute;margin-left:129.05pt;margin-top:2.95pt;width:61.5pt;height:39.75pt;z-index:251780096;v-text-anchor:middle" strokeweight="1pt">
            <v:stroke dashstyle="dash"/>
            <v:shadow color="#868686"/>
            <v:textbox style="mso-next-textbox:#_x0000_s1235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6" type="#_x0000_t202" style="position:absolute;margin-left:62.2pt;margin-top:2.95pt;width:61.5pt;height:39.75pt;z-index:251779072;v-text-anchor:middle" strokeweight="1pt">
            <v:stroke dashstyle="dash"/>
            <v:shadow color="#868686"/>
            <v:textbox style="mso-next-textbox:#_x0000_s1236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7" type="#_x0000_t202" style="position:absolute;margin-left:-4.45pt;margin-top:2.95pt;width:61.5pt;height:39.75pt;z-index:251778048;v-text-anchor:middle" strokeweight="1pt">
            <v:stroke dashstyle="dash"/>
            <v:shadow color="#868686"/>
            <v:textbox style="mso-next-textbox:#_x0000_s1237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8" type="#_x0000_t202" style="position:absolute;margin-left:329.2pt;margin-top:2.95pt;width:61.5pt;height:39.75pt;z-index:251783168;v-text-anchor:middle" strokeweight="1pt">
            <v:stroke dashstyle="dash"/>
            <v:shadow color="#868686"/>
            <v:textbox style="mso-next-textbox:#_x0000_s1238">
              <w:txbxContent>
                <w:p w:rsidR="00DF360D" w:rsidRPr="00A25B27" w:rsidRDefault="00DF360D" w:rsidP="002E4329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39" type="#_x0000_t32" style="position:absolute;margin-left:326.1pt;margin-top:39.05pt;width:30pt;height:23.25pt;flip:x;z-index:251819008" o:connectortype="straight">
            <v:stroke endarrow="block"/>
          </v:shape>
        </w:pict>
      </w:r>
      <w:r>
        <w:rPr>
          <w:noProof/>
        </w:rPr>
        <w:pict>
          <v:shape id="_x0000_s1240" type="#_x0000_t32" style="position:absolute;margin-left:294.6pt;margin-top:39.05pt;width:27pt;height:23.25pt;z-index:251817984" o:connectortype="straight">
            <v:stroke endarrow="block"/>
          </v:shape>
        </w:pict>
      </w:r>
      <w:r>
        <w:rPr>
          <w:noProof/>
        </w:rPr>
        <w:pict>
          <v:shape id="_x0000_s1241" type="#_x0000_t32" style="position:absolute;margin-left:184.45pt;margin-top:39.05pt;width:30pt;height:23.25pt;flip:x;z-index:251816960" o:connectortype="straight">
            <v:stroke endarrow="block"/>
          </v:shape>
        </w:pict>
      </w:r>
      <w:r>
        <w:rPr>
          <w:noProof/>
        </w:rPr>
        <w:pict>
          <v:shape id="_x0000_s1242" type="#_x0000_t32" style="position:absolute;margin-left:152.95pt;margin-top:39.05pt;width:27pt;height:23.25pt;z-index:251815936" o:connectortype="straight">
            <v:stroke endarrow="block"/>
          </v:shape>
        </w:pict>
      </w:r>
      <w:r>
        <w:rPr>
          <w:noProof/>
        </w:rPr>
        <w:pict>
          <v:shape id="_x0000_s1243" type="#_x0000_t202" style="position:absolute;margin-left:328.35pt;margin-top:-.7pt;width:61.5pt;height:39.75pt;z-index:251812864;v-text-anchor:middle" strokeweight="1pt">
            <v:stroke dashstyle="dash"/>
            <v:shadow color="#868686"/>
            <v:textbox style="mso-next-textbox:#_x0000_s1243">
              <w:txbxContent>
                <w:p w:rsidR="00DF360D" w:rsidRPr="0055717A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4" type="#_x0000_t202" style="position:absolute;margin-left:262.35pt;margin-top:-.7pt;width:61.5pt;height:39.75pt;z-index:251811840;v-text-anchor:middle" strokeweight="1pt">
            <v:stroke dashstyle="dash"/>
            <v:shadow color="#868686"/>
            <v:textbox style="mso-next-textbox:#_x0000_s1244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5" type="#_x0000_t202" style="position:absolute;margin-left:184.45pt;margin-top:-.7pt;width:61.5pt;height:39.75pt;z-index:251810816;v-text-anchor:middle" strokeweight="1pt">
            <v:stroke dashstyle="dash"/>
            <v:shadow color="#868686"/>
            <v:textbox style="mso-next-textbox:#_x0000_s1245">
              <w:txbxContent>
                <w:p w:rsidR="00DF360D" w:rsidRPr="0055717A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6" type="#_x0000_t202" style="position:absolute;margin-left:118.45pt;margin-top:-.7pt;width:61.5pt;height:39.75pt;z-index:251809792;v-text-anchor:middle" strokeweight="1pt">
            <v:stroke dashstyle="dash"/>
            <v:shadow color="#868686"/>
            <v:textbox style="mso-next-textbox:#_x0000_s1246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47" type="#_x0000_t202" style="position:absolute;margin-left:285.05pt;margin-top:5.65pt;width:71.55pt;height:39.75pt;z-index:251814912;v-text-anchor:middle" strokeweight="1pt">
            <v:stroke dashstyle="dash"/>
            <v:shadow color="#868686"/>
            <v:textbox style="mso-next-textbox:#_x0000_s1247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8" type="#_x0000_t202" style="position:absolute;margin-left:152.95pt;margin-top:5.65pt;width:61.5pt;height:39.75pt;z-index:251813888;v-text-anchor:middle" strokeweight="1pt">
            <v:stroke dashstyle="dash"/>
            <v:shadow color="#868686"/>
            <v:textbox style="mso-next-textbox:#_x0000_s1248">
              <w:txbxContent>
                <w:p w:rsidR="00DF360D" w:rsidRPr="0055717A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elma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</w: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49" type="#_x0000_t202" style="position:absolute;margin-left:279.55pt;margin-top:4.05pt;width:82.1pt;height:39.75pt;z-index:251788288;v-text-anchor:middle" strokeweight="1pt">
            <v:stroke dashstyle="dash"/>
            <v:shadow color="#868686"/>
            <v:textbox style="mso-next-textbox:#_x0000_s1249">
              <w:txbxContent>
                <w:p w:rsidR="00DF360D" w:rsidRPr="004D53DE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nem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0" type="#_x0000_t202" style="position:absolute;margin-left:195.7pt;margin-top:4.05pt;width:75.45pt;height:39.75pt;z-index:251787264;v-text-anchor:middle" strokeweight="1pt">
            <v:stroke dashstyle="dash"/>
            <v:shadow color="#868686"/>
            <v:textbox style="mso-next-textbox:#_x0000_s1250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1" type="#_x0000_t202" style="position:absolute;margin-left:129.05pt;margin-top:4.05pt;width:61.5pt;height:39.75pt;z-index:251786240;v-text-anchor:middle" strokeweight="1pt">
            <v:stroke dashstyle="dash"/>
            <v:shadow color="#868686"/>
            <v:textbox style="mso-next-textbox:#_x0000_s1251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at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2" type="#_x0000_t202" style="position:absolute;margin-left:62.2pt;margin-top:4.05pt;width:61.5pt;height:39.75pt;z-index:251785216;v-text-anchor:middle" strokeweight="1pt">
            <v:stroke dashstyle="dash"/>
            <v:shadow color="#868686"/>
            <v:textbox style="mso-next-textbox:#_x0000_s1252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3" type="#_x0000_t202" style="position:absolute;margin-left:-4.45pt;margin-top:4.05pt;width:61.5pt;height:39.75pt;z-index:251784192;v-text-anchor:middle" strokeweight="1pt">
            <v:stroke dashstyle="dash"/>
            <v:shadow color="#868686"/>
            <v:textbox style="mso-next-textbox:#_x0000_s1253">
              <w:txbxContent>
                <w:p w:rsidR="00DF360D" w:rsidRPr="00A25B27" w:rsidRDefault="00DF360D" w:rsidP="002E4329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ma</w:t>
                  </w:r>
                  <w:r w:rsidRPr="004D53DE"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54" type="#_x0000_t202" style="position:absolute;margin-left:214.45pt;margin-top:3.6pt;width:70.6pt;height:39.75pt;z-index:251792384;v-text-anchor:middle" strokeweight="1pt">
            <v:stroke dashstyle="dash"/>
            <v:shadow color="#868686"/>
            <v:textbox style="mso-next-textbox:#_x0000_s1254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5" type="#_x0000_t202" style="position:absolute;margin-left:129.05pt;margin-top:3.6pt;width:78pt;height:39.75pt;z-index:251791360;v-text-anchor:middle" strokeweight="1pt">
            <v:stroke dashstyle="dash"/>
            <v:shadow color="#868686"/>
            <v:textbox style="mso-next-textbox:#_x0000_s1255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6" type="#_x0000_t202" style="position:absolute;margin-left:293.2pt;margin-top:3.6pt;width:72.95pt;height:39.75pt;z-index:251793408;v-text-anchor:middle" strokeweight="1pt">
            <v:stroke dashstyle="dash"/>
            <v:shadow color="#868686"/>
            <v:textbox style="mso-next-textbox:#_x0000_s1256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man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7" type="#_x0000_t202" style="position:absolute;margin-left:62.2pt;margin-top:3.6pt;width:61.5pt;height:39.75pt;z-index:251790336;v-text-anchor:middle" strokeweight="1pt">
            <v:stroke dashstyle="dash"/>
            <v:shadow color="#868686"/>
            <v:textbox style="mso-next-textbox:#_x0000_s1257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8" type="#_x0000_t202" style="position:absolute;margin-left:-4.45pt;margin-top:3.6pt;width:61.5pt;height:39.75pt;z-index:251789312;v-text-anchor:middle" strokeweight="1pt">
            <v:stroke dashstyle="dash"/>
            <v:shadow color="#868686"/>
            <v:textbox style="mso-next-textbox:#_x0000_s1258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İ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rem</w:t>
                  </w:r>
                </w:p>
              </w:txbxContent>
            </v:textbox>
          </v:shape>
        </w:pict>
      </w:r>
    </w:p>
    <w:p w:rsidR="00DF360D" w:rsidRPr="00303B00" w:rsidRDefault="00DF360D" w:rsidP="002E4329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59" type="#_x0000_t202" style="position:absolute;margin-left:223.55pt;margin-top:2.45pt;width:86.25pt;height:39.75pt;z-index:251820032;v-text-anchor:middle" strokeweight="1pt">
            <v:stroke dashstyle="dash"/>
            <v:shadow color="#868686"/>
            <v:textbox style="mso-next-textbox:#_x0000_s1259">
              <w:txbxContent>
                <w:p w:rsidR="00DF360D" w:rsidRPr="004D53DE" w:rsidRDefault="00DF360D" w:rsidP="002E432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mil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0" type="#_x0000_t202" style="position:absolute;margin-left:141.7pt;margin-top:2.45pt;width:76.7pt;height:39.75pt;z-index:251796480;v-text-anchor:middle" strokeweight="1pt">
            <v:stroke dashstyle="dash"/>
            <v:shadow color="#868686"/>
            <v:textbox style="mso-next-textbox:#_x0000_s1260">
              <w:txbxContent>
                <w:p w:rsidR="00DF360D" w:rsidRPr="00124B91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1" type="#_x0000_t202" style="position:absolute;margin-left:62.2pt;margin-top:2.45pt;width:72.85pt;height:39.75pt;z-index:251795456;v-text-anchor:middle" strokeweight="1pt">
            <v:stroke dashstyle="dash"/>
            <v:shadow color="#868686"/>
            <v:textbox style="mso-next-textbox:#_x0000_s1261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2" type="#_x0000_t202" style="position:absolute;margin-left:-4.45pt;margin-top:2.45pt;width:61.5pt;height:39.75pt;z-index:251794432;v-text-anchor:middle" strokeweight="1pt">
            <v:stroke dashstyle="dash"/>
            <v:shadow color="#868686"/>
            <v:textbox style="mso-next-textbox:#_x0000_s1262">
              <w:txbxContent>
                <w:p w:rsidR="00DF360D" w:rsidRPr="004D53DE" w:rsidRDefault="00DF360D" w:rsidP="002E432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mo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</w:t>
      </w:r>
    </w:p>
    <w:p w:rsidR="00DF360D" w:rsidRPr="00303B00" w:rsidRDefault="00DF360D" w:rsidP="00F254B7">
      <w:pPr>
        <w:spacing w:after="120" w:line="240" w:lineRule="auto"/>
        <w:jc w:val="center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E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 xml:space="preserve">, 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>le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Al   E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 xml:space="preserve"> 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E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>,   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 xml:space="preserve">Al   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>le 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,   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>le 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E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>,   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  el   e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 xml:space="preserve">le,   </w:t>
      </w:r>
      <w:r w:rsidRPr="00303B00">
        <w:rPr>
          <w:rFonts w:ascii="Hand writing Mutlu" w:hAnsi="Hand writing Mutlu"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sz w:val="40"/>
          <w:szCs w:val="40"/>
        </w:rPr>
        <w:t xml:space="preserve">la  </w:t>
      </w:r>
      <w:r w:rsidRPr="00A25B27">
        <w:rPr>
          <w:rFonts w:ascii="Hand writing Mutlu" w:hAnsi="Hand writing Mutlu"/>
          <w:noProof/>
          <w:sz w:val="40"/>
          <w:szCs w:val="40"/>
        </w:rPr>
        <w:pict>
          <v:shape id="Resim 21" o:spid="_x0000_i1038" type="#_x0000_t75" style="width:68.25pt;height:30pt;visibility:visible">
            <v:imagedata r:id="rId18" o:title=""/>
          </v:shape>
        </w:pict>
      </w:r>
      <w:r w:rsidRPr="00303B00">
        <w:rPr>
          <w:rFonts w:ascii="Hand writing Mutlu" w:hAnsi="Hand writing Mutlu"/>
          <w:sz w:val="40"/>
          <w:szCs w:val="40"/>
        </w:rPr>
        <w:t xml:space="preserve">  al.</w:t>
      </w:r>
    </w:p>
    <w:p w:rsidR="00DF360D" w:rsidRPr="00303B00" w:rsidRDefault="00DF360D" w:rsidP="00F254B7">
      <w:pPr>
        <w:spacing w:after="120" w:line="240" w:lineRule="auto"/>
        <w:rPr>
          <w:rFonts w:ascii="Hand writing Mutlu" w:hAnsi="Hand writing Mutlu"/>
          <w:sz w:val="40"/>
          <w:szCs w:val="40"/>
        </w:rPr>
      </w:pPr>
    </w:p>
    <w:p w:rsidR="00DF360D" w:rsidRPr="00303B00" w:rsidRDefault="00DF360D" w:rsidP="00F254B7">
      <w:pPr>
        <w:spacing w:after="120" w:line="240" w:lineRule="auto"/>
        <w:jc w:val="center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>lat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Ta</w:t>
      </w:r>
      <w:r w:rsidRPr="00303B00">
        <w:rPr>
          <w:rFonts w:ascii="Hand writing Mutlu" w:hAnsi="Hand writing Mutlu"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sz w:val="40"/>
          <w:szCs w:val="40"/>
        </w:rPr>
        <w:t xml:space="preserve">   et   tat.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 xml:space="preserve">   Ta</w:t>
      </w:r>
      <w:r w:rsidRPr="00303B00">
        <w:rPr>
          <w:rFonts w:ascii="Hand writing Mutlu" w:hAnsi="Hand writing Mutlu"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sz w:val="40"/>
          <w:szCs w:val="40"/>
        </w:rPr>
        <w:t xml:space="preserve">   el   e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group id="_x0000_s1263" style="position:absolute;left:0;text-align:left;margin-left:149.15pt;margin-top:33.45pt;width:1in;height:33.05pt;z-index:251498496" coordsize="424,306">
            <v:shape id="_x0000_s1264" style="position:absolute;left:64;top:242;width:70;height:64" coordsize="352,257" path="m7,37l8,35r4,-2l20,29r9,-5l41,18,54,12,70,7,87,4,105,1,124,r21,1l166,6r23,6l210,24r23,15l255,59r4,3l269,70r15,12l300,99r17,21l333,145r12,26l352,201r-61,56l291,251r-2,-16l287,213r-6,-28l271,156,255,127,234,100,204,80,188,71,172,63,157,57,142,49,128,44,114,39,101,35,88,31,76,29,65,28r-12,l42,28,31,29,21,31,10,34,,39,7,37xe" fillcolor="#00b050" stroked="f">
              <v:path arrowok="t"/>
            </v:shape>
            <v:shape id="_x0000_s1265" style="position:absolute;left:155;top:250;width:12;height:41" coordsize="60,166" path="m15,50l12,63,7,93,2,131,,166r2,-2l5,162r5,-4l18,154r7,-5l35,145r8,-3l53,139,50,126,45,93,47,49,60,,59,2,55,6r-5,5l43,17r-7,9l28,34r-7,8l15,50xe" fillcolor="#00b050" stroked="f">
              <v:path arrowok="t"/>
            </v:shape>
            <v:shape id="_x0000_s1266" style="position:absolute;left:167;width:152;height:274" coordsize="757,1097" path="m69,1087l,1097r,-14l4,1062r8,-28l23,1003,34,973r9,-27l51,925r4,-11l67,863,80,812,94,763r15,-50l125,665r18,-47l162,572r22,-46l205,482r25,-42l256,398r26,-41l312,318r31,-38l376,244r35,-36l413,206r7,-5l430,191r14,-12l461,164r20,-15l503,131r25,-19l553,94,581,75,610,58,639,42,669,27,699,15,728,6,757,r-3,1l745,6r-14,8l713,25,692,39,666,57,637,78r-31,22l574,127r-35,29l504,188r-34,34l435,261r-34,40l368,343r-30,46l316,427r-22,38l274,505r-19,40l237,586r-17,42l205,670r-15,43l183,735r-7,23l170,779r-7,22l157,823r-5,22l145,867r-5,23l136,910r-7,26l122,964r-9,30l102,1023r-9,27l81,1072r-12,15xe" fillcolor="#00b050" stroked="f">
              <v:path arrowok="t"/>
            </v:shape>
            <v:shape id="_x0000_s1267" style="position:absolute;left:42;top:55;width:117;height:235" coordsize="587,941" path="m,26l26,15,52,8,79,3,107,r28,l162,1r28,4l216,10r27,7l268,24r23,9l314,42r21,10l354,62r17,11l386,82r22,16l428,116r20,18l465,153r16,19l495,192r14,21l519,234r11,22l540,279r7,22l555,327r6,24l567,376r5,27l576,431r8,98l587,660r,130l584,886r-50,55l533,880r-3,-81l525,703,517,603,507,504,495,411,479,333,459,277,435,234,406,196,374,163,338,135,302,110,263,89,225,71,187,57,151,46,116,38,85,32,57,28,34,26,16,24,4,24,,26xe" fillcolor="#00b050" stroked="f">
              <v:path arrowok="t"/>
            </v:shape>
            <v:shape id="_x0000_s1268" style="position:absolute;left:132;top:104;width:292;height:200" coordsize="1459,804" path="m32,682l47,648,64,614,82,583r22,-30l125,524r24,-26l172,471r25,-26l227,415r30,-31l287,355r30,-28l347,299r31,-27l408,246r31,-24l471,197r32,-21l537,154r34,-20l606,116,643,98,680,83,719,69r9,-2l739,63r13,-5l766,54r16,-5l799,44r18,-5l837,32r21,-5l879,22r23,-5l927,13,950,9,976,6r26,-3l1028,r27,l1082,r28,l1138,3r27,4l1194,11r28,6l1250,25r28,8l1305,45r27,13l1358,73r27,18l1410,110r25,20l1459,154r-1,-1l1454,152r-7,-4l1439,144r-12,-5l1413,134r-15,-6l1380,121r-21,-7l1337,107r-24,-6l1287,95r-28,-7l1230,83r-32,-4l1165,75r-35,-2l1095,72r-38,l1019,73r-41,4l937,82r-43,7l852,100r-44,11l762,126r-46,18l669,163r-48,24l573,213r-48,30l476,276r-5,4l461,289r-16,14l422,323r-26,23l366,374r-32,31l301,436r-34,35l232,506r-33,36l167,578r-28,34l115,646,94,677,79,706,56,795,,804r1,-3l2,792,5,778,9,762r5,-19l19,723r7,-21l32,682xe" fillcolor="#00b050" stroked="f">
              <v:path arrowok="t"/>
            </v:shape>
            <v:shape id="_x0000_s1269" style="position:absolute;top:126;width:142;height:86" coordsize="708,341" path="m,189l20,174,41,159,62,144,82,130r22,-14l125,102,148,88,169,75,192,64,214,52,237,42r23,-9l284,24r22,-8l331,11,355,6,370,4,385,3,400,1,416,r15,l447,1r15,2l478,5r15,4l508,11r15,5l538,22r15,5l567,33r14,8l595,48r27,22l647,99r20,36l685,174r12,42l705,259r3,42l706,341r-1,-3l702,333r-6,-9l691,314r-6,-11l678,290r-5,-10l668,269r-6,-20l658,231r-6,-19l647,196r-6,-17l632,164,621,149,606,135,574,111,540,91,503,76,465,67,425,61,385,58r-42,2l301,65r-42,7l219,83,178,97r-40,15l101,128,64,147,31,168,,189xe" fillcolor="#00b050" stroked="f">
              <v:path arrowok="t"/>
            </v:shape>
            <v:shape id="_x0000_s1270" style="position:absolute;left:45;top:174;width:101;height:94" coordsize="504,379" path="m,111r2,-2l8,106,19,99,33,92,50,81,70,71,92,60,116,50,140,38,166,28r26,-9l217,12,243,5,269,1,292,r22,1l334,5r19,8l371,20r16,11l402,42r14,12l427,66r12,14l449,94r8,14l465,121r6,13l477,146r4,12l484,168r2,9l491,192r7,38l504,275r,39l501,320r-7,17l484,359r-7,20l476,371r-2,-21l471,318r-5,-39l458,237r-9,-44l436,154,421,120,407,99,390,81,371,66,349,55,327,47,301,41,274,38,246,37r-29,3l187,43r-31,7l125,59,93,69,62,81,31,95,,111xe" fillcolor="#00b050" stroked="f">
              <v:path arrowok="t"/>
            </v:shape>
            <v:shape id="_x0000_s1271" style="position:absolute;left:32;top:197;width:107;height:88" coordsize="534,350" path="m,181l14,164,29,147,45,130,62,114,81,97,100,82,121,67,142,53,164,41,185,30,208,20r21,-8l251,7,273,3,293,r21,2l335,6r20,5l375,18r18,9l411,39r16,12l443,67r14,15l471,100r13,19l495,138r9,21l514,181r7,23l528,228r5,24l534,278r-3,24l525,326r-8,24l518,328r-3,-24l507,280,497,256,485,232,471,210,458,192,446,177,434,162,421,147,408,133,395,119,382,105,368,92,353,81,338,69r-9,-6l318,58,307,54,295,51,284,50,273,49r-12,l249,50r-13,1l225,53r-11,3l202,59r-12,4l180,68r-11,4l159,77r-9,5l141,87r-10,5l123,98r-10,5l105,110r-10,5l86,121r-10,7l65,134r-13,8l40,148r-11,8l17,163,7,172,,181xe" fillcolor="#00b050" stroked="f">
              <v:path arrowok="t"/>
            </v:shape>
            <v:shape id="_x0000_s1272" style="position:absolute;left:160;top:11;width:97;height:214" coordsize="488,856" path="m2,782r,-4l3,767,6,749,9,724r5,-31l23,657,33,617,48,571,67,523,89,471r27,-55l149,359r38,-60l232,239r50,-60l340,118r4,-3l355,104,372,89,393,71,416,51,442,32,465,14,488,r-3,3l478,8,467,18,451,32,433,49,412,71,388,97r-26,29l335,160r-28,40l278,242r-29,47l220,340r-29,56l163,455r-26,65l133,530r-11,26l106,594,89,638,73,688,59,736r-7,42l53,811,2,856,1,849,,832,,807,2,782xe" fillcolor="#00b050" stroked="f">
              <v:path arrowok="t"/>
            </v:shape>
            <v:shape id="_x0000_s1273" style="position:absolute;left:165;top:224;width:149;height:49" coordsize="743,197" path="m4,129r1,-2l8,125r5,-5l20,115r11,-8l43,99,59,91,77,80,98,70r26,-9l152,51,185,41r37,-9l261,24r45,-7l356,10,405,5,450,2,489,r37,l558,r29,3l613,5r23,5l655,16r19,6l689,28r14,8l714,45r11,9l735,63r8,10l742,71r-3,-1l735,66r-8,-3l719,57,707,52,694,47,678,41,659,36,637,31,614,27,587,23,557,21r-32,l489,21r-38,2l411,27r-38,2l336,33r-35,5l268,43r-32,6l204,56r-28,8l149,74,123,85,98,98,76,113,56,131,36,150,19,172,4,197,3,191,1,173,,150,4,129xe" fillcolor="#00b050" stroked="f">
              <v:path arrowok="t"/>
            </v:shape>
            <v:shape id="_x0000_s1274" style="position:absolute;left:178;top:239;width:25;height:33" coordsize="123,133" path="m,133r1,-3l6,117r5,-17l20,81,28,61,38,43,50,29,60,22,123,r-2,4l116,14r-9,14l97,46,86,64,75,81,67,97r-8,11l57,109r-5,2l43,113r-8,4l24,122r-10,4l7,130,,133xe" fillcolor="#00b050" stroked="f">
              <v:path arrowok="t"/>
            </v:shape>
            <v:shape id="_x0000_s1275" style="position:absolute;left:188;top:160;width:74;height:80" coordsize="371,320" path="m232,68l214,81,195,97r-19,17l157,134r-19,20l118,175,99,196,82,217,65,237,50,256,36,274,24,289,14,302,7,312r-6,5l,320,80,294r23,-30l128,236r25,-28l177,180r25,-26l226,130r24,-23l273,87,293,68,312,51,328,36,343,23,355,13r9,-6l369,2,371,,349,7r-24,9l303,27,280,39,261,50r-15,9l235,65r-3,3xe" fillcolor="#00b050" stroked="f">
              <v:path arrowok="t"/>
            </v:shape>
            <v:shape id="_x0000_s1276" style="position:absolute;left:201;top:197;width:167;height:63" coordsize="834,252" path="m,252r1,-3l5,244r7,-10l20,221,32,206,46,189,63,172,82,151r23,-19l130,112,156,93,186,74,218,57,254,42,291,29r40,-9l372,13,412,8,453,4,493,1,530,r38,2l603,6r34,7l669,23r31,13l728,51r27,19l779,91r21,27l818,147r16,35l833,179r-5,-7l820,161,809,147,794,132,774,116,751,98,723,81,691,66,654,53,613,43,566,37,513,36r-58,3l391,49,321,67r-2,2l312,71r-12,5l285,83r-17,7l247,99r-21,12l203,122r-23,13l156,149r-22,14l113,178,94,193,77,210,63,225,53,241,,252xe" fillcolor="#00b050" stroked="f">
              <v:path arrowok="t"/>
            </v:shape>
            <v:shape id="_x0000_s1277" style="position:absolute;left:247;top:64;width:104;height:70" coordsize="520,282" path="m520,r-5,2l504,4,485,9r-24,8l432,27,398,38,361,52,321,69,279,87r-43,21l192,131r-43,26l108,185,69,215,32,247,,282r5,-2l17,275r18,-8l56,258r22,-9l100,241r18,-7l131,230r1,-1l136,225r7,-7l152,209r13,-10l180,185r18,-14l221,154r25,-16l273,118,306,99,341,80,381,60,422,40,469,21,520,xe" fillcolor="#00b050" stroked="f">
              <v:path arrowok="t"/>
            </v:shape>
          </v:group>
        </w:pict>
      </w:r>
      <w:r w:rsidRPr="00303B00">
        <w:rPr>
          <w:rFonts w:ascii="Hand writing Mutlu" w:hAnsi="Hand writing Mutlu"/>
          <w:sz w:val="40"/>
          <w:szCs w:val="40"/>
        </w:rPr>
        <w:t>E</w:t>
      </w:r>
      <w:r w:rsidRPr="00303B00">
        <w:rPr>
          <w:rFonts w:ascii="Hand writing Mutlu" w:hAnsi="Hand writing Mutlu"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sz w:val="40"/>
          <w:szCs w:val="40"/>
        </w:rPr>
        <w:t xml:space="preserve">   at</w:t>
      </w:r>
      <w:r w:rsidRPr="00303B00">
        <w:rPr>
          <w:rFonts w:ascii="Hand writing Mutlu" w:hAnsi="Hand writing Mutlu"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sz w:val="40"/>
          <w:szCs w:val="40"/>
        </w:rPr>
        <w:t xml:space="preserve"> 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Ta</w:t>
      </w:r>
      <w:r w:rsidRPr="00303B00">
        <w:rPr>
          <w:rFonts w:ascii="Hand writing Mutlu" w:hAnsi="Hand writing Mutlu"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sz w:val="40"/>
          <w:szCs w:val="40"/>
        </w:rPr>
        <w:t xml:space="preserve">   a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 xml:space="preserve">         at.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  e</w:t>
      </w:r>
      <w:r w:rsidRPr="00303B00">
        <w:rPr>
          <w:rFonts w:ascii="Hand writing Mutlu" w:hAnsi="Hand writing Mutlu"/>
          <w:color w:val="A6A6A6"/>
          <w:sz w:val="40"/>
          <w:szCs w:val="40"/>
        </w:rPr>
        <w:t xml:space="preserve">te 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 w:rsidRPr="00A25B27">
        <w:rPr>
          <w:rFonts w:ascii="Hand writing Mutlu" w:hAnsi="Hand writing Mutlu"/>
          <w:noProof/>
          <w:sz w:val="40"/>
          <w:szCs w:val="40"/>
        </w:rPr>
        <w:pict>
          <v:shape id="Resim 400" o:spid="_x0000_i1039" type="#_x0000_t75" style="width:57pt;height:38.25pt;visibility:visible">
            <v:imagedata r:id="rId19" o:title=""/>
            <o:lock v:ext="edit" cropping="t"/>
          </v:shape>
        </w:pict>
      </w:r>
      <w:r w:rsidRPr="00303B00">
        <w:rPr>
          <w:rFonts w:ascii="Hand writing Mutlu" w:hAnsi="Hand writing Mutlu"/>
          <w:sz w:val="40"/>
          <w:szCs w:val="40"/>
        </w:rPr>
        <w:t xml:space="preserve">   at.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   </w:t>
      </w:r>
      <w:r w:rsidRPr="00A25B27">
        <w:rPr>
          <w:rFonts w:ascii="Hand writing Mutlu" w:hAnsi="Hand writing Mutlu"/>
          <w:b/>
          <w:noProof/>
          <w:sz w:val="52"/>
        </w:rPr>
        <w:pict>
          <v:shape id="_x0000_i1040" type="#_x0000_t75" alt="4K5CAJSUBFDCAN59UQMCA2Q374MCAIGMJDWCAB147GYCABPAST2CA796ESJCACYRKZ1CA9312T9CAVO59A8CA6GY0CXCAI1MVAHCA8SWANDCAYB6QNMCABKVY7RCAA7V0FKCA9B5WS6CA28YEEU.jpg" style="width:179.25pt;height:158.25pt;visibility:visible">
            <v:imagedata r:id="rId8" o:title="" croptop="4470f" cropbottom="6697f"/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</w:t>
      </w:r>
      <w:r w:rsidRPr="00A25B27">
        <w:rPr>
          <w:rFonts w:ascii="Hand writing Mutlu" w:hAnsi="Hand writing Mutlu"/>
          <w:b/>
          <w:noProof/>
          <w:sz w:val="52"/>
        </w:rPr>
        <w:pict>
          <v:shape id="Resim 1" o:spid="_x0000_i1041" type="#_x0000_t75" style="width:148.5pt;height:68.25pt;visibility:visible">
            <v:imagedata r:id="rId20" o:title=""/>
          </v:shape>
        </w:pict>
      </w:r>
    </w:p>
    <w:p w:rsidR="00DF360D" w:rsidRPr="00303B00" w:rsidRDefault="00DF360D" w:rsidP="00F254B7">
      <w:pPr>
        <w:jc w:val="center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Atla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 xml:space="preserve">  Ta</w:t>
      </w:r>
      <w:r w:rsidRPr="00303B00">
        <w:rPr>
          <w:rFonts w:ascii="Hand writing Mutlu" w:hAnsi="Hand writing Mutlu"/>
          <w:b/>
          <w:color w:val="A6A6A6"/>
          <w:sz w:val="52"/>
        </w:rPr>
        <w:t xml:space="preserve">lat </w:t>
      </w:r>
      <w:r w:rsidRPr="00303B00">
        <w:rPr>
          <w:rFonts w:ascii="Hand writing Mutlu" w:hAnsi="Hand writing Mutlu"/>
          <w:b/>
          <w:sz w:val="52"/>
        </w:rPr>
        <w:t xml:space="preserve"> 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Ta</w:t>
      </w:r>
      <w:r w:rsidRPr="00303B00">
        <w:rPr>
          <w:rFonts w:ascii="Hand writing Mutlu" w:hAnsi="Hand writing Mutlu"/>
          <w:b/>
          <w:color w:val="A6A6A6"/>
          <w:sz w:val="52"/>
        </w:rPr>
        <w:t>lat</w:t>
      </w:r>
      <w:r w:rsidRPr="00303B00">
        <w:rPr>
          <w:rFonts w:ascii="Hand writing Mutlu" w:hAnsi="Hand writing Mutlu"/>
          <w:b/>
          <w:sz w:val="52"/>
        </w:rPr>
        <w:t xml:space="preserve">  a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 xml:space="preserve">  at</w:t>
      </w:r>
      <w:r w:rsidRPr="00303B00">
        <w:rPr>
          <w:rFonts w:ascii="Hand writing Mutlu" w:hAnsi="Hand writing Mutlu"/>
          <w:b/>
          <w:color w:val="A6A6A6"/>
          <w:sz w:val="52"/>
        </w:rPr>
        <w:t>la</w:t>
      </w:r>
      <w:r w:rsidRPr="00303B00">
        <w:rPr>
          <w:rFonts w:ascii="Hand writing Mutlu" w:hAnsi="Hand writing Mutlu"/>
          <w:b/>
          <w:sz w:val="52"/>
        </w:rPr>
        <w:t>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>lat  tel  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 xml:space="preserve">Et  al  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sz w:val="52"/>
        </w:rPr>
        <w:t>At</w:t>
      </w:r>
      <w:r w:rsidRPr="00303B00">
        <w:rPr>
          <w:rFonts w:ascii="Hand writing Mutlu" w:hAnsi="Hand writing Mutlu"/>
          <w:b/>
          <w:color w:val="A6A6A6"/>
          <w:sz w:val="52"/>
        </w:rPr>
        <w:t xml:space="preserve">let  </w:t>
      </w:r>
      <w:r w:rsidRPr="00303B00">
        <w:rPr>
          <w:rFonts w:ascii="Hand writing Mutlu" w:hAnsi="Hand writing Mutlu"/>
          <w:b/>
          <w:sz w:val="52"/>
        </w:rPr>
        <w:t xml:space="preserve">al  </w:t>
      </w: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>lat.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b/>
          <w:sz w:val="52"/>
        </w:rPr>
      </w:pPr>
      <w:r w:rsidRPr="00303B00">
        <w:rPr>
          <w:rFonts w:ascii="Hand writing Mutlu" w:hAnsi="Hand writing Mutlu"/>
          <w:b/>
          <w:color w:val="A6A6A6"/>
          <w:sz w:val="52"/>
        </w:rPr>
        <w:t>Ta</w:t>
      </w:r>
      <w:r w:rsidRPr="00303B00">
        <w:rPr>
          <w:rFonts w:ascii="Hand writing Mutlu" w:hAnsi="Hand writing Mutlu"/>
          <w:b/>
          <w:sz w:val="52"/>
        </w:rPr>
        <w:t xml:space="preserve">lat  et,  tel,  </w:t>
      </w:r>
      <w:r w:rsidRPr="00303B00">
        <w:rPr>
          <w:rFonts w:ascii="Hand writing Mutlu" w:hAnsi="Hand writing Mutlu"/>
          <w:b/>
          <w:color w:val="A6A6A6"/>
          <w:sz w:val="52"/>
        </w:rPr>
        <w:t>at</w:t>
      </w:r>
      <w:r w:rsidRPr="00303B00">
        <w:rPr>
          <w:rFonts w:ascii="Hand writing Mutlu" w:hAnsi="Hand writing Mutlu"/>
          <w:b/>
          <w:sz w:val="52"/>
        </w:rPr>
        <w:t>let  al.</w: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Nar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Ra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  nar.        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 xml:space="preserve">na  nar  al  tat.   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on  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    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,  te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li 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ri  </w:t>
      </w:r>
      <w:r w:rsidRPr="00303B00">
        <w:rPr>
          <w:rFonts w:ascii="Hand writing Mutlu" w:hAnsi="Hand writing Mutlu"/>
          <w:b/>
          <w:sz w:val="40"/>
          <w:szCs w:val="40"/>
        </w:rPr>
        <w:t xml:space="preserve">nar  tat.   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nal  </w:t>
      </w:r>
      <w:r w:rsidRPr="00303B00">
        <w:rPr>
          <w:rFonts w:ascii="Hand writing Mutlu" w:hAnsi="Hand writing Mutlu"/>
          <w:b/>
          <w:sz w:val="40"/>
          <w:szCs w:val="40"/>
        </w:rPr>
        <w:t>o  at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ter</w:t>
      </w:r>
      <w:r w:rsidRPr="00303B00">
        <w:rPr>
          <w:rFonts w:ascii="Hand writing Mutlu" w:hAnsi="Hand writing Mutlu"/>
          <w:b/>
          <w:sz w:val="40"/>
          <w:szCs w:val="40"/>
        </w:rPr>
        <w:t xml:space="preserve">li.   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On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iri  nar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rar</w:t>
      </w:r>
      <w:r w:rsidRPr="00303B00">
        <w:rPr>
          <w:rFonts w:ascii="Hand writing Mutlu" w:hAnsi="Hand writing Mutlu"/>
          <w:b/>
          <w:sz w:val="40"/>
          <w:szCs w:val="40"/>
        </w:rPr>
        <w:t xml:space="preserve">.     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tane  tane  nar  al.</w:t>
      </w:r>
    </w:p>
    <w:p w:rsidR="00DF360D" w:rsidRPr="00303B00" w:rsidRDefault="00DF360D" w:rsidP="00AA189F">
      <w:pPr>
        <w:spacing w:after="0"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after="0"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Nar Ara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  iri  nar.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On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nar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nar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rol </w:t>
      </w:r>
      <w:r w:rsidRPr="00303B00">
        <w:rPr>
          <w:rFonts w:ascii="Hand writing Mutlu" w:hAnsi="Hand writing Mutlu"/>
          <w:b/>
          <w:sz w:val="40"/>
          <w:szCs w:val="40"/>
        </w:rPr>
        <w:t xml:space="preserve"> nar  al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Er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a  nar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ne  nar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42" type="#_x0000_t75" alt="FJ9CAMD7WGBCADFRQPXCAKJWMTNCAX3LX3OCAEMUCF4CAHT1XYJCACPOP3SCA97FR09CA6GQNUQCAIPFTMFCA6NO3E0CA1QWTDWCAJ9OVR3CAAPI6T5CATRVR19CA72MQWRCAJKD3Y4CAD4QAXS.jpg" style="width:282pt;height:156.75pt;visibility:visible">
            <v:imagedata r:id="rId11" o:title=""/>
          </v:shape>
        </w:pic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Taner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nar  al.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lat  </w:t>
      </w:r>
      <w:r w:rsidRPr="00303B00">
        <w:rPr>
          <w:rFonts w:ascii="Hand writing Mutlu" w:hAnsi="Hand writing Mutlu"/>
          <w:b/>
          <w:sz w:val="40"/>
          <w:szCs w:val="40"/>
        </w:rPr>
        <w:t>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ni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o  tar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re</w:t>
      </w:r>
      <w:r w:rsidRPr="00303B00">
        <w:rPr>
          <w:rFonts w:ascii="Hand writing Mutlu" w:hAnsi="Hand writing Mutlu"/>
          <w:b/>
          <w:sz w:val="40"/>
          <w:szCs w:val="40"/>
        </w:rPr>
        <w:t>li ?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Ara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ner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ni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ra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nar  al.</w:t>
      </w:r>
    </w:p>
    <w:p w:rsidR="00DF360D" w:rsidRPr="00303B00" w:rsidRDefault="00DF360D" w:rsidP="00B2226C">
      <w:pPr>
        <w:spacing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ner 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ri 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ri  </w:t>
      </w:r>
      <w:r w:rsidRPr="00303B00">
        <w:rPr>
          <w:rFonts w:ascii="Hand writing Mutlu" w:hAnsi="Hand writing Mutlu"/>
          <w:b/>
          <w:sz w:val="40"/>
          <w:szCs w:val="40"/>
        </w:rPr>
        <w:t>nar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lar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F254B7">
      <w:pPr>
        <w:spacing w:after="120"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Tel Al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tel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Lale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let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le  </w:t>
      </w:r>
      <w:r w:rsidRPr="00303B00">
        <w:rPr>
          <w:rFonts w:ascii="Hand writing Mutlu" w:hAnsi="Hand writing Mutlu"/>
          <w:b/>
          <w:sz w:val="40"/>
          <w:szCs w:val="40"/>
        </w:rPr>
        <w:t>at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la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la.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,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let,  tel  al.</w:t>
      </w:r>
    </w:p>
    <w:p w:rsidR="00DF360D" w:rsidRPr="00303B00" w:rsidRDefault="00DF360D" w:rsidP="00F254B7">
      <w:pPr>
        <w:spacing w:after="120"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lat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,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</w:t>
      </w:r>
      <w:r w:rsidRPr="00303B00">
        <w:rPr>
          <w:rFonts w:ascii="Hand writing Mutlu" w:hAnsi="Hand writing Mutlu"/>
          <w:b/>
          <w:sz w:val="40"/>
          <w:szCs w:val="40"/>
        </w:rPr>
        <w:t xml:space="preserve">ta  el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</w:t>
      </w:r>
      <w:r w:rsidRPr="00303B00">
        <w:rPr>
          <w:rFonts w:ascii="Times New Roman" w:hAnsi="Times New Roman"/>
          <w:b/>
          <w:color w:val="A6A6A6"/>
          <w:sz w:val="40"/>
          <w:szCs w:val="40"/>
        </w:rPr>
        <w:t>’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 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atlet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lat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 xml:space="preserve">let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el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El</w:t>
      </w:r>
      <w:r w:rsidRPr="00303B00">
        <w:rPr>
          <w:rFonts w:ascii="Hand writing Mutlu" w:hAnsi="Hand writing Mutlu"/>
          <w:b/>
          <w:sz w:val="40"/>
          <w:szCs w:val="40"/>
        </w:rPr>
        <w:t>le 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el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lat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 xml:space="preserve">let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el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A</w:t>
      </w:r>
      <w:r w:rsidRPr="00303B00">
        <w:rPr>
          <w:rFonts w:ascii="Hand writing Mutlu" w:hAnsi="Hand writing Mutlu"/>
          <w:b/>
          <w:sz w:val="40"/>
          <w:szCs w:val="40"/>
        </w:rPr>
        <w:t>ta  tel  al.</w:t>
      </w:r>
    </w:p>
    <w:p w:rsidR="00DF360D" w:rsidRPr="00303B00" w:rsidRDefault="00DF360D" w:rsidP="00B2226C">
      <w:pPr>
        <w:spacing w:after="120" w:line="240" w:lineRule="auto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</w:t>
      </w:r>
      <w:r w:rsidRPr="00303B00">
        <w:rPr>
          <w:rFonts w:ascii="Times New Roman" w:hAnsi="Times New Roman"/>
          <w:b/>
          <w:color w:val="A6A6A6"/>
          <w:sz w:val="40"/>
          <w:szCs w:val="40"/>
        </w:rPr>
        <w:t>’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 a  </w:t>
      </w:r>
      <w:r w:rsidRPr="00303B00">
        <w:rPr>
          <w:rFonts w:ascii="Hand writing Mutlu" w:hAnsi="Hand writing Mutlu"/>
          <w:b/>
          <w:sz w:val="40"/>
          <w:szCs w:val="40"/>
        </w:rPr>
        <w:t xml:space="preserve">tel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lat.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78" type="#_x0000_t32" style="position:absolute;margin-left:326.1pt;margin-top:39.05pt;width:30pt;height:23.25pt;flip:x;z-index:251537408" o:connectortype="straight">
            <v:stroke endarrow="block"/>
          </v:shape>
        </w:pict>
      </w:r>
      <w:r>
        <w:rPr>
          <w:noProof/>
        </w:rPr>
        <w:pict>
          <v:shape id="_x0000_s1279" type="#_x0000_t32" style="position:absolute;margin-left:294.6pt;margin-top:39.05pt;width:27pt;height:23.25pt;z-index:251536384" o:connectortype="straight">
            <v:stroke endarrow="block"/>
          </v:shape>
        </w:pict>
      </w:r>
      <w:r>
        <w:rPr>
          <w:noProof/>
        </w:rPr>
        <w:pict>
          <v:shape id="_x0000_s1280" type="#_x0000_t32" style="position:absolute;margin-left:184.45pt;margin-top:39.05pt;width:30pt;height:23.25pt;flip:x;z-index:251535360" o:connectortype="straight">
            <v:stroke endarrow="block"/>
          </v:shape>
        </w:pict>
      </w:r>
      <w:r>
        <w:rPr>
          <w:noProof/>
        </w:rPr>
        <w:pict>
          <v:shape id="_x0000_s1281" type="#_x0000_t32" style="position:absolute;margin-left:152.95pt;margin-top:39.05pt;width:27pt;height:23.25pt;z-index:251534336" o:connectortype="straight">
            <v:stroke endarrow="block"/>
          </v:shape>
        </w:pict>
      </w:r>
      <w:r>
        <w:rPr>
          <w:noProof/>
        </w:rPr>
        <w:pict>
          <v:shape id="_x0000_s1282" type="#_x0000_t202" style="position:absolute;margin-left:328.35pt;margin-top:-.7pt;width:61.5pt;height:39.75pt;z-index:251531264;v-text-anchor:middle" strokeweight="1pt">
            <v:stroke dashstyle="dash"/>
            <v:shadow color="#868686"/>
            <v:textbox style="mso-next-textbox:#_x0000_s128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3" type="#_x0000_t202" style="position:absolute;margin-left:262.35pt;margin-top:-.7pt;width:61.5pt;height:39.75pt;z-index:251530240;v-text-anchor:middle" strokeweight="1pt">
            <v:stroke dashstyle="dash"/>
            <v:shadow color="#868686"/>
            <v:textbox style="mso-next-textbox:#_x0000_s128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4" type="#_x0000_t202" style="position:absolute;margin-left:184.45pt;margin-top:-.7pt;width:61.5pt;height:39.75pt;z-index:251529216;v-text-anchor:middle" strokeweight="1pt">
            <v:stroke dashstyle="dash"/>
            <v:shadow color="#868686"/>
            <v:textbox style="mso-next-textbox:#_x0000_s128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5" type="#_x0000_t202" style="position:absolute;margin-left:118.45pt;margin-top:-.7pt;width:61.5pt;height:39.75pt;z-index:251528192;v-text-anchor:middle" strokeweight="1pt">
            <v:stroke dashstyle="dash"/>
            <v:shadow color="#868686"/>
            <v:textbox style="mso-next-textbox:#_x0000_s128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6" type="#_x0000_t72" style="position:absolute;margin-left:-4.45pt;margin-top:-.7pt;width:111pt;height:1in;z-index:251527168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 İ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                   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87" type="#_x0000_t202" style="position:absolute;margin-left:294.6pt;margin-top:5.65pt;width:61.5pt;height:39.75pt;z-index:251533312;v-text-anchor:middle" strokeweight="1pt">
            <v:stroke dashstyle="dash"/>
            <v:shadow color="#868686"/>
            <v:textbox style="mso-next-textbox:#_x0000_s128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8" type="#_x0000_t202" style="position:absolute;margin-left:152.95pt;margin-top:5.65pt;width:61.5pt;height:39.75pt;z-index:251532288;v-text-anchor:middle" strokeweight="1pt">
            <v:stroke dashstyle="dash"/>
            <v:shadow color="#868686"/>
            <v:textbox style="mso-next-textbox:#_x0000_s128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il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289" style="position:absolute;margin-left:-4.45pt;margin-top:-3.7pt;width:395.15pt;height:39.75pt;z-index:251499520" coordorigin="8684,210" coordsize="7903,795">
            <v:shape id="_x0000_s1290" type="#_x0000_t202" style="position:absolute;left:8684;top:210;width:1230;height:795;v-text-anchor:middle" strokeweight="1pt">
              <v:stroke dashstyle="dash"/>
              <v:shadow color="#868686"/>
              <v:textbox style="mso-next-textbox:#_x0000_s129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</w:p>
                </w:txbxContent>
              </v:textbox>
            </v:shape>
            <v:shape id="_x0000_s1291" type="#_x0000_t202" style="position:absolute;left:10017;top:210;width:1230;height:795;v-text-anchor:middle" strokeweight="1pt">
              <v:stroke dashstyle="dash"/>
              <v:shadow color="#868686"/>
              <v:textbox style="mso-next-textbox:#_x0000_s129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1292" type="#_x0000_t202" style="position:absolute;left:11354;top:210;width:1230;height:795;v-text-anchor:middle" strokeweight="1pt">
              <v:stroke dashstyle="dash"/>
              <v:shadow color="#868686"/>
              <v:textbox style="mso-next-textbox:#_x0000_s129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293" type="#_x0000_t202" style="position:absolute;left:12687;top:210;width:1230;height:795;v-text-anchor:middle" strokeweight="1pt">
              <v:stroke dashstyle="dash"/>
              <v:shadow color="#868686"/>
              <v:textbox style="mso-next-textbox:#_x0000_s129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shape>
            <v:shape id="_x0000_s1294" type="#_x0000_t202" style="position:absolute;left:14020;top:210;width:1230;height:795;v-text-anchor:middle" strokeweight="1pt">
              <v:stroke dashstyle="dash"/>
              <v:shadow color="#868686"/>
              <v:textbox style="mso-next-textbox:#_x0000_s129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</w:p>
                </w:txbxContent>
              </v:textbox>
            </v:shape>
            <v:shape id="_x0000_s1295" type="#_x0000_t202" style="position:absolute;left:15357;top:210;width:1230;height:795;v-text-anchor:middle" strokeweight="1pt">
              <v:stroke dashstyle="dash"/>
              <v:shadow color="#868686"/>
              <v:textbox style="mso-next-textbox:#_x0000_s129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il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296" type="#_x0000_t202" style="position:absolute;margin-left:262.35pt;margin-top:.4pt;width:61.5pt;height:39.75pt;z-index:251504640;v-text-anchor:middle" strokeweight="1pt">
            <v:stroke dashstyle="dash"/>
            <v:shadow color="#868686"/>
            <v:textbox style="mso-next-textbox:#_x0000_s1296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7" type="#_x0000_t202" style="position:absolute;margin-left:195.7pt;margin-top:.4pt;width:61.5pt;height:39.75pt;z-index:251503616;v-text-anchor:middle" strokeweight="1pt">
            <v:stroke dashstyle="dash"/>
            <v:shadow color="#868686"/>
            <v:textbox style="mso-next-textbox:#_x0000_s129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8" type="#_x0000_t202" style="position:absolute;margin-left:129.05pt;margin-top:.4pt;width:61.5pt;height:39.75pt;z-index:251502592;v-text-anchor:middle" strokeweight="1pt">
            <v:stroke dashstyle="dash"/>
            <v:shadow color="#868686"/>
            <v:textbox style="mso-next-textbox:#_x0000_s129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9" type="#_x0000_t202" style="position:absolute;margin-left:62.2pt;margin-top:.4pt;width:61.5pt;height:39.75pt;z-index:251501568;v-text-anchor:middle" strokeweight="1pt">
            <v:stroke dashstyle="dash"/>
            <v:shadow color="#868686"/>
            <v:textbox style="mso-next-textbox:#_x0000_s1299">
              <w:txbxContent>
                <w:p w:rsidR="00DF360D" w:rsidRPr="0055717A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0" type="#_x0000_t202" style="position:absolute;margin-left:-4.45pt;margin-top:.4pt;width:61.5pt;height:39.75pt;z-index:251500544;v-text-anchor:middle" strokeweight="1pt">
            <v:stroke dashstyle="dash"/>
            <v:shadow color="#868686"/>
            <v:textbox style="mso-next-textbox:#_x0000_s1300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1" type="#_x0000_t202" style="position:absolute;margin-left:329.2pt;margin-top:.4pt;width:61.5pt;height:39.75pt;z-index:251505664;v-text-anchor:middle" strokeweight="1pt">
            <v:stroke dashstyle="dash"/>
            <v:shadow color="#868686"/>
            <v:textbox style="mso-next-textbox:#_x0000_s1301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02" type="#_x0000_t202" style="position:absolute;margin-left:262.35pt;margin-top:2.95pt;width:61.5pt;height:39.75pt;z-index:251510784;v-text-anchor:middle" strokeweight="1pt">
            <v:stroke dashstyle="dash"/>
            <v:shadow color="#868686"/>
            <v:textbox style="mso-next-textbox:#_x0000_s130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3" type="#_x0000_t202" style="position:absolute;margin-left:195.7pt;margin-top:2.95pt;width:61.5pt;height:39.75pt;z-index:251509760;v-text-anchor:middle" strokeweight="1pt">
            <v:stroke dashstyle="dash"/>
            <v:shadow color="#868686"/>
            <v:textbox style="mso-next-textbox:#_x0000_s130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4" type="#_x0000_t202" style="position:absolute;margin-left:129.05pt;margin-top:2.95pt;width:61.5pt;height:39.75pt;z-index:251508736;v-text-anchor:middle" strokeweight="1pt">
            <v:stroke dashstyle="dash"/>
            <v:shadow color="#868686"/>
            <v:textbox style="mso-next-textbox:#_x0000_s130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5" type="#_x0000_t202" style="position:absolute;margin-left:62.2pt;margin-top:2.95pt;width:61.5pt;height:39.75pt;z-index:251507712;v-text-anchor:middle" strokeweight="1pt">
            <v:stroke dashstyle="dash"/>
            <v:shadow color="#868686"/>
            <v:textbox style="mso-next-textbox:#_x0000_s130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6" type="#_x0000_t202" style="position:absolute;margin-left:-4.45pt;margin-top:2.95pt;width:61.5pt;height:39.75pt;z-index:251506688;v-text-anchor:middle" strokeweight="1pt">
            <v:stroke dashstyle="dash"/>
            <v:shadow color="#868686"/>
            <v:textbox style="mso-next-textbox:#_x0000_s1306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7" type="#_x0000_t202" style="position:absolute;margin-left:329.2pt;margin-top:2.95pt;width:61.5pt;height:39.75pt;z-index:251511808;v-text-anchor:middle" strokeweight="1pt">
            <v:stroke dashstyle="dash"/>
            <v:shadow color="#868686"/>
            <v:textbox style="mso-next-textbox:#_x0000_s130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tit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08" type="#_x0000_t32" style="position:absolute;margin-left:326.1pt;margin-top:39.05pt;width:30pt;height:23.25pt;flip:x;z-index:251548672" o:connectortype="straight">
            <v:stroke endarrow="block"/>
          </v:shape>
        </w:pict>
      </w:r>
      <w:r>
        <w:rPr>
          <w:noProof/>
        </w:rPr>
        <w:pict>
          <v:shape id="_x0000_s1309" type="#_x0000_t32" style="position:absolute;margin-left:294.6pt;margin-top:39.05pt;width:27pt;height:23.25pt;z-index:251547648" o:connectortype="straight">
            <v:stroke endarrow="block"/>
          </v:shape>
        </w:pict>
      </w:r>
      <w:r>
        <w:rPr>
          <w:noProof/>
        </w:rPr>
        <w:pict>
          <v:shape id="_x0000_s1310" type="#_x0000_t32" style="position:absolute;margin-left:184.45pt;margin-top:39.05pt;width:30pt;height:23.25pt;flip:x;z-index:251546624" o:connectortype="straight">
            <v:stroke endarrow="block"/>
          </v:shape>
        </w:pict>
      </w:r>
      <w:r>
        <w:rPr>
          <w:noProof/>
        </w:rPr>
        <w:pict>
          <v:shape id="_x0000_s1311" type="#_x0000_t32" style="position:absolute;margin-left:152.95pt;margin-top:39.05pt;width:27pt;height:23.25pt;z-index:251545600" o:connectortype="straight">
            <v:stroke endarrow="block"/>
          </v:shape>
        </w:pict>
      </w:r>
      <w:r>
        <w:rPr>
          <w:noProof/>
        </w:rPr>
        <w:pict>
          <v:shape id="_x0000_s1312" type="#_x0000_t202" style="position:absolute;margin-left:328.35pt;margin-top:-.7pt;width:61.5pt;height:39.75pt;z-index:251542528;v-text-anchor:middle" strokeweight="1pt">
            <v:stroke dashstyle="dash"/>
            <v:shadow color="#868686"/>
            <v:textbox style="mso-next-textbox:#_x0000_s131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3" type="#_x0000_t202" style="position:absolute;margin-left:262.35pt;margin-top:-.7pt;width:61.5pt;height:39.75pt;z-index:251541504;v-text-anchor:middle" strokeweight="1pt">
            <v:stroke dashstyle="dash"/>
            <v:shadow color="#868686"/>
            <v:textbox style="mso-next-textbox:#_x0000_s131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4" type="#_x0000_t202" style="position:absolute;margin-left:184.45pt;margin-top:-.7pt;width:61.5pt;height:39.75pt;z-index:251540480;v-text-anchor:middle" strokeweight="1pt">
            <v:stroke dashstyle="dash"/>
            <v:shadow color="#868686"/>
            <v:textbox style="mso-next-textbox:#_x0000_s131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5" type="#_x0000_t202" style="position:absolute;margin-left:118.45pt;margin-top:-.7pt;width:61.5pt;height:39.75pt;z-index:251539456;v-text-anchor:middle" strokeweight="1pt">
            <v:stroke dashstyle="dash"/>
            <v:shadow color="#868686"/>
            <v:textbox style="mso-next-textbox:#_x0000_s131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6" type="#_x0000_t72" style="position:absolute;margin-left:-4.45pt;margin-top:-.7pt;width:111pt;height:1in;z-index:251538432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 İ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17" type="#_x0000_t202" style="position:absolute;margin-left:294.6pt;margin-top:5.65pt;width:61.5pt;height:39.75pt;z-index:251544576;v-text-anchor:middle" strokeweight="1pt">
            <v:stroke dashstyle="dash"/>
            <v:shadow color="#868686"/>
            <v:textbox style="mso-next-textbox:#_x0000_s131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8" type="#_x0000_t202" style="position:absolute;margin-left:152.95pt;margin-top:5.65pt;width:61.5pt;height:39.75pt;z-index:251543552;v-text-anchor:middle" strokeweight="1pt">
            <v:stroke dashstyle="dash"/>
            <v:shadow color="#868686"/>
            <v:textbox style="mso-next-textbox:#_x0000_s131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19" type="#_x0000_t202" style="position:absolute;margin-left:195.7pt;margin-top:4.05pt;width:61.5pt;height:39.75pt;z-index:251515904;v-text-anchor:middle" strokeweight="1pt">
            <v:stroke dashstyle="dash"/>
            <v:shadow color="#868686"/>
            <v:textbox style="mso-next-textbox:#_x0000_s1319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0" type="#_x0000_t202" style="position:absolute;margin-left:129.05pt;margin-top:4.05pt;width:61.5pt;height:39.75pt;z-index:251514880;v-text-anchor:middle" strokeweight="1pt">
            <v:stroke dashstyle="dash"/>
            <v:shadow color="#868686"/>
            <v:textbox style="mso-next-textbox:#_x0000_s1320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1" type="#_x0000_t202" style="position:absolute;margin-left:62.2pt;margin-top:4.05pt;width:61.5pt;height:39.75pt;z-index:251513856;v-text-anchor:middle" strokeweight="1pt">
            <v:stroke dashstyle="dash"/>
            <v:shadow color="#868686"/>
            <v:textbox style="mso-next-textbox:#_x0000_s1321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2" type="#_x0000_t202" style="position:absolute;margin-left:-4.45pt;margin-top:4.05pt;width:61.5pt;height:39.75pt;z-index:251512832;v-text-anchor:middle" strokeweight="1pt">
            <v:stroke dashstyle="dash"/>
            <v:shadow color="#868686"/>
            <v:textbox style="mso-next-textbox:#_x0000_s1322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3" type="#_x0000_t202" style="position:absolute;margin-left:329.2pt;margin-top:4.05pt;width:61.5pt;height:39.75pt;z-index:251517952;v-text-anchor:middle" strokeweight="1pt">
            <v:stroke dashstyle="dash"/>
            <v:shadow color="#868686"/>
            <v:textbox style="mso-next-textbox:#_x0000_s1323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4" type="#_x0000_t202" style="position:absolute;margin-left:262.35pt;margin-top:4.05pt;width:61.5pt;height:39.75pt;z-index:251516928;v-text-anchor:middle" strokeweight="1pt">
            <v:stroke dashstyle="dash"/>
            <v:shadow color="#868686"/>
            <v:textbox style="mso-next-textbox:#_x0000_s1324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25" type="#_x0000_t202" style="position:absolute;margin-left:329.2pt;margin-top:3.6pt;width:61.5pt;height:39.75pt;z-index:251551744;v-text-anchor:middle" strokeweight="1pt">
            <v:stroke dashstyle="dash"/>
            <v:shadow color="#868686"/>
            <v:textbox style="mso-next-textbox:#_x0000_s1325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6" type="#_x0000_t202" style="position:absolute;margin-left:262.35pt;margin-top:3.6pt;width:61.5pt;height:39.75pt;z-index:251523072;v-text-anchor:middle" strokeweight="1pt">
            <v:stroke dashstyle="dash"/>
            <v:shadow color="#868686"/>
            <v:textbox style="mso-next-textbox:#_x0000_s1326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7" type="#_x0000_t202" style="position:absolute;margin-left:195.7pt;margin-top:3.6pt;width:61.5pt;height:39.75pt;z-index:251522048;v-text-anchor:middle" strokeweight="1pt">
            <v:stroke dashstyle="dash"/>
            <v:shadow color="#868686"/>
            <v:textbox style="mso-next-textbox:#_x0000_s1327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8" type="#_x0000_t202" style="position:absolute;margin-left:129.05pt;margin-top:3.6pt;width:61.5pt;height:39.75pt;z-index:251521024;v-text-anchor:middle" strokeweight="1pt">
            <v:stroke dashstyle="dash"/>
            <v:shadow color="#868686"/>
            <v:textbox style="mso-next-textbox:#_x0000_s1328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9" type="#_x0000_t202" style="position:absolute;margin-left:62.2pt;margin-top:3.6pt;width:61.5pt;height:39.75pt;z-index:251520000;v-text-anchor:middle" strokeweight="1pt">
            <v:stroke dashstyle="dash"/>
            <v:shadow color="#868686"/>
            <v:textbox style="mso-next-textbox:#_x0000_s1329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</w:t>
                  </w:r>
                  <w:r w:rsidRPr="00A335C2"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0" type="#_x0000_t202" style="position:absolute;margin-left:-4.45pt;margin-top:3.6pt;width:61.5pt;height:39.75pt;z-index:251518976;v-text-anchor:middle" strokeweight="1pt">
            <v:stroke dashstyle="dash"/>
            <v:shadow color="#868686"/>
            <v:textbox style="mso-next-textbox:#_x0000_s1330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31" type="#_x0000_t202" style="position:absolute;margin-left:334.35pt;margin-top:2.45pt;width:61.5pt;height:39.75pt;z-index:251552768;v-text-anchor:middle" strokeweight="1pt">
            <v:stroke dashstyle="dash"/>
            <v:shadow color="#868686"/>
            <v:textbox style="mso-next-textbox:#_x0000_s1331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2" type="#_x0000_t202" style="position:absolute;margin-left:262.35pt;margin-top:2.45pt;width:66.85pt;height:39.75pt;z-index:251550720;v-text-anchor:middle" strokeweight="1pt">
            <v:stroke dashstyle="dash"/>
            <v:shadow color="#868686"/>
            <v:textbox style="mso-next-textbox:#_x0000_s1332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let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3" type="#_x0000_t202" style="position:absolute;margin-left:195.7pt;margin-top:2.45pt;width:61.5pt;height:39.75pt;z-index:251549696;v-text-anchor:middle" strokeweight="1pt">
            <v:stroke dashstyle="dash"/>
            <v:shadow color="#868686"/>
            <v:textbox style="mso-next-textbox:#_x0000_s1333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4" type="#_x0000_t202" style="position:absolute;margin-left:129.05pt;margin-top:2.45pt;width:61.5pt;height:39.75pt;z-index:251526144;v-text-anchor:middle" strokeweight="1pt">
            <v:stroke dashstyle="dash"/>
            <v:shadow color="#868686"/>
            <v:textbox style="mso-next-textbox:#_x0000_s1334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5" type="#_x0000_t202" style="position:absolute;margin-left:62.2pt;margin-top:2.45pt;width:61.5pt;height:39.75pt;z-index:251525120;v-text-anchor:middle" strokeweight="1pt">
            <v:stroke dashstyle="dash"/>
            <v:shadow color="#868686"/>
            <v:textbox style="mso-next-textbox:#_x0000_s1335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6" type="#_x0000_t202" style="position:absolute;margin-left:-4.45pt;margin-top:2.45pt;width:61.5pt;height:39.75pt;z-index:251524096;v-text-anchor:middle" strokeweight="1pt">
            <v:stroke dashstyle="dash"/>
            <v:shadow color="#868686"/>
            <v:textbox style="mso-next-textbox:#_x0000_s1336">
              <w:txbxContent>
                <w:p w:rsidR="00DF360D" w:rsidRPr="00A335C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</w:t>
      </w:r>
    </w:p>
    <w:p w:rsidR="00DF360D" w:rsidRPr="00303B00" w:rsidRDefault="00DF360D" w:rsidP="00AA189F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group id="_x0000_s1337" style="position:absolute;margin-left:-4.3pt;margin-top:49pt;width:395.15pt;height:39.75pt;z-index:251757568" coordorigin="8684,210" coordsize="7903,795">
            <v:shape id="_x0000_s1338" type="#_x0000_t202" style="position:absolute;left:8684;top:210;width:1230;height:795;v-text-anchor:middle" strokeweight="1pt">
              <v:stroke dashstyle="dash"/>
              <v:shadow color="#868686"/>
              <v:textbox style="mso-next-textbox:#_x0000_s1338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l</w:t>
                    </w:r>
                  </w:p>
                </w:txbxContent>
              </v:textbox>
            </v:shape>
            <v:shape id="_x0000_s1339" type="#_x0000_t202" style="position:absolute;left:10017;top:210;width:1230;height:795;v-text-anchor:middle" strokeweight="1pt">
              <v:stroke dashstyle="dash"/>
              <v:shadow color="#868686"/>
              <v:textbox style="mso-next-textbox:#_x0000_s1339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340" type="#_x0000_t202" style="position:absolute;left:11354;top:210;width:1230;height:795;v-text-anchor:middle" strokeweight="1pt">
              <v:stroke dashstyle="dash"/>
              <v:shadow color="#868686"/>
              <v:textbox style="mso-next-textbox:#_x0000_s1340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341" type="#_x0000_t202" style="position:absolute;left:12687;top:210;width:1230;height:795;v-text-anchor:middle" strokeweight="1pt">
              <v:stroke dashstyle="dash"/>
              <v:shadow color="#868686"/>
              <v:textbox style="mso-next-textbox:#_x0000_s1341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342" type="#_x0000_t202" style="position:absolute;left:14020;top:210;width:1230;height:795;v-text-anchor:middle" strokeweight="1pt">
              <v:stroke dashstyle="dash"/>
              <v:shadow color="#868686"/>
              <v:textbox style="mso-next-textbox:#_x0000_s1342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lala</w:t>
                    </w:r>
                  </w:p>
                </w:txbxContent>
              </v:textbox>
            </v:shape>
            <v:shape id="_x0000_s1343" type="#_x0000_t202" style="position:absolute;left:15357;top:210;width:1230;height:795;v-text-anchor:middle" strokeweight="1pt">
              <v:stroke dashstyle="dash"/>
              <v:shadow color="#868686"/>
              <v:textbox style="mso-next-textbox:#_x0000_s1343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lale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44" style="position:absolute;margin-left:-4.3pt;margin-top:98.25pt;width:395.15pt;height:39.75pt;z-index:251756544" coordorigin="8684,210" coordsize="7903,795">
            <v:shape id="_x0000_s1345" type="#_x0000_t202" style="position:absolute;left:8684;top:210;width:1230;height:795;v-text-anchor:middle" strokeweight="1pt">
              <v:stroke dashstyle="dash"/>
              <v:shadow color="#868686"/>
              <v:textbox style="mso-next-textbox:#_x0000_s1345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1346" type="#_x0000_t202" style="position:absolute;left:10017;top:210;width:1230;height:795;v-text-anchor:middle" strokeweight="1pt">
              <v:stroke dashstyle="dash"/>
              <v:shadow color="#868686"/>
              <v:textbox style="mso-next-textbox:#_x0000_s1346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shape>
            <v:shape id="_x0000_s1347" type="#_x0000_t202" style="position:absolute;left:11354;top:210;width:1230;height:795;v-text-anchor:middle" strokeweight="1pt">
              <v:stroke dashstyle="dash"/>
              <v:shadow color="#868686"/>
              <v:textbox style="mso-next-textbox:#_x0000_s1347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ala</w:t>
                    </w:r>
                  </w:p>
                </w:txbxContent>
              </v:textbox>
            </v:shape>
            <v:shape id="_x0000_s1348" type="#_x0000_t202" style="position:absolute;left:12687;top:210;width:1230;height:795;v-text-anchor:middle" strokeweight="1pt">
              <v:stroke dashstyle="dash"/>
              <v:shadow color="#868686"/>
              <v:textbox style="mso-next-textbox:#_x0000_s1348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349" type="#_x0000_t202" style="position:absolute;left:14020;top:210;width:1230;height:795;v-text-anchor:middle" strokeweight="1pt">
              <v:stroke dashstyle="dash"/>
              <v:shadow color="#868686"/>
              <v:textbox style="mso-next-textbox:#_x0000_s1349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350" type="#_x0000_t202" style="position:absolute;left:15357;top:210;width:1230;height:795;v-text-anchor:middle" strokeweight="1pt">
              <v:stroke dashstyle="dash"/>
              <v:shadow color="#868686"/>
              <v:textbox style="mso-next-textbox:#_x0000_s1350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51" style="position:absolute;margin-left:-4.3pt;margin-top:-.7pt;width:395.15pt;height:39.75pt;z-index:251755520" coordorigin="8684,210" coordsize="7903,795">
            <v:shape id="_x0000_s1352" type="#_x0000_t202" style="position:absolute;left:8684;top:210;width:1230;height:795;v-text-anchor:middle" strokeweight="1pt">
              <v:stroke dashstyle="dash"/>
              <v:shadow color="#868686"/>
              <v:textbox style="mso-next-textbox:#_x0000_s1352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e</w:t>
                    </w:r>
                  </w:p>
                </w:txbxContent>
              </v:textbox>
            </v:shape>
            <v:shape id="_x0000_s1353" type="#_x0000_t202" style="position:absolute;left:10017;top:210;width:1230;height:795;v-text-anchor:middle" strokeweight="1pt">
              <v:stroke dashstyle="dash"/>
              <v:shadow color="#868686"/>
              <v:textbox style="mso-next-textbox:#_x0000_s1353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</w:p>
                </w:txbxContent>
              </v:textbox>
            </v:shape>
            <v:shape id="_x0000_s1354" type="#_x0000_t202" style="position:absolute;left:11354;top:210;width:1230;height:795;v-text-anchor:middle" strokeweight="1pt">
              <v:stroke dashstyle="dash"/>
              <v:shadow color="#868686"/>
              <v:textbox style="mso-next-textbox:#_x0000_s1354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ele</w:t>
                    </w:r>
                  </w:p>
                </w:txbxContent>
              </v:textbox>
            </v:shape>
            <v:shape id="_x0000_s1355" type="#_x0000_t202" style="position:absolute;left:12687;top:210;width:1230;height:795;v-text-anchor:middle" strokeweight="1pt">
              <v:stroke dashstyle="dash"/>
              <v:shadow color="#868686"/>
              <v:textbox style="mso-next-textbox:#_x0000_s1355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356" type="#_x0000_t202" style="position:absolute;left:14020;top:210;width:1230;height:795;v-text-anchor:middle" strokeweight="1pt">
              <v:stroke dashstyle="dash"/>
              <v:shadow color="#868686"/>
              <v:textbox style="mso-next-textbox:#_x0000_s1356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lel</w:t>
                    </w:r>
                  </w:p>
                </w:txbxContent>
              </v:textbox>
            </v:shape>
            <v:shape id="_x0000_s1357" type="#_x0000_t202" style="position:absolute;left:15357;top:210;width:1230;height:795;v-text-anchor:middle" strokeweight="1pt">
              <v:stroke dashstyle="dash"/>
              <v:shadow color="#868686"/>
              <v:textbox style="mso-next-textbox:#_x0000_s1357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58" style="position:absolute;margin-left:-4.3pt;margin-top:195.65pt;width:395.15pt;height:39.75pt;z-index:251759616" coordorigin="8684,210" coordsize="7903,795">
            <v:shape id="_x0000_s1359" type="#_x0000_t202" style="position:absolute;left:8684;top:210;width:1230;height:795;v-text-anchor:middle" strokeweight="1pt">
              <v:stroke dashstyle="dash"/>
              <v:shadow color="#868686"/>
              <v:textbox style="mso-next-textbox:#_x0000_s1359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360" type="#_x0000_t202" style="position:absolute;left:10017;top:210;width:1230;height:795;v-text-anchor:middle" strokeweight="1pt">
              <v:stroke dashstyle="dash"/>
              <v:shadow color="#868686"/>
              <v:textbox style="mso-next-textbox:#_x0000_s1360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il</w:t>
                    </w:r>
                  </w:p>
                </w:txbxContent>
              </v:textbox>
            </v:shape>
            <v:shape id="_x0000_s1361" type="#_x0000_t202" style="position:absolute;left:11354;top:210;width:1230;height:795;v-text-anchor:middle" strokeweight="1pt">
              <v:stroke dashstyle="dash"/>
              <v:shadow color="#868686"/>
              <v:textbox style="mso-next-textbox:#_x0000_s1361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ili</w:t>
                    </w:r>
                  </w:p>
                </w:txbxContent>
              </v:textbox>
            </v:shape>
            <v:shape id="_x0000_s1362" type="#_x0000_t202" style="position:absolute;left:12687;top:210;width:1230;height:795;v-text-anchor:middle" strokeweight="1pt">
              <v:stroke dashstyle="dash"/>
              <v:shadow color="#868686"/>
              <v:textbox style="mso-next-textbox:#_x0000_s1362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li</w:t>
                    </w:r>
                  </w:p>
                </w:txbxContent>
              </v:textbox>
            </v:shape>
            <v:shape id="_x0000_s1363" type="#_x0000_t202" style="position:absolute;left:14020;top:210;width:1230;height:795;v-text-anchor:middle" strokeweight="1pt">
              <v:stroke dashstyle="dash"/>
              <v:shadow color="#868686"/>
              <v:textbox style="mso-next-textbox:#_x0000_s1363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Ali</w:t>
                    </w:r>
                  </w:p>
                </w:txbxContent>
              </v:textbox>
            </v:shape>
            <v:shape id="_x0000_s1364" type="#_x0000_t202" style="position:absolute;left:15357;top:210;width:1230;height:795;v-text-anchor:middle" strokeweight="1pt">
              <v:stroke dashstyle="dash"/>
              <v:shadow color="#868686"/>
              <v:textbox style="mso-next-textbox:#_x0000_s1364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eli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365" style="position:absolute;margin-left:-4.3pt;margin-top:148.8pt;width:395.15pt;height:39.75pt;z-index:251758592" coordorigin="8684,210" coordsize="7903,795">
            <v:shape id="_x0000_s1366" type="#_x0000_t202" style="position:absolute;left:8684;top:210;width:1230;height:795;v-text-anchor:middle" strokeweight="1pt">
              <v:stroke dashstyle="dash"/>
              <v:shadow color="#868686"/>
              <v:textbox style="mso-next-textbox:#_x0000_s1366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t</w:t>
                    </w:r>
                  </w:p>
                </w:txbxContent>
              </v:textbox>
            </v:shape>
            <v:shape id="_x0000_s1367" type="#_x0000_t202" style="position:absolute;left:10017;top:210;width:1230;height:795;v-text-anchor:middle" strokeweight="1pt">
              <v:stroke dashstyle="dash"/>
              <v:shadow color="#868686"/>
              <v:textbox style="mso-next-textbox:#_x0000_s1367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368" type="#_x0000_t202" style="position:absolute;left:11354;top:210;width:1230;height:795;v-text-anchor:middle" strokeweight="1pt">
              <v:stroke dashstyle="dash"/>
              <v:shadow color="#868686"/>
              <v:textbox style="mso-next-textbox:#_x0000_s1368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tat</w:t>
                    </w:r>
                  </w:p>
                </w:txbxContent>
              </v:textbox>
            </v:shape>
            <v:shape id="_x0000_s1369" type="#_x0000_t202" style="position:absolute;left:12687;top:210;width:1230;height:795;v-text-anchor:middle" strokeweight="1pt">
              <v:stroke dashstyle="dash"/>
              <v:shadow color="#868686"/>
              <v:textbox style="mso-next-textbox:#_x0000_s1369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tal</w:t>
                    </w:r>
                  </w:p>
                </w:txbxContent>
              </v:textbox>
            </v:shape>
            <v:shape id="_x0000_s1370" type="#_x0000_t202" style="position:absolute;left:14020;top:210;width:1230;height:795;v-text-anchor:middle" strokeweight="1pt">
              <v:stroke dashstyle="dash"/>
              <v:shadow color="#868686"/>
              <v:textbox style="mso-next-textbox:#_x0000_s1370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tel</w:t>
                    </w:r>
                  </w:p>
                </w:txbxContent>
              </v:textbox>
            </v:shape>
            <v:shape id="_x0000_s1371" type="#_x0000_t202" style="position:absolute;left:15357;top:210;width:1230;height:795;v-text-anchor:middle" strokeweight="1pt">
              <v:stroke dashstyle="dash"/>
              <v:shadow color="#868686"/>
              <v:textbox style="mso-next-textbox:#_x0000_s1371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tet</w:t>
                    </w:r>
                  </w:p>
                </w:txbxContent>
              </v:textbox>
            </v:shape>
          </v:group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                                           </w: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shape id="_x0000_s1372" type="#_x0000_t202" style="position:absolute;left:0;text-align:left;margin-left:287.5pt;margin-top:36.8pt;width:103.35pt;height:39.75pt;z-index:251765760;v-text-anchor:middle" strokeweight="1pt">
            <v:stroke dashstyle="dash"/>
            <v:shadow color="#868686"/>
            <v:textbox style="mso-next-textbox:#_x0000_s1372">
              <w:txbxContent>
                <w:p w:rsidR="00DF360D" w:rsidRPr="00A56391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56391"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3" type="#_x0000_t202" style="position:absolute;left:0;text-align:left;margin-left:195.85pt;margin-top:36.8pt;width:82pt;height:39.75pt;z-index:251764736;v-text-anchor:middle" strokeweight="1pt">
            <v:stroke dashstyle="dash"/>
            <v:shadow color="#868686"/>
            <v:textbox style="mso-next-textbox:#_x0000_s1373">
              <w:txbxContent>
                <w:p w:rsidR="00DF360D" w:rsidRPr="00A56391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56391"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4" type="#_x0000_t202" style="position:absolute;left:0;text-align:left;margin-left:129.2pt;margin-top:36.8pt;width:61.5pt;height:39.75pt;z-index:251763712;v-text-anchor:middle" strokeweight="1pt">
            <v:stroke dashstyle="dash"/>
            <v:shadow color="#868686"/>
            <v:textbox style="mso-next-textbox:#_x0000_s1374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5" type="#_x0000_t202" style="position:absolute;left:0;text-align:left;margin-left:62.35pt;margin-top:36.8pt;width:61.5pt;height:39.75pt;z-index:251762688;v-text-anchor:middle" strokeweight="1pt">
            <v:stroke dashstyle="dash"/>
            <v:shadow color="#868686"/>
            <v:textbox style="mso-next-textbox:#_x0000_s1375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6" type="#_x0000_t202" style="position:absolute;left:0;text-align:left;margin-left:-4.3pt;margin-top:36.8pt;width:61.5pt;height:39.75pt;z-index:251761664;v-text-anchor:middle" strokeweight="1pt">
            <v:stroke dashstyle="dash"/>
            <v:shadow color="#868686"/>
            <v:textbox style="mso-next-textbox:#_x0000_s1376">
              <w:txbxContent>
                <w:p w:rsidR="00DF360D" w:rsidRPr="003701F0" w:rsidRDefault="00DF360D" w:rsidP="00AA189F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group id="_x0000_s1377" style="position:absolute;left:0;text-align:left;margin-left:-4.3pt;margin-top:.2pt;width:395.15pt;height:39.75pt;z-index:251760640" coordorigin="8684,210" coordsize="7903,795">
            <v:shape id="_x0000_s1378" type="#_x0000_t202" style="position:absolute;left:8684;top:210;width:1230;height:795;v-text-anchor:middle" strokeweight="1pt">
              <v:stroke dashstyle="dash"/>
              <v:shadow color="#868686"/>
              <v:textbox style="mso-next-textbox:#_x0000_s1378">
                <w:txbxContent>
                  <w:p w:rsidR="00DF360D" w:rsidRPr="003701F0" w:rsidRDefault="00DF360D" w:rsidP="00AA189F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o</w:t>
                    </w:r>
                  </w:p>
                </w:txbxContent>
              </v:textbox>
            </v:shape>
            <v:shape id="_x0000_s1379" type="#_x0000_t202" style="position:absolute;left:10017;top:210;width:1230;height:795;v-text-anchor:middle" strokeweight="1pt">
              <v:stroke dashstyle="dash"/>
              <v:shadow color="#868686"/>
              <v:textbox style="mso-next-textbox:#_x0000_s1379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on</w:t>
                    </w:r>
                  </w:p>
                </w:txbxContent>
              </v:textbox>
            </v:shape>
            <v:shape id="_x0000_s1380" type="#_x0000_t202" style="position:absolute;left:11354;top:210;width:1230;height:795;v-text-anchor:middle" strokeweight="1pt">
              <v:stroke dashstyle="dash"/>
              <v:shadow color="#868686"/>
              <v:textbox style="mso-next-textbox:#_x0000_s1380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ono</w:t>
                    </w:r>
                  </w:p>
                </w:txbxContent>
              </v:textbox>
            </v:shape>
            <v:shape id="_x0000_s1381" type="#_x0000_t202" style="position:absolute;left:12687;top:210;width:1230;height:795;v-text-anchor:middle" strokeweight="1pt">
              <v:stroke dashstyle="dash"/>
              <v:shadow color="#868686"/>
              <v:textbox style="mso-next-textbox:#_x0000_s1381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no</w:t>
                    </w:r>
                  </w:p>
                </w:txbxContent>
              </v:textbox>
            </v:shape>
            <v:shape id="_x0000_s1382" type="#_x0000_t202" style="position:absolute;left:14020;top:210;width:1230;height:795;v-text-anchor:middle" strokeweight="1pt">
              <v:stroke dashstyle="dash"/>
              <v:shadow color="#868686"/>
              <v:textbox style="mso-next-textbox:#_x0000_s1382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not</w:t>
                    </w:r>
                  </w:p>
                </w:txbxContent>
              </v:textbox>
            </v:shape>
            <v:shape id="_x0000_s1383" type="#_x0000_t202" style="position:absolute;left:15357;top:210;width:1230;height:795;v-text-anchor:middle" strokeweight="1pt">
              <v:stroke dashstyle="dash"/>
              <v:shadow color="#868686"/>
              <v:textbox style="mso-next-textbox:#_x0000_s1383">
                <w:txbxContent>
                  <w:p w:rsidR="00DF360D" w:rsidRPr="0055717A" w:rsidRDefault="00DF360D" w:rsidP="00AA189F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no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AA189F">
      <w:pPr>
        <w:spacing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shape id="_x0000_s1384" type="#_x0000_t202" style="position:absolute;left:0;text-align:left;margin-left:262.5pt;margin-top:3.75pt;width:128.35pt;height:39.75pt;z-index:251770880;v-text-anchor:middle" strokeweight="1pt">
            <v:stroke dashstyle="dash"/>
            <v:shadow color="#868686"/>
            <v:textbox style="mso-next-textbox:#_x0000_s1384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rar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5" type="#_x0000_t202" style="position:absolute;left:0;text-align:left;margin-left:195.85pt;margin-top:3.75pt;width:61.5pt;height:39.75pt;z-index:251769856;v-text-anchor:middle" strokeweight="1pt">
            <v:stroke dashstyle="dash"/>
            <v:shadow color="#868686"/>
            <v:textbox style="mso-next-textbox:#_x0000_s1385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6" type="#_x0000_t202" style="position:absolute;left:0;text-align:left;margin-left:129.2pt;margin-top:3.75pt;width:61.5pt;height:39.75pt;z-index:251768832;v-text-anchor:middle" strokeweight="1pt">
            <v:stroke dashstyle="dash"/>
            <v:shadow color="#868686"/>
            <v:textbox style="mso-next-textbox:#_x0000_s1386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7" type="#_x0000_t202" style="position:absolute;left:0;text-align:left;margin-left:62.35pt;margin-top:3.75pt;width:61.5pt;height:39.75pt;z-index:251767808;v-text-anchor:middle" strokeweight="1pt">
            <v:stroke dashstyle="dash"/>
            <v:shadow color="#868686"/>
            <v:textbox style="mso-next-textbox:#_x0000_s1387">
              <w:txbxContent>
                <w:p w:rsidR="00DF360D" w:rsidRPr="0055717A" w:rsidRDefault="00DF360D" w:rsidP="00AA189F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8" type="#_x0000_t202" style="position:absolute;left:0;text-align:left;margin-left:-4.3pt;margin-top:3.75pt;width:61.5pt;height:39.75pt;z-index:251766784;v-text-anchor:middle" strokeweight="1pt">
            <v:stroke dashstyle="dash"/>
            <v:shadow color="#868686"/>
            <v:textbox style="mso-next-textbox:#_x0000_s1388">
              <w:txbxContent>
                <w:p w:rsidR="00DF360D" w:rsidRPr="003701F0" w:rsidRDefault="00DF360D" w:rsidP="00AA189F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</w:p>
    <w:p w:rsidR="00DF360D" w:rsidRPr="00303B00" w:rsidRDefault="00DF360D" w:rsidP="00AA189F">
      <w:pPr>
        <w:spacing w:line="240" w:lineRule="auto"/>
        <w:rPr>
          <w:rFonts w:ascii="Hand writing Mutlu" w:hAnsi="Hand writing Mutlu"/>
          <w:b/>
          <w:sz w:val="30"/>
          <w:szCs w:val="30"/>
        </w:rPr>
      </w:pPr>
    </w:p>
    <w:p w:rsidR="00DF360D" w:rsidRPr="00303B00" w:rsidRDefault="00DF360D" w:rsidP="00AA189F">
      <w:pPr>
        <w:spacing w:line="240" w:lineRule="auto"/>
        <w:rPr>
          <w:rFonts w:ascii="Hand writing Mutlu" w:hAnsi="Hand writing Mutlu"/>
          <w:b/>
          <w:sz w:val="30"/>
          <w:szCs w:val="30"/>
          <w:u w:val="single"/>
        </w:rPr>
      </w:pPr>
      <w:r w:rsidRPr="00303B00">
        <w:rPr>
          <w:rFonts w:ascii="Hand writing Mutlu" w:hAnsi="Hand writing Mutlu"/>
          <w:b/>
          <w:sz w:val="30"/>
          <w:szCs w:val="30"/>
          <w:u w:val="single"/>
        </w:rPr>
        <w:t>nota Rana ortala tarla nereni litre lira ara ora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a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r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A25B27">
              <w:rPr>
                <w:rFonts w:ascii="Hand writing Mutlu" w:hAnsi="Hand writing Mutlu"/>
                <w:b/>
                <w:sz w:val="28"/>
                <w:szCs w:val="28"/>
              </w:rPr>
              <w:t>i</w:t>
            </w:r>
          </w:p>
        </w:tc>
      </w:tr>
    </w:tbl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89" type="#_x0000_t32" style="position:absolute;margin-left:326.1pt;margin-top:39.05pt;width:30pt;height:23.25pt;flip:x;z-index:25174118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390" type="#_x0000_t32" style="position:absolute;margin-left:294.6pt;margin-top:39.05pt;width:27pt;height:23.25pt;z-index:251740160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391" type="#_x0000_t32" style="position:absolute;margin-left:184.45pt;margin-top:39.05pt;width:30pt;height:23.25pt;flip:x;z-index:251739136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392" type="#_x0000_t32" style="position:absolute;margin-left:152.95pt;margin-top:39.05pt;width:27pt;height:23.25pt;z-index:25173811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393" type="#_x0000_t202" style="position:absolute;margin-left:328.35pt;margin-top:-.7pt;width:61.5pt;height:39.75pt;z-index:251735040;mso-position-horizontal-relative:text;mso-position-vertical-relative:text;v-text-anchor:middle" strokeweight="1pt">
            <v:stroke dashstyle="dash"/>
            <v:shadow color="#868686"/>
            <v:textbox style="mso-next-textbox:#_x0000_s1393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4" type="#_x0000_t202" style="position:absolute;margin-left:262.35pt;margin-top:-.7pt;width:61.5pt;height:39.75pt;z-index:251734016;mso-position-horizontal-relative:text;mso-position-vertical-relative:text;v-text-anchor:middle" strokeweight="1pt">
            <v:stroke dashstyle="dash"/>
            <v:shadow color="#868686"/>
            <v:textbox style="mso-next-textbox:#_x0000_s1394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5" type="#_x0000_t202" style="position:absolute;margin-left:184.45pt;margin-top:-.7pt;width:61.5pt;height:39.75pt;z-index:251732992;mso-position-horizontal-relative:text;mso-position-vertical-relative:text;v-text-anchor:middle" strokeweight="1pt">
            <v:stroke dashstyle="dash"/>
            <v:shadow color="#868686"/>
            <v:textbox style="mso-next-textbox:#_x0000_s1395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6" type="#_x0000_t202" style="position:absolute;margin-left:118.45pt;margin-top:-.7pt;width:61.5pt;height:39.75pt;z-index:251731968;mso-position-horizontal-relative:text;mso-position-vertical-relative:text;v-text-anchor:middle" strokeweight="1pt">
            <v:stroke dashstyle="dash"/>
            <v:shadow color="#868686"/>
            <v:textbox style="mso-next-textbox:#_x0000_s1396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7" type="#_x0000_t72" style="position:absolute;margin-left:-4.45pt;margin-top:-.7pt;width:111pt;height:1in;z-index:251730944;mso-position-horizontal-relative:text;mso-position-vertical-relative:text">
            <v:textbox>
              <w:txbxContent>
                <w:p w:rsidR="00DF360D" w:rsidRPr="00F72DDA" w:rsidRDefault="00DF360D" w:rsidP="003759E3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F72DDA">
                    <w:rPr>
                      <w:rFonts w:ascii="Hand writing Mutlu" w:hAnsi="Hand writing Mutlu"/>
                      <w:sz w:val="40"/>
                      <w:szCs w:val="40"/>
                    </w:rPr>
                    <w:t>r R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</w: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398" type="#_x0000_t202" style="position:absolute;margin-left:294.6pt;margin-top:5.65pt;width:61.5pt;height:39.75pt;z-index:251737088;v-text-anchor:middle" strokeweight="1pt">
            <v:stroke dashstyle="dash"/>
            <v:shadow color="#868686"/>
            <v:textbox style="mso-next-textbox:#_x0000_s1398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9" type="#_x0000_t202" style="position:absolute;margin-left:152.95pt;margin-top:5.65pt;width:61.5pt;height:39.75pt;z-index:251736064;v-text-anchor:middle" strokeweight="1pt">
            <v:stroke dashstyle="dash"/>
            <v:shadow color="#868686"/>
            <v:textbox style="mso-next-textbox:#_x0000_s1399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ar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400" style="position:absolute;margin-left:-4.45pt;margin-top:-3.7pt;width:395.15pt;height:39.75pt;z-index:251703296" coordorigin="8684,210" coordsize="7903,795">
            <v:shape id="_x0000_s1401" type="#_x0000_t202" style="position:absolute;left:8684;top:210;width:1230;height:795;v-text-anchor:middle" strokeweight="1pt">
              <v:stroke dashstyle="dash"/>
              <v:shadow color="#868686"/>
              <v:textbox style="mso-next-textbox:#_x0000_s1401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ar</w:t>
                    </w:r>
                  </w:p>
                </w:txbxContent>
              </v:textbox>
            </v:shape>
            <v:shape id="_x0000_s1402" type="#_x0000_t202" style="position:absolute;left:10017;top:210;width:1230;height:795;v-text-anchor:middle" strokeweight="1pt">
              <v:stroke dashstyle="dash"/>
              <v:shadow color="#868686"/>
              <v:textbox style="mso-next-textbox:#_x0000_s1402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er</w:t>
                    </w:r>
                  </w:p>
                </w:txbxContent>
              </v:textbox>
            </v:shape>
            <v:shape id="_x0000_s1403" type="#_x0000_t202" style="position:absolute;left:11354;top:210;width:1230;height:795;v-text-anchor:middle" strokeweight="1pt">
              <v:stroke dashstyle="dash"/>
              <v:shadow color="#868686"/>
              <v:textbox style="mso-next-textbox:#_x0000_s1403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ir</w:t>
                    </w:r>
                  </w:p>
                </w:txbxContent>
              </v:textbox>
            </v:shape>
            <v:shape id="_x0000_s1404" type="#_x0000_t202" style="position:absolute;left:12687;top:210;width:1230;height:795;v-text-anchor:middle" strokeweight="1pt">
              <v:stroke dashstyle="dash"/>
              <v:shadow color="#868686"/>
              <v:textbox style="mso-next-textbox:#_x0000_s1404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or</w:t>
                    </w:r>
                  </w:p>
                </w:txbxContent>
              </v:textbox>
            </v:shape>
            <v:shape id="_x0000_s1405" type="#_x0000_t202" style="position:absolute;left:14020;top:210;width:1230;height:795;v-text-anchor:middle" strokeweight="1pt">
              <v:stroke dashstyle="dash"/>
              <v:shadow color="#868686"/>
              <v:textbox style="mso-next-textbox:#_x0000_s1405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ra</w:t>
                    </w:r>
                  </w:p>
                </w:txbxContent>
              </v:textbox>
            </v:shape>
            <v:shape id="_x0000_s1406" type="#_x0000_t202" style="position:absolute;left:15357;top:210;width:1230;height:795;v-text-anchor:middle" strokeweight="1pt">
              <v:stroke dashstyle="dash"/>
              <v:shadow color="#868686"/>
              <v:textbox style="mso-next-textbox:#_x0000_s1406">
                <w:txbxContent>
                  <w:p w:rsidR="00DF360D" w:rsidRPr="0055717A" w:rsidRDefault="00DF360D" w:rsidP="003759E3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re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07" type="#_x0000_t202" style="position:absolute;margin-left:262.35pt;margin-top:.4pt;width:61.5pt;height:39.75pt;z-index:251708416;v-text-anchor:middle" strokeweight="1pt">
            <v:stroke dashstyle="dash"/>
            <v:shadow color="#868686"/>
            <v:textbox style="mso-next-textbox:#_x0000_s1407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8" type="#_x0000_t202" style="position:absolute;margin-left:195.7pt;margin-top:.4pt;width:61.5pt;height:39.75pt;z-index:251707392;v-text-anchor:middle" strokeweight="1pt">
            <v:stroke dashstyle="dash"/>
            <v:shadow color="#868686"/>
            <v:textbox style="mso-next-textbox:#_x0000_s1408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9" type="#_x0000_t202" style="position:absolute;margin-left:129.05pt;margin-top:.4pt;width:61.5pt;height:39.75pt;z-index:251706368;v-text-anchor:middle" strokeweight="1pt">
            <v:stroke dashstyle="dash"/>
            <v:shadow color="#868686"/>
            <v:textbox style="mso-next-textbox:#_x0000_s1409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0" type="#_x0000_t202" style="position:absolute;margin-left:62.2pt;margin-top:.4pt;width:61.5pt;height:39.75pt;z-index:251705344;v-text-anchor:middle" strokeweight="1pt">
            <v:stroke dashstyle="dash"/>
            <v:shadow color="#868686"/>
            <v:textbox style="mso-next-textbox:#_x0000_s1410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1" type="#_x0000_t202" style="position:absolute;margin-left:-4.45pt;margin-top:.4pt;width:61.5pt;height:39.75pt;z-index:251704320;v-text-anchor:middle" strokeweight="1pt">
            <v:stroke dashstyle="dash"/>
            <v:shadow color="#868686"/>
            <v:textbox style="mso-next-textbox:#_x0000_s1411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2" type="#_x0000_t202" style="position:absolute;margin-left:329.2pt;margin-top:.4pt;width:61.5pt;height:39.75pt;z-index:251709440;v-text-anchor:middle" strokeweight="1pt">
            <v:stroke dashstyle="dash"/>
            <v:shadow color="#868686"/>
            <v:textbox style="mso-next-textbox:#_x0000_s1412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ret</w:t>
                  </w:r>
                </w:p>
              </w:txbxContent>
            </v:textbox>
          </v:shape>
        </w:pic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13" type="#_x0000_t202" style="position:absolute;margin-left:262.35pt;margin-top:2.95pt;width:61.5pt;height:39.75pt;z-index:251714560;v-text-anchor:middle" strokeweight="1pt">
            <v:stroke dashstyle="dash"/>
            <v:shadow color="#868686"/>
            <v:textbox style="mso-next-textbox:#_x0000_s1413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4" type="#_x0000_t202" style="position:absolute;margin-left:195.7pt;margin-top:2.95pt;width:61.5pt;height:39.75pt;z-index:251713536;v-text-anchor:middle" strokeweight="1pt">
            <v:stroke dashstyle="dash"/>
            <v:shadow color="#868686"/>
            <v:textbox style="mso-next-textbox:#_x0000_s1414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5" type="#_x0000_t202" style="position:absolute;margin-left:129.05pt;margin-top:2.95pt;width:61.5pt;height:39.75pt;z-index:251712512;v-text-anchor:middle" strokeweight="1pt">
            <v:stroke dashstyle="dash"/>
            <v:shadow color="#868686"/>
            <v:textbox style="mso-next-textbox:#_x0000_s1415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6" type="#_x0000_t202" style="position:absolute;margin-left:62.2pt;margin-top:2.95pt;width:61.5pt;height:39.75pt;z-index:251711488;v-text-anchor:middle" strokeweight="1pt">
            <v:stroke dashstyle="dash"/>
            <v:shadow color="#868686"/>
            <v:textbox style="mso-next-textbox:#_x0000_s1416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rit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7" type="#_x0000_t202" style="position:absolute;margin-left:-4.45pt;margin-top:2.95pt;width:61.5pt;height:39.75pt;z-index:251710464;v-text-anchor:middle" strokeweight="1pt">
            <v:stroke dashstyle="dash"/>
            <v:shadow color="#868686"/>
            <v:textbox style="mso-next-textbox:#_x0000_s1417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8" type="#_x0000_t202" style="position:absolute;margin-left:329.2pt;margin-top:2.95pt;width:61.5pt;height:39.75pt;z-index:251715584;v-text-anchor:middle" strokeweight="1pt">
            <v:stroke dashstyle="dash"/>
            <v:shadow color="#868686"/>
            <v:textbox style="mso-next-textbox:#_x0000_s1418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</w:t>
                  </w:r>
                </w:p>
              </w:txbxContent>
            </v:textbox>
          </v:shape>
        </w:pic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19" type="#_x0000_t32" style="position:absolute;margin-left:326.1pt;margin-top:39.05pt;width:30pt;height:23.25pt;flip:x;z-index:251752448" o:connectortype="straight">
            <v:stroke endarrow="block"/>
          </v:shape>
        </w:pict>
      </w:r>
      <w:r>
        <w:rPr>
          <w:noProof/>
        </w:rPr>
        <w:pict>
          <v:shape id="_x0000_s1420" type="#_x0000_t32" style="position:absolute;margin-left:294.6pt;margin-top:39.05pt;width:27pt;height:23.25pt;z-index:251751424" o:connectortype="straight">
            <v:stroke endarrow="block"/>
          </v:shape>
        </w:pict>
      </w:r>
      <w:r>
        <w:rPr>
          <w:noProof/>
        </w:rPr>
        <w:pict>
          <v:shape id="_x0000_s1421" type="#_x0000_t32" style="position:absolute;margin-left:184.45pt;margin-top:39.05pt;width:30pt;height:23.25pt;flip:x;z-index:251750400" o:connectortype="straight">
            <v:stroke endarrow="block"/>
          </v:shape>
        </w:pict>
      </w:r>
      <w:r>
        <w:rPr>
          <w:noProof/>
        </w:rPr>
        <w:pict>
          <v:shape id="_x0000_s1422" type="#_x0000_t32" style="position:absolute;margin-left:152.95pt;margin-top:39.05pt;width:27pt;height:23.25pt;z-index:251749376" o:connectortype="straight">
            <v:stroke endarrow="block"/>
          </v:shape>
        </w:pict>
      </w:r>
      <w:r>
        <w:rPr>
          <w:noProof/>
        </w:rPr>
        <w:pict>
          <v:shape id="_x0000_s1423" type="#_x0000_t202" style="position:absolute;margin-left:328.35pt;margin-top:-.7pt;width:61.5pt;height:39.75pt;z-index:251746304;v-text-anchor:middle" strokeweight="1pt">
            <v:stroke dashstyle="dash"/>
            <v:shadow color="#868686"/>
            <v:textbox style="mso-next-textbox:#_x0000_s1423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4" type="#_x0000_t202" style="position:absolute;margin-left:262.35pt;margin-top:-.7pt;width:61.5pt;height:39.75pt;z-index:251745280;v-text-anchor:middle" strokeweight="1pt">
            <v:stroke dashstyle="dash"/>
            <v:shadow color="#868686"/>
            <v:textbox style="mso-next-textbox:#_x0000_s1424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5" type="#_x0000_t202" style="position:absolute;margin-left:184.45pt;margin-top:-.7pt;width:61.5pt;height:39.75pt;z-index:251744256;v-text-anchor:middle" strokeweight="1pt">
            <v:stroke dashstyle="dash"/>
            <v:shadow color="#868686"/>
            <v:textbox style="mso-next-textbox:#_x0000_s1425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6" type="#_x0000_t202" style="position:absolute;margin-left:118.45pt;margin-top:-.7pt;width:61.5pt;height:39.75pt;z-index:251743232;v-text-anchor:middle" strokeweight="1pt">
            <v:stroke dashstyle="dash"/>
            <v:shadow color="#868686"/>
            <v:textbox style="mso-next-textbox:#_x0000_s1426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7" type="#_x0000_t72" style="position:absolute;margin-left:-4.45pt;margin-top:-.7pt;width:111pt;height:1in;z-index:251742208">
            <v:textbox>
              <w:txbxContent>
                <w:p w:rsidR="00DF360D" w:rsidRPr="00F72DDA" w:rsidRDefault="00DF360D" w:rsidP="003759E3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F72DDA">
                    <w:rPr>
                      <w:rFonts w:ascii="Hand writing Mutlu" w:hAnsi="Hand writing Mutlu"/>
                      <w:sz w:val="40"/>
                      <w:szCs w:val="40"/>
                    </w:rPr>
                    <w:t>r R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28" type="#_x0000_t202" style="position:absolute;margin-left:294.6pt;margin-top:5.65pt;width:61.5pt;height:39.75pt;z-index:251748352;v-text-anchor:middle" strokeweight="1pt">
            <v:stroke dashstyle="dash"/>
            <v:shadow color="#868686"/>
            <v:textbox style="mso-next-textbox:#_x0000_s1428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9" type="#_x0000_t202" style="position:absolute;margin-left:152.95pt;margin-top:5.65pt;width:61.5pt;height:39.75pt;z-index:251747328;v-text-anchor:middle" strokeweight="1pt">
            <v:stroke dashstyle="dash"/>
            <v:shadow color="#868686"/>
            <v:textbox style="mso-next-textbox:#_x0000_s1429">
              <w:txbxContent>
                <w:p w:rsidR="00DF360D" w:rsidRPr="0055717A" w:rsidRDefault="00DF360D" w:rsidP="003759E3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</w: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30" type="#_x0000_t202" style="position:absolute;margin-left:195.7pt;margin-top:4.05pt;width:61.5pt;height:39.75pt;z-index:251719680;v-text-anchor:middle" strokeweight="1pt">
            <v:stroke dashstyle="dash"/>
            <v:shadow color="#868686"/>
            <v:textbox style="mso-next-textbox:#_x0000_s1430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1" type="#_x0000_t202" style="position:absolute;margin-left:129.05pt;margin-top:4.05pt;width:61.5pt;height:39.75pt;z-index:251718656;v-text-anchor:middle" strokeweight="1pt">
            <v:stroke dashstyle="dash"/>
            <v:shadow color="#868686"/>
            <v:textbox style="mso-next-textbox:#_x0000_s1431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2" type="#_x0000_t202" style="position:absolute;margin-left:62.2pt;margin-top:4.05pt;width:61.5pt;height:39.75pt;z-index:251717632;v-text-anchor:middle" strokeweight="1pt">
            <v:stroke dashstyle="dash"/>
            <v:shadow color="#868686"/>
            <v:textbox style="mso-next-textbox:#_x0000_s1432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3" type="#_x0000_t202" style="position:absolute;margin-left:-4.45pt;margin-top:4.05pt;width:61.5pt;height:39.75pt;z-index:251716608;v-text-anchor:middle" strokeweight="1pt">
            <v:stroke dashstyle="dash"/>
            <v:shadow color="#868686"/>
            <v:textbox style="mso-next-textbox:#_x0000_s1433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4" type="#_x0000_t202" style="position:absolute;margin-left:329.2pt;margin-top:4.05pt;width:61.5pt;height:39.75pt;z-index:251721728;v-text-anchor:middle" strokeweight="1pt">
            <v:stroke dashstyle="dash"/>
            <v:shadow color="#868686"/>
            <v:textbox style="mso-next-textbox:#_x0000_s1434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5" type="#_x0000_t202" style="position:absolute;margin-left:262.35pt;margin-top:4.05pt;width:61.5pt;height:39.75pt;z-index:251720704;v-text-anchor:middle" strokeweight="1pt">
            <v:stroke dashstyle="dash"/>
            <v:shadow color="#868686"/>
            <v:textbox style="mso-next-textbox:#_x0000_s1435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36" type="#_x0000_t202" style="position:absolute;margin-left:262.35pt;margin-top:3.6pt;width:72.95pt;height:39.75pt;z-index:251726848;v-text-anchor:middle" strokeweight="1pt">
            <v:stroke dashstyle="dash"/>
            <v:shadow color="#868686"/>
            <v:textbox style="mso-next-textbox:#_x0000_s1436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7" type="#_x0000_t202" style="position:absolute;margin-left:195.7pt;margin-top:3.6pt;width:61.5pt;height:39.75pt;z-index:251725824;v-text-anchor:middle" strokeweight="1pt">
            <v:stroke dashstyle="dash"/>
            <v:shadow color="#868686"/>
            <v:textbox style="mso-next-textbox:#_x0000_s1437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8" type="#_x0000_t202" style="position:absolute;margin-left:129.05pt;margin-top:3.6pt;width:61.5pt;height:39.75pt;z-index:251724800;v-text-anchor:middle" strokeweight="1pt">
            <v:stroke dashstyle="dash"/>
            <v:shadow color="#868686"/>
            <v:textbox style="mso-next-textbox:#_x0000_s1438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9" type="#_x0000_t202" style="position:absolute;margin-left:62.2pt;margin-top:3.6pt;width:61.5pt;height:39.75pt;z-index:251723776;v-text-anchor:middle" strokeweight="1pt">
            <v:stroke dashstyle="dash"/>
            <v:shadow color="#868686"/>
            <v:textbox style="mso-next-textbox:#_x0000_s1439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0" type="#_x0000_t202" style="position:absolute;margin-left:-4.45pt;margin-top:3.6pt;width:61.5pt;height:39.75pt;z-index:251722752;v-text-anchor:middle" strokeweight="1pt">
            <v:stroke dashstyle="dash"/>
            <v:shadow color="#868686"/>
            <v:textbox style="mso-next-textbox:#_x0000_s1440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</w:p>
              </w:txbxContent>
            </v:textbox>
          </v:shape>
        </w:pict>
      </w:r>
    </w:p>
    <w:p w:rsidR="00DF360D" w:rsidRPr="00303B00" w:rsidRDefault="00DF360D" w:rsidP="003759E3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41" type="#_x0000_t202" style="position:absolute;margin-left:289.45pt;margin-top:2.45pt;width:76.7pt;height:39.75pt;z-index:251754496;v-text-anchor:middle" strokeweight="1pt">
            <v:stroke dashstyle="dash"/>
            <v:shadow color="#868686"/>
            <v:textbox style="mso-next-textbox:#_x0000_s1441">
              <w:txbxContent>
                <w:p w:rsidR="00DF360D" w:rsidRPr="00124B91" w:rsidRDefault="00DF360D" w:rsidP="003759E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2" type="#_x0000_t202" style="position:absolute;margin-left:223.55pt;margin-top:2.45pt;width:61.5pt;height:39.75pt;z-index:251753472;v-text-anchor:middle" strokeweight="1pt">
            <v:stroke dashstyle="dash"/>
            <v:shadow color="#868686"/>
            <v:textbox style="mso-next-textbox:#_x0000_s1442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3" type="#_x0000_t202" style="position:absolute;margin-left:141.7pt;margin-top:2.45pt;width:76.7pt;height:39.75pt;z-index:251729920;v-text-anchor:middle" strokeweight="1pt">
            <v:stroke dashstyle="dash"/>
            <v:shadow color="#868686"/>
            <v:textbox style="mso-next-textbox:#_x0000_s1443">
              <w:txbxContent>
                <w:p w:rsidR="00DF360D" w:rsidRPr="00124B91" w:rsidRDefault="00DF360D" w:rsidP="003759E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4" type="#_x0000_t202" style="position:absolute;margin-left:62.2pt;margin-top:2.45pt;width:72.85pt;height:39.75pt;z-index:251728896;v-text-anchor:middle" strokeweight="1pt">
            <v:stroke dashstyle="dash"/>
            <v:shadow color="#868686"/>
            <v:textbox style="mso-next-textbox:#_x0000_s1444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5" type="#_x0000_t202" style="position:absolute;margin-left:-4.45pt;margin-top:2.45pt;width:61.5pt;height:39.75pt;z-index:251727872;v-text-anchor:middle" strokeweight="1pt">
            <v:stroke dashstyle="dash"/>
            <v:shadow color="#868686"/>
            <v:textbox style="mso-next-textbox:#_x0000_s1445">
              <w:txbxContent>
                <w:p w:rsidR="00DF360D" w:rsidRPr="00A25B27" w:rsidRDefault="00DF360D" w:rsidP="003759E3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ri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</w:t>
      </w:r>
    </w:p>
    <w:p w:rsidR="00DF360D" w:rsidRPr="00303B00" w:rsidRDefault="00DF360D" w:rsidP="002E1528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_x0000_i1043" type="#_x0000_t75" alt="12SCATF5WXGCAQU5RAKCAA0JSGUCABKOC6ECARN5ZWACAI6AB6RCAVN1T89CAC9QQPOCAU43290CA7NAO5KCAMK28QNCA2XX0TCCAVQM0RKCAN6U92BCA93ANZ0CAG9CHFQCAX2UGN4CA2VM72C.jpg" style="width:321.75pt;height:204.75pt;visibility:visible">
            <v:imagedata r:id="rId10" o:title=""/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446" style="position:absolute;margin-left:-3.1pt;margin-top:49pt;width:395.15pt;height:39.75pt;z-index:251555840" coordorigin="8684,210" coordsize="7903,795">
            <v:shape id="_x0000_s1447" type="#_x0000_t202" style="position:absolute;left:8684;top:210;width:1230;height:795;v-text-anchor:middle" strokeweight="1pt">
              <v:stroke dashstyle="dash"/>
              <v:shadow color="#868686"/>
              <v:textbox style="mso-next-textbox:#_x0000_s1447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l</w:t>
                    </w:r>
                  </w:p>
                </w:txbxContent>
              </v:textbox>
            </v:shape>
            <v:shape id="_x0000_s1448" type="#_x0000_t202" style="position:absolute;left:10017;top:210;width:1230;height:795;v-text-anchor:middle" strokeweight="1pt">
              <v:stroke dashstyle="dash"/>
              <v:shadow color="#868686"/>
              <v:textbox style="mso-next-textbox:#_x0000_s144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449" type="#_x0000_t202" style="position:absolute;left:11354;top:210;width:1230;height:795;v-text-anchor:middle" strokeweight="1pt">
              <v:stroke dashstyle="dash"/>
              <v:shadow color="#868686"/>
              <v:textbox style="mso-next-textbox:#_x0000_s144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450" type="#_x0000_t202" style="position:absolute;left:12687;top:210;width:1230;height:795;v-text-anchor:middle" strokeweight="1pt">
              <v:stroke dashstyle="dash"/>
              <v:shadow color="#868686"/>
              <v:textbox style="mso-next-textbox:#_x0000_s145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  <v:shape id="_x0000_s1451" type="#_x0000_t202" style="position:absolute;left:14020;top:210;width:1230;height:795;v-text-anchor:middle" strokeweight="1pt">
              <v:stroke dashstyle="dash"/>
              <v:shadow color="#868686"/>
              <v:textbox style="mso-next-textbox:#_x0000_s145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lala</w:t>
                    </w:r>
                  </w:p>
                </w:txbxContent>
              </v:textbox>
            </v:shape>
            <v:shape id="_x0000_s1452" type="#_x0000_t202" style="position:absolute;left:15357;top:210;width:1230;height:795;v-text-anchor:middle" strokeweight="1pt">
              <v:stroke dashstyle="dash"/>
              <v:shadow color="#868686"/>
              <v:textbox style="mso-next-textbox:#_x0000_s145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lale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453" style="position:absolute;margin-left:-3.1pt;margin-top:98.25pt;width:395.15pt;height:39.75pt;z-index:251554816" coordorigin="8684,210" coordsize="7903,795">
            <v:shape id="_x0000_s1454" type="#_x0000_t202" style="position:absolute;left:8684;top:210;width:1230;height:795;v-text-anchor:middle" strokeweight="1pt">
              <v:stroke dashstyle="dash"/>
              <v:shadow color="#868686"/>
              <v:textbox style="mso-next-textbox:#_x0000_s1454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1455" type="#_x0000_t202" style="position:absolute;left:10017;top:210;width:1230;height:795;v-text-anchor:middle" strokeweight="1pt">
              <v:stroke dashstyle="dash"/>
              <v:shadow color="#868686"/>
              <v:textbox style="mso-next-textbox:#_x0000_s145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</w:t>
                    </w:r>
                  </w:p>
                </w:txbxContent>
              </v:textbox>
            </v:shape>
            <v:shape id="_x0000_s1456" type="#_x0000_t202" style="position:absolute;left:11354;top:210;width:1230;height:795;v-text-anchor:middle" strokeweight="1pt">
              <v:stroke dashstyle="dash"/>
              <v:shadow color="#868686"/>
              <v:textbox style="mso-next-textbox:#_x0000_s145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ala</w:t>
                    </w:r>
                  </w:p>
                </w:txbxContent>
              </v:textbox>
            </v:shape>
            <v:shape id="_x0000_s1457" type="#_x0000_t202" style="position:absolute;left:12687;top:210;width:1230;height:795;v-text-anchor:middle" strokeweight="1pt">
              <v:stroke dashstyle="dash"/>
              <v:shadow color="#868686"/>
              <v:textbox style="mso-next-textbox:#_x0000_s145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</w:p>
                </w:txbxContent>
              </v:textbox>
            </v:shape>
            <v:shape id="_x0000_s1458" type="#_x0000_t202" style="position:absolute;left:14020;top:210;width:1230;height:795;v-text-anchor:middle" strokeweight="1pt">
              <v:stroke dashstyle="dash"/>
              <v:shadow color="#868686"/>
              <v:textbox style="mso-next-textbox:#_x0000_s145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lal</w:t>
                    </w:r>
                  </w:p>
                </w:txbxContent>
              </v:textbox>
            </v:shape>
            <v:shape id="_x0000_s1459" type="#_x0000_t202" style="position:absolute;left:15357;top:210;width:1230;height:795;v-text-anchor:middle" strokeweight="1pt">
              <v:stroke dashstyle="dash"/>
              <v:shadow color="#868686"/>
              <v:textbox style="mso-next-textbox:#_x0000_s145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lat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460" style="position:absolute;margin-left:-3.1pt;margin-top:148.8pt;width:395.15pt;height:39.75pt;z-index:251556864" coordorigin="8684,210" coordsize="7903,795">
            <v:shape id="_x0000_s1461" type="#_x0000_t202" style="position:absolute;left:8684;top:210;width:1230;height:795;v-text-anchor:middle" strokeweight="1pt">
              <v:stroke dashstyle="dash"/>
              <v:shadow color="#868686"/>
              <v:textbox style="mso-next-textbox:#_x0000_s1461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t</w:t>
                    </w:r>
                  </w:p>
                </w:txbxContent>
              </v:textbox>
            </v:shape>
            <v:shape id="_x0000_s1462" type="#_x0000_t202" style="position:absolute;left:10017;top:210;width:1230;height:795;v-text-anchor:middle" strokeweight="1pt">
              <v:stroke dashstyle="dash"/>
              <v:shadow color="#868686"/>
              <v:textbox style="mso-next-textbox:#_x0000_s146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</w:p>
                </w:txbxContent>
              </v:textbox>
            </v:shape>
            <v:shape id="_x0000_s1463" type="#_x0000_t202" style="position:absolute;left:11354;top:210;width:1230;height:795;v-text-anchor:middle" strokeweight="1pt">
              <v:stroke dashstyle="dash"/>
              <v:shadow color="#868686"/>
              <v:textbox style="mso-next-textbox:#_x0000_s146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tat</w:t>
                    </w:r>
                  </w:p>
                </w:txbxContent>
              </v:textbox>
            </v:shape>
            <v:shape id="_x0000_s1464" type="#_x0000_t202" style="position:absolute;left:12687;top:210;width:1230;height:795;v-text-anchor:middle" strokeweight="1pt">
              <v:stroke dashstyle="dash"/>
              <v:shadow color="#868686"/>
              <v:textbox style="mso-next-textbox:#_x0000_s146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tal</w:t>
                    </w:r>
                  </w:p>
                </w:txbxContent>
              </v:textbox>
            </v:shape>
            <v:shape id="_x0000_s1465" type="#_x0000_t202" style="position:absolute;left:14020;top:210;width:1230;height:795;v-text-anchor:middle" strokeweight="1pt">
              <v:stroke dashstyle="dash"/>
              <v:shadow color="#868686"/>
              <v:textbox style="mso-next-textbox:#_x0000_s146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tel</w:t>
                    </w:r>
                  </w:p>
                </w:txbxContent>
              </v:textbox>
            </v:shape>
            <v:shape id="_x0000_s1466" type="#_x0000_t202" style="position:absolute;left:15357;top:210;width:1230;height:795;v-text-anchor:middle" strokeweight="1pt">
              <v:stroke dashstyle="dash"/>
              <v:shadow color="#868686"/>
              <v:textbox style="mso-next-textbox:#_x0000_s146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tet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467" style="position:absolute;margin-left:-3.1pt;margin-top:-.7pt;width:395.15pt;height:39.75pt;z-index:251553792" coordorigin="8684,210" coordsize="7903,795">
            <v:shape id="_x0000_s1468" type="#_x0000_t202" style="position:absolute;left:8684;top:210;width:1230;height:795;v-text-anchor:middle" strokeweight="1pt">
              <v:stroke dashstyle="dash"/>
              <v:shadow color="#868686"/>
              <v:textbox style="mso-next-textbox:#_x0000_s1468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3701F0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e</w:t>
                    </w:r>
                  </w:p>
                </w:txbxContent>
              </v:textbox>
            </v:shape>
            <v:shape id="_x0000_s1469" type="#_x0000_t202" style="position:absolute;left:10017;top:210;width:1230;height:795;v-text-anchor:middle" strokeweight="1pt">
              <v:stroke dashstyle="dash"/>
              <v:shadow color="#868686"/>
              <v:textbox style="mso-next-textbox:#_x0000_s146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</w:t>
                    </w:r>
                  </w:p>
                </w:txbxContent>
              </v:textbox>
            </v:shape>
            <v:shape id="_x0000_s1470" type="#_x0000_t202" style="position:absolute;left:11354;top:210;width:1230;height:795;v-text-anchor:middle" strokeweight="1pt">
              <v:stroke dashstyle="dash"/>
              <v:shadow color="#868686"/>
              <v:textbox style="mso-next-textbox:#_x0000_s147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ele</w:t>
                    </w:r>
                  </w:p>
                </w:txbxContent>
              </v:textbox>
            </v:shape>
            <v:shape id="_x0000_s1471" type="#_x0000_t202" style="position:absolute;left:12687;top:210;width:1230;height:795;v-text-anchor:middle" strokeweight="1pt">
              <v:stroke dashstyle="dash"/>
              <v:shadow color="#868686"/>
              <v:textbox style="mso-next-textbox:#_x0000_s147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472" type="#_x0000_t202" style="position:absolute;left:14020;top:210;width:1230;height:795;v-text-anchor:middle" strokeweight="1pt">
              <v:stroke dashstyle="dash"/>
              <v:shadow color="#868686"/>
              <v:textbox style="mso-next-textbox:#_x0000_s147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lel</w:t>
                    </w:r>
                  </w:p>
                </w:txbxContent>
              </v:textbox>
            </v:shape>
            <v:shape id="_x0000_s1473" type="#_x0000_t202" style="position:absolute;left:15357;top:210;width:1230;height:795;v-text-anchor:middle" strokeweight="1pt">
              <v:stroke dashstyle="dash"/>
              <v:shadow color="#868686"/>
              <v:textbox style="mso-next-textbox:#_x0000_s147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let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474" style="position:absolute;margin-left:-3.1pt;margin-top:25.65pt;width:395.15pt;height:39.75pt;z-index:251557888" coordorigin="8684,210" coordsize="7903,795">
            <v:shape id="_x0000_s1475" type="#_x0000_t202" style="position:absolute;left:8684;top:210;width:1230;height:795;v-text-anchor:middle" strokeweight="1pt">
              <v:stroke dashstyle="dash"/>
              <v:shadow color="#868686"/>
              <v:textbox style="mso-next-textbox:#_x0000_s1475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476" type="#_x0000_t202" style="position:absolute;left:10017;top:210;width:1230;height:795;v-text-anchor:middle" strokeweight="1pt">
              <v:stroke dashstyle="dash"/>
              <v:shadow color="#868686"/>
              <v:textbox style="mso-next-textbox:#_x0000_s147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il</w:t>
                    </w:r>
                  </w:p>
                </w:txbxContent>
              </v:textbox>
            </v:shape>
            <v:shape id="_x0000_s1477" type="#_x0000_t202" style="position:absolute;left:11354;top:210;width:1230;height:795;v-text-anchor:middle" strokeweight="1pt">
              <v:stroke dashstyle="dash"/>
              <v:shadow color="#868686"/>
              <v:textbox style="mso-next-textbox:#_x0000_s147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ili</w:t>
                    </w:r>
                  </w:p>
                </w:txbxContent>
              </v:textbox>
            </v:shape>
            <v:shape id="_x0000_s1478" type="#_x0000_t202" style="position:absolute;left:12687;top:210;width:1230;height:795;v-text-anchor:middle" strokeweight="1pt">
              <v:stroke dashstyle="dash"/>
              <v:shadow color="#868686"/>
              <v:textbox style="mso-next-textbox:#_x0000_s147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li</w:t>
                    </w:r>
                  </w:p>
                </w:txbxContent>
              </v:textbox>
            </v:shape>
            <v:shape id="_x0000_s1479" type="#_x0000_t202" style="position:absolute;left:14020;top:210;width:1230;height:795;v-text-anchor:middle" strokeweight="1pt">
              <v:stroke dashstyle="dash"/>
              <v:shadow color="#868686"/>
              <v:textbox style="mso-next-textbox:#_x0000_s147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Ali</w:t>
                    </w:r>
                  </w:p>
                </w:txbxContent>
              </v:textbox>
            </v:shape>
            <v:shape id="_x0000_s1480" type="#_x0000_t202" style="position:absolute;left:15357;top:210;width:1230;height:795;v-text-anchor:middle" strokeweight="1pt">
              <v:stroke dashstyle="dash"/>
              <v:shadow color="#868686"/>
              <v:textbox style="mso-next-textbox:#_x0000_s148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eli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481" style="position:absolute;margin-left:-3.1pt;margin-top:16.2pt;width:395.15pt;height:39.75pt;z-index:251558912" coordorigin="8684,210" coordsize="7903,795">
            <v:shape id="_x0000_s1482" type="#_x0000_t202" style="position:absolute;left:8684;top:210;width:1230;height:795;v-text-anchor:middle" strokeweight="1pt">
              <v:stroke dashstyle="dash"/>
              <v:shadow color="#868686"/>
              <v:textbox style="mso-next-textbox:#_x0000_s1482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483" type="#_x0000_t202" style="position:absolute;left:10017;top:210;width:1230;height:795;v-text-anchor:middle" strokeweight="1pt">
              <v:stroke dashstyle="dash"/>
              <v:shadow color="#868686"/>
              <v:textbox style="mso-next-textbox:#_x0000_s148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it</w:t>
                    </w:r>
                  </w:p>
                </w:txbxContent>
              </v:textbox>
            </v:shape>
            <v:shape id="_x0000_s1484" type="#_x0000_t202" style="position:absolute;left:11354;top:210;width:1230;height:795;v-text-anchor:middle" strokeweight="1pt">
              <v:stroke dashstyle="dash"/>
              <v:shadow color="#868686"/>
              <v:textbox style="mso-next-textbox:#_x0000_s148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iti</w:t>
                    </w:r>
                  </w:p>
                </w:txbxContent>
              </v:textbox>
            </v:shape>
            <v:shape id="_x0000_s1485" type="#_x0000_t202" style="position:absolute;left:12687;top:210;width:1230;height:795;v-text-anchor:middle" strokeweight="1pt">
              <v:stroke dashstyle="dash"/>
              <v:shadow color="#868686"/>
              <v:textbox style="mso-next-textbox:#_x0000_s1485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ti</w:t>
                    </w:r>
                  </w:p>
                </w:txbxContent>
              </v:textbox>
            </v:shape>
            <v:shape id="_x0000_s1486" type="#_x0000_t202" style="position:absolute;left:14020;top:210;width:1230;height:795;v-text-anchor:middle" strokeweight="1pt">
              <v:stroke dashstyle="dash"/>
              <v:shadow color="#868686"/>
              <v:textbox style="mso-next-textbox:#_x0000_s1486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itti</w:t>
                    </w:r>
                  </w:p>
                </w:txbxContent>
              </v:textbox>
            </v:shape>
            <v:shape id="_x0000_s1487" type="#_x0000_t202" style="position:absolute;left:15357;top:210;width:1230;height:795;v-text-anchor:middle" strokeweight="1pt">
              <v:stroke dashstyle="dash"/>
              <v:shadow color="#868686"/>
              <v:textbox style="mso-next-textbox:#_x0000_s148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te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488" style="position:absolute;margin-left:-3.1pt;margin-top:5.4pt;width:395.15pt;height:39.75pt;z-index:251559936" coordorigin="8684,210" coordsize="7903,795">
            <v:shape id="_x0000_s1489" type="#_x0000_t202" style="position:absolute;left:8684;top:210;width:1230;height:795;v-text-anchor:middle" strokeweight="1pt">
              <v:stroke dashstyle="dash"/>
              <v:shadow color="#868686"/>
              <v:textbox style="mso-next-textbox:#_x0000_s1489">
                <w:txbxContent>
                  <w:p w:rsidR="00DF360D" w:rsidRPr="003701F0" w:rsidRDefault="00DF360D" w:rsidP="00F254B7">
                    <w:pPr>
                      <w:jc w:val="center"/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490" type="#_x0000_t202" style="position:absolute;left:10017;top:210;width:1230;height:795;v-text-anchor:middle" strokeweight="1pt">
              <v:stroke dashstyle="dash"/>
              <v:shadow color="#868686"/>
              <v:textbox style="mso-next-textbox:#_x0000_s149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ti</w:t>
                    </w:r>
                  </w:p>
                </w:txbxContent>
              </v:textbox>
            </v:shape>
            <v:shape id="_x0000_s1491" type="#_x0000_t202" style="position:absolute;left:11354;top:210;width:1230;height:795;v-text-anchor:middle" strokeweight="1pt">
              <v:stroke dashstyle="dash"/>
              <v:shadow color="#868686"/>
              <v:textbox style="mso-next-textbox:#_x0000_s149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til</w:t>
                    </w:r>
                  </w:p>
                </w:txbxContent>
              </v:textbox>
            </v:shape>
            <v:shape id="_x0000_s1492" type="#_x0000_t202" style="position:absolute;left:12687;top:210;width:1230;height:795;v-text-anchor:middle" strokeweight="1pt">
              <v:stroke dashstyle="dash"/>
              <v:shadow color="#868686"/>
              <v:textbox style="mso-next-textbox:#_x0000_s149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til</w:t>
                    </w:r>
                  </w:p>
                </w:txbxContent>
              </v:textbox>
            </v:shape>
            <v:shape id="_x0000_s1493" type="#_x0000_t202" style="position:absolute;left:14020;top:210;width:1230;height:795;v-text-anchor:middle" strokeweight="1pt">
              <v:stroke dashstyle="dash"/>
              <v:shadow color="#868686"/>
              <v:textbox style="mso-next-textbox:#_x0000_s149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ta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ti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le</w:t>
                    </w:r>
                  </w:p>
                </w:txbxContent>
              </v:textbox>
            </v:shape>
            <v:shape id="_x0000_s1494" type="#_x0000_t202" style="position:absolute;left:15357;top:210;width:1230;height:795;v-text-anchor:middle" strokeweight="1pt">
              <v:stroke dashstyle="dash"/>
              <v:shadow color="#868686"/>
              <v:textbox style="mso-next-textbox:#_x0000_s149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  <w:r w:rsidRPr="00A25B27">
                      <w:rPr>
                        <w:rFonts w:ascii="Hand writing Mutlu" w:hAnsi="Hand writing Mutlu"/>
                        <w:color w:val="A6A6A6"/>
                        <w:sz w:val="36"/>
                        <w:szCs w:val="36"/>
                      </w:rPr>
                      <w:t>til</w:t>
                    </w:r>
                  </w:p>
                </w:txbxContent>
              </v:textbox>
            </v:shape>
          </v:group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</w:t>
      </w:r>
    </w:p>
    <w:p w:rsidR="00DF360D" w:rsidRPr="00303B00" w:rsidRDefault="00DF360D" w:rsidP="00F254B7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_x0000_i1044" type="#_x0000_t75" style="width:190.5pt;height:177pt;visibility:visible">
            <v:imagedata r:id="rId21" o:title=""/>
          </v:shape>
        </w:pict>
      </w:r>
    </w:p>
    <w:p w:rsidR="00DF360D" w:rsidRPr="00303B00" w:rsidRDefault="00DF360D" w:rsidP="00F254B7">
      <w:pPr>
        <w:spacing w:after="120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li </w:t>
      </w:r>
      <w:r w:rsidRPr="00303B00">
        <w:rPr>
          <w:rFonts w:ascii="Hand writing Mutlu" w:hAnsi="Hand writing Mutlu"/>
          <w:b/>
          <w:sz w:val="40"/>
          <w:szCs w:val="40"/>
        </w:rPr>
        <w:t xml:space="preserve">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le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</w:t>
      </w:r>
      <w:r w:rsidRPr="00303B00">
        <w:rPr>
          <w:rFonts w:ascii="Hand writing Mutlu" w:hAnsi="Hand writing Mutlu"/>
          <w:b/>
          <w:sz w:val="40"/>
          <w:szCs w:val="40"/>
        </w:rPr>
        <w:t xml:space="preserve">ta  el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el</w:t>
      </w:r>
      <w:r w:rsidRPr="00303B00">
        <w:rPr>
          <w:rFonts w:ascii="Hand writing Mutlu" w:hAnsi="Hand writing Mutlu"/>
          <w:b/>
          <w:sz w:val="40"/>
          <w:szCs w:val="40"/>
        </w:rPr>
        <w:t xml:space="preserve">li  </w:t>
      </w:r>
      <w:r w:rsidRPr="00A25B27">
        <w:rPr>
          <w:noProof/>
          <w:sz w:val="40"/>
          <w:szCs w:val="40"/>
        </w:rPr>
        <w:pict>
          <v:shape id="Resim 22" o:spid="_x0000_i1045" type="#_x0000_t75" alt="apple_BW" style="width:45pt;height:31.5pt;visibility:visible">
            <v:imagedata r:id="rId22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 tel 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le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b/>
          <w:sz w:val="40"/>
          <w:szCs w:val="40"/>
        </w:rPr>
        <w:t>la.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A25B27">
        <w:rPr>
          <w:noProof/>
          <w:sz w:val="40"/>
          <w:szCs w:val="40"/>
        </w:rPr>
        <w:pict>
          <v:shape id="Resim 25" o:spid="_x0000_i1046" type="#_x0000_t75" alt="Kopyası soccer_clipart_ball" style="width:38.25pt;height:26.25pt;visibility:visible">
            <v:imagedata r:id="rId23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at.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et</w:t>
      </w:r>
      <w:r w:rsidRPr="00303B00">
        <w:rPr>
          <w:rFonts w:ascii="Hand writing Mutlu" w:hAnsi="Hand writing Mutlu"/>
          <w:b/>
          <w:sz w:val="40"/>
          <w:szCs w:val="40"/>
        </w:rPr>
        <w:t xml:space="preserve">li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Resim 28" o:spid="_x0000_i1047" type="#_x0000_t75" alt="RVECA4IPGTGCA88Y36WCATYR78QCAQ7CUPHCAJH4MA2CADIU2UKCAOE24IYCADJUGT8CAL7AESECA39CFBNCACQU8HCCAL3N1YCCA6QPZYWCASNGTF2CAA6OEMLCAUO2J9WCALP22N3CAQ6EGDD" style="width:27pt;height:26.25pt;visibility:visible">
            <v:imagedata r:id="rId24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A</w:t>
      </w:r>
      <w:r w:rsidRPr="00303B00">
        <w:rPr>
          <w:rFonts w:ascii="Hand writing Mutlu" w:hAnsi="Hand writing Mutlu"/>
          <w:b/>
          <w:sz w:val="40"/>
          <w:szCs w:val="40"/>
        </w:rPr>
        <w:t xml:space="preserve">li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i</w:t>
      </w:r>
      <w:r w:rsidRPr="00303B00">
        <w:rPr>
          <w:rFonts w:ascii="Hand writing Mutlu" w:hAnsi="Hand writing Mutlu"/>
          <w:b/>
          <w:sz w:val="40"/>
          <w:szCs w:val="40"/>
        </w:rPr>
        <w:t xml:space="preserve">te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et</w:t>
      </w:r>
      <w:r w:rsidRPr="00303B00">
        <w:rPr>
          <w:rFonts w:ascii="Hand writing Mutlu" w:hAnsi="Hand writing Mutlu"/>
          <w:b/>
          <w:sz w:val="40"/>
          <w:szCs w:val="40"/>
        </w:rPr>
        <w:t xml:space="preserve">li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48" type="#_x0000_t75" alt="RVECA4IPGTGCA88Y36WCATYR78QCAQ7CUPHCAJH4MA2CADIU2UKCAOE24IYCADJUGT8CAL7AESECA39CFBNCACQU8HCCAL3N1YCCA6QPZYWCASNGTF2CAA6OEMLCAUO2J9WCALP22N3CAQ6EGDD" style="width:27pt;height:26.25pt;visibility:visible">
            <v:imagedata r:id="rId24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at.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49" type="#_x0000_t75" alt="Kopyası soccer_clipart_ball" style="width:38.25pt;height:26.25pt;visibility:visible">
            <v:imagedata r:id="rId23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al 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38225E">
      <w:pPr>
        <w:spacing w:after="0" w:line="240" w:lineRule="auto"/>
        <w:ind w:firstLine="708"/>
        <w:jc w:val="center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Al İnal Al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İ</w:t>
      </w:r>
      <w:r w:rsidRPr="00303B00">
        <w:rPr>
          <w:rFonts w:ascii="Hand writing Mutlu" w:hAnsi="Hand writing Mutlu"/>
          <w:color w:val="A6A6A6"/>
          <w:sz w:val="40"/>
          <w:szCs w:val="40"/>
        </w:rPr>
        <w:t>nal</w:t>
      </w:r>
      <w:r w:rsidRPr="00303B00">
        <w:rPr>
          <w:rFonts w:ascii="Hand writing Mutlu" w:hAnsi="Hand writing Mutlu"/>
          <w:sz w:val="40"/>
          <w:szCs w:val="40"/>
        </w:rPr>
        <w:t xml:space="preserve">  O</w:t>
      </w:r>
      <w:r w:rsidRPr="00303B00">
        <w:rPr>
          <w:rFonts w:ascii="Hand writing Mutlu" w:hAnsi="Hand writing Mutlu"/>
          <w:color w:val="A6A6A6"/>
          <w:sz w:val="40"/>
          <w:szCs w:val="40"/>
        </w:rPr>
        <w:t>na</w:t>
      </w:r>
      <w:r w:rsidRPr="00303B00">
        <w:rPr>
          <w:rFonts w:ascii="Hand writing Mutlu" w:hAnsi="Hand writing Mutlu"/>
          <w:sz w:val="40"/>
          <w:szCs w:val="40"/>
        </w:rPr>
        <w:t>t</w:t>
      </w:r>
      <w:r w:rsidRPr="00303B00">
        <w:rPr>
          <w:sz w:val="40"/>
          <w:szCs w:val="40"/>
        </w:rPr>
        <w:t>’</w:t>
      </w:r>
      <w:r w:rsidRPr="00303B00">
        <w:rPr>
          <w:rFonts w:ascii="Hand writing Mutlu" w:hAnsi="Hand writing Mutlu"/>
          <w:sz w:val="40"/>
          <w:szCs w:val="40"/>
        </w:rPr>
        <w:t>a  at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O</w:t>
      </w:r>
      <w:r w:rsidRPr="00303B00">
        <w:rPr>
          <w:rFonts w:ascii="Hand writing Mutlu" w:hAnsi="Hand writing Mutlu"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sz w:val="40"/>
          <w:szCs w:val="40"/>
        </w:rPr>
        <w:t xml:space="preserve">  at  ot</w:t>
      </w:r>
      <w:r w:rsidRPr="00303B00">
        <w:rPr>
          <w:rFonts w:ascii="Hand writing Mutlu" w:hAnsi="Hand writing Mutlu"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İ</w:t>
      </w:r>
      <w:r w:rsidRPr="00303B00">
        <w:rPr>
          <w:rFonts w:ascii="Hand writing Mutlu" w:hAnsi="Hand writing Mutlu"/>
          <w:color w:val="A6A6A6"/>
          <w:sz w:val="40"/>
          <w:szCs w:val="40"/>
        </w:rPr>
        <w:t>nal</w:t>
      </w:r>
      <w:r w:rsidRPr="00303B00">
        <w:rPr>
          <w:rFonts w:ascii="Hand writing Mutlu" w:hAnsi="Hand writing Mutlu"/>
          <w:sz w:val="40"/>
          <w:szCs w:val="40"/>
        </w:rPr>
        <w:t xml:space="preserve">  Al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>n</w:t>
      </w:r>
      <w:r w:rsidRPr="00303B00">
        <w:rPr>
          <w:sz w:val="40"/>
          <w:szCs w:val="40"/>
        </w:rPr>
        <w:t>’</w:t>
      </w:r>
      <w:r w:rsidRPr="00303B00">
        <w:rPr>
          <w:rFonts w:ascii="Hand writing Mutlu" w:hAnsi="Hand writing Mutlu"/>
          <w:sz w:val="40"/>
          <w:szCs w:val="40"/>
        </w:rPr>
        <w:t>a  o</w:t>
      </w:r>
      <w:r w:rsidRPr="00303B00">
        <w:rPr>
          <w:rFonts w:ascii="Hand writing Mutlu" w:hAnsi="Hand writing Mutlu"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sz w:val="40"/>
          <w:szCs w:val="40"/>
        </w:rPr>
        <w:t>li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Al</w:t>
      </w:r>
      <w:r w:rsidRPr="00303B00">
        <w:rPr>
          <w:rFonts w:ascii="Hand writing Mutlu" w:hAnsi="Hand writing Mutlu"/>
          <w:color w:val="A6A6A6"/>
          <w:sz w:val="40"/>
          <w:szCs w:val="40"/>
        </w:rPr>
        <w:t>tan</w:t>
      </w:r>
      <w:r w:rsidRPr="00303B00">
        <w:rPr>
          <w:rFonts w:ascii="Hand writing Mutlu" w:hAnsi="Hand writing Mutlu"/>
          <w:sz w:val="40"/>
          <w:szCs w:val="40"/>
        </w:rPr>
        <w:t xml:space="preserve">  o  o</w:t>
      </w:r>
      <w:r w:rsidRPr="00303B00">
        <w:rPr>
          <w:rFonts w:ascii="Hand writing Mutlu" w:hAnsi="Hand writing Mutlu"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sz w:val="40"/>
          <w:szCs w:val="40"/>
        </w:rPr>
        <w:t>le  on  ta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sz w:val="40"/>
          <w:szCs w:val="40"/>
        </w:rPr>
        <w:t xml:space="preserve">  at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Nil  e</w:t>
      </w:r>
      <w:r w:rsidRPr="00303B00">
        <w:rPr>
          <w:rFonts w:ascii="Hand writing Mutlu" w:hAnsi="Hand writing Mutlu"/>
          <w:color w:val="A6A6A6"/>
          <w:sz w:val="40"/>
          <w:szCs w:val="40"/>
        </w:rPr>
        <w:t>lin</w:t>
      </w:r>
      <w:r w:rsidRPr="00303B00">
        <w:rPr>
          <w:rFonts w:ascii="Hand writing Mutlu" w:hAnsi="Hand writing Mutlu"/>
          <w:sz w:val="40"/>
          <w:szCs w:val="40"/>
        </w:rPr>
        <w:t>le  ol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 xml:space="preserve">  at,  al,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İ</w:t>
      </w:r>
      <w:r w:rsidRPr="00303B00">
        <w:rPr>
          <w:rFonts w:ascii="Hand writing Mutlu" w:hAnsi="Hand writing Mutlu"/>
          <w:color w:val="A6A6A6"/>
          <w:sz w:val="40"/>
          <w:szCs w:val="40"/>
        </w:rPr>
        <w:t xml:space="preserve">nal </w:t>
      </w:r>
      <w:r w:rsidRPr="00303B00">
        <w:rPr>
          <w:rFonts w:ascii="Hand writing Mutlu" w:hAnsi="Hand writing Mutlu"/>
          <w:sz w:val="40"/>
          <w:szCs w:val="40"/>
        </w:rPr>
        <w:t xml:space="preserve"> ton</w:t>
      </w:r>
      <w:r w:rsidRPr="00303B00">
        <w:rPr>
          <w:rFonts w:ascii="Hand writing Mutlu" w:hAnsi="Hand writing Mutlu"/>
          <w:color w:val="A6A6A6"/>
          <w:sz w:val="40"/>
          <w:szCs w:val="40"/>
        </w:rPr>
        <w:t>ton</w:t>
      </w:r>
      <w:r w:rsidRPr="00303B00">
        <w:rPr>
          <w:rFonts w:ascii="Hand writing Mutlu" w:hAnsi="Hand writing Mutlu"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Na</w:t>
      </w:r>
      <w:r w:rsidRPr="00303B00">
        <w:rPr>
          <w:rFonts w:ascii="Hand writing Mutlu" w:hAnsi="Hand writing Mutlu"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sz w:val="40"/>
          <w:szCs w:val="40"/>
        </w:rPr>
        <w:t xml:space="preserve">  o</w:t>
      </w:r>
      <w:r w:rsidRPr="00303B00">
        <w:rPr>
          <w:rFonts w:ascii="Hand writing Mutlu" w:hAnsi="Hand writing Mutlu"/>
          <w:color w:val="A6A6A6"/>
          <w:sz w:val="40"/>
          <w:szCs w:val="40"/>
        </w:rPr>
        <w:t>na</w:t>
      </w:r>
      <w:r w:rsidRPr="00303B00">
        <w:rPr>
          <w:rFonts w:ascii="Hand writing Mutlu" w:hAnsi="Hand writing Mutlu"/>
          <w:sz w:val="40"/>
          <w:szCs w:val="40"/>
        </w:rPr>
        <w:t xml:space="preserve">  an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sz w:val="40"/>
          <w:szCs w:val="40"/>
        </w:rPr>
        <w:t xml:space="preserve">  ol.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İ</w:t>
      </w:r>
      <w:r w:rsidRPr="00303B00">
        <w:rPr>
          <w:rFonts w:ascii="Hand writing Mutlu" w:hAnsi="Hand writing Mutlu"/>
          <w:color w:val="A6A6A6"/>
          <w:sz w:val="40"/>
          <w:szCs w:val="40"/>
        </w:rPr>
        <w:t>nal</w:t>
      </w:r>
      <w:r w:rsidRPr="00303B00">
        <w:rPr>
          <w:rFonts w:ascii="Hand writing Mutlu" w:hAnsi="Hand writing Mutlu"/>
          <w:sz w:val="40"/>
          <w:szCs w:val="40"/>
        </w:rPr>
        <w:t xml:space="preserve">  an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sz w:val="40"/>
          <w:szCs w:val="40"/>
        </w:rPr>
        <w:t>ne  et  al.</w:t>
      </w:r>
    </w:p>
    <w:p w:rsidR="00DF360D" w:rsidRPr="00303B00" w:rsidRDefault="00DF360D" w:rsidP="0038225E">
      <w:pPr>
        <w:spacing w:after="0" w:line="240" w:lineRule="auto"/>
        <w:rPr>
          <w:rFonts w:ascii="Hand writing Mutlu" w:hAnsi="Hand writing Mutlu"/>
          <w:sz w:val="40"/>
          <w:szCs w:val="40"/>
        </w:rPr>
      </w:pPr>
    </w:p>
    <w:p w:rsidR="00DF360D" w:rsidRPr="00303B00" w:rsidRDefault="00DF360D" w:rsidP="0038225E">
      <w:pPr>
        <w:jc w:val="center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O</w:t>
      </w:r>
      <w:r w:rsidRPr="00303B00">
        <w:rPr>
          <w:rFonts w:ascii="Hand writing Mutlu" w:hAnsi="Hand writing Mutlu"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sz w:val="40"/>
          <w:szCs w:val="40"/>
        </w:rPr>
        <w:t xml:space="preserve"> ile 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O</w:t>
      </w:r>
      <w:r w:rsidRPr="00303B00">
        <w:rPr>
          <w:rFonts w:ascii="Hand writing Mutlu" w:hAnsi="Hand writing Mutlu"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sz w:val="40"/>
          <w:szCs w:val="40"/>
        </w:rPr>
        <w:t xml:space="preserve">  i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 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 el  e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Nil  a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 xml:space="preserve">  ot  at.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O</w:t>
      </w:r>
      <w:r w:rsidRPr="00303B00">
        <w:rPr>
          <w:rFonts w:ascii="Hand writing Mutlu" w:hAnsi="Hand writing Mutlu"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sz w:val="40"/>
          <w:szCs w:val="40"/>
        </w:rPr>
        <w:t xml:space="preserve">  3  ta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sz w:val="40"/>
          <w:szCs w:val="40"/>
        </w:rPr>
        <w:t xml:space="preserve">  an</w:t>
      </w:r>
      <w:r w:rsidRPr="00303B00">
        <w:rPr>
          <w:rFonts w:ascii="Hand writing Mutlu" w:hAnsi="Hand writing Mutlu"/>
          <w:color w:val="A6A6A6"/>
          <w:sz w:val="40"/>
          <w:szCs w:val="40"/>
        </w:rPr>
        <w:t>ten</w:t>
      </w:r>
      <w:r w:rsidRPr="00303B00">
        <w:rPr>
          <w:rFonts w:ascii="Hand writing Mutlu" w:hAnsi="Hand writing Mutlu"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O</w:t>
      </w:r>
      <w:r w:rsidRPr="00303B00">
        <w:rPr>
          <w:rFonts w:ascii="Hand writing Mutlu" w:hAnsi="Hand writing Mutlu"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sz w:val="40"/>
          <w:szCs w:val="40"/>
        </w:rPr>
        <w:t xml:space="preserve">  4   </w:t>
      </w:r>
      <w:r w:rsidRPr="00A25B27">
        <w:rPr>
          <w:rFonts w:ascii="Hand writing Mutlu" w:hAnsi="Hand writing Mutlu"/>
          <w:noProof/>
          <w:sz w:val="40"/>
          <w:szCs w:val="40"/>
        </w:rPr>
        <w:pict>
          <v:shape id="_x0000_i1050" type="#_x0000_t75" alt="Kopyası soccer_clipart_ball" style="width:38.25pt;height:26.25pt;visibility:visible">
            <v:imagedata r:id="rId23" o:title=""/>
          </v:shape>
        </w:pict>
      </w:r>
      <w:r w:rsidRPr="00303B00">
        <w:rPr>
          <w:rFonts w:ascii="Hand writing Mutlu" w:hAnsi="Hand writing Mutlu"/>
          <w:sz w:val="40"/>
          <w:szCs w:val="40"/>
        </w:rPr>
        <w:t xml:space="preserve">   al.</w:t>
      </w:r>
    </w:p>
    <w:p w:rsidR="00DF360D" w:rsidRPr="00303B00" w:rsidRDefault="00DF360D" w:rsidP="00B2226C">
      <w:pPr>
        <w:spacing w:after="0" w:line="240" w:lineRule="auto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color w:val="A6A6A6"/>
          <w:sz w:val="40"/>
          <w:szCs w:val="40"/>
        </w:rPr>
        <w:t>O</w:t>
      </w:r>
      <w:r w:rsidRPr="00303B00">
        <w:rPr>
          <w:rFonts w:ascii="Hand writing Mutlu" w:hAnsi="Hand writing Mutlu"/>
          <w:sz w:val="40"/>
          <w:szCs w:val="40"/>
        </w:rPr>
        <w:t>nat  o</w:t>
      </w:r>
      <w:r w:rsidRPr="00303B00">
        <w:rPr>
          <w:rFonts w:ascii="Hand writing Mutlu" w:hAnsi="Hand writing Mutlu"/>
          <w:color w:val="A6A6A6"/>
          <w:sz w:val="40"/>
          <w:szCs w:val="40"/>
        </w:rPr>
        <w:t>na</w:t>
      </w:r>
      <w:r w:rsidRPr="00303B00">
        <w:rPr>
          <w:rFonts w:ascii="Hand writing Mutlu" w:hAnsi="Hand writing Mutlu"/>
          <w:sz w:val="40"/>
          <w:szCs w:val="40"/>
        </w:rPr>
        <w:t xml:space="preserve">  o</w:t>
      </w:r>
      <w:r w:rsidRPr="00303B00">
        <w:rPr>
          <w:rFonts w:ascii="Hand writing Mutlu" w:hAnsi="Hand writing Mutlu"/>
          <w:color w:val="A6A6A6"/>
          <w:sz w:val="40"/>
          <w:szCs w:val="40"/>
        </w:rPr>
        <w:t>te</w:t>
      </w:r>
      <w:r w:rsidRPr="00303B00">
        <w:rPr>
          <w:rFonts w:ascii="Hand writing Mutlu" w:hAnsi="Hand writing Mutlu"/>
          <w:sz w:val="40"/>
          <w:szCs w:val="40"/>
        </w:rPr>
        <w:t>li  an</w:t>
      </w:r>
      <w:r w:rsidRPr="00303B00">
        <w:rPr>
          <w:rFonts w:ascii="Hand writing Mutlu" w:hAnsi="Hand writing Mutlu"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725639">
      <w:pPr>
        <w:rPr>
          <w:rFonts w:ascii="Hand writing Mutlu" w:hAnsi="Hand writing Mutlu"/>
          <w:b/>
          <w:sz w:val="52"/>
        </w:rPr>
      </w:pPr>
    </w:p>
    <w:p w:rsidR="00DF360D" w:rsidRPr="00303B00" w:rsidRDefault="00DF360D" w:rsidP="0038225E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Resim 71" o:spid="_x0000_i1051" type="#_x0000_t75" style="width:273pt;height:249.75pt;visibility:visible">
            <v:imagedata r:id="rId25" o:title=""/>
          </v:shape>
        </w:pict>
      </w:r>
    </w:p>
    <w:p w:rsidR="00DF360D" w:rsidRPr="00303B00" w:rsidRDefault="00DF360D" w:rsidP="0038225E">
      <w:pPr>
        <w:spacing w:after="120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Tatil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O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nat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o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</w:t>
      </w:r>
      <w:r w:rsidRPr="00303B00">
        <w:rPr>
          <w:rFonts w:ascii="Hand writing Mutlu" w:hAnsi="Hand writing Mutlu"/>
          <w:b/>
          <w:sz w:val="40"/>
          <w:szCs w:val="40"/>
        </w:rPr>
        <w:t>li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ni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lat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Nil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ol</w:t>
      </w:r>
      <w:r w:rsidRPr="00303B00">
        <w:rPr>
          <w:rFonts w:ascii="Hand writing Mutlu" w:hAnsi="Hand writing Mutlu"/>
          <w:b/>
          <w:sz w:val="40"/>
          <w:szCs w:val="40"/>
        </w:rPr>
        <w:t>ta.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nal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o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tel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On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tel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ol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Nil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o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at.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 xml:space="preserve">Nil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ot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at.</w:t>
      </w:r>
    </w:p>
    <w:p w:rsidR="00DF360D" w:rsidRPr="00303B00" w:rsidRDefault="00DF360D" w:rsidP="00F254B7">
      <w:pPr>
        <w:spacing w:after="120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til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til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til</w:t>
      </w:r>
      <w:r w:rsidRPr="00303B00">
        <w:rPr>
          <w:rFonts w:ascii="Hand writing Mutlu" w:hAnsi="Hand writing Mutlu"/>
          <w:b/>
          <w:sz w:val="40"/>
          <w:szCs w:val="40"/>
        </w:rPr>
        <w:t>la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el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til</w:t>
      </w:r>
      <w:r w:rsidRPr="00303B00">
        <w:rPr>
          <w:rFonts w:ascii="Hand writing Mutlu" w:hAnsi="Hand writing Mutlu"/>
          <w:b/>
          <w:sz w:val="40"/>
          <w:szCs w:val="40"/>
        </w:rPr>
        <w:t xml:space="preserve">la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tel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</w:t>
      </w:r>
      <w:r w:rsidRPr="00303B00">
        <w:rPr>
          <w:rFonts w:ascii="Hand writing Mutlu" w:hAnsi="Hand writing Mutlu"/>
          <w:b/>
          <w:sz w:val="40"/>
          <w:szCs w:val="40"/>
        </w:rPr>
        <w:t xml:space="preserve">let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til</w:t>
      </w:r>
      <w:r w:rsidRPr="00303B00">
        <w:rPr>
          <w:rFonts w:ascii="Hand writing Mutlu" w:hAnsi="Hand writing Mutlu"/>
          <w:b/>
          <w:sz w:val="40"/>
          <w:szCs w:val="40"/>
        </w:rPr>
        <w:t xml:space="preserve">la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le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F254B7">
      <w:pPr>
        <w:spacing w:after="120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la 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le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i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 xml:space="preserve">la,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>le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el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>le.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le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2" type="#_x0000_t75" alt="Kopyası soccer_clipart_ball" style="width:38.25pt;height:26.25pt;visibility:visible">
            <v:imagedata r:id="rId23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3" type="#_x0000_t75" alt="Kopyası soccer_clipart_ball" style="width:38.25pt;height:26.25pt;visibility:visible">
            <v:imagedata r:id="rId23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>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La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>te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4" type="#_x0000_t75" style="width:57pt;height:30.75pt;visibility:visible">
            <v:imagedata r:id="rId19" o:title=""/>
            <o:lock v:ext="edit" cropping="t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at.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E</w:t>
      </w:r>
      <w:r w:rsidRPr="00303B00">
        <w:rPr>
          <w:rFonts w:ascii="Hand writing Mutlu" w:hAnsi="Hand writing Mutlu"/>
          <w:b/>
          <w:sz w:val="40"/>
          <w:szCs w:val="40"/>
        </w:rPr>
        <w:t xml:space="preserve">la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 xml:space="preserve">le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et</w:t>
      </w:r>
      <w:r w:rsidRPr="00303B00">
        <w:rPr>
          <w:rFonts w:ascii="Hand writing Mutlu" w:hAnsi="Hand writing Mutlu"/>
          <w:b/>
          <w:sz w:val="40"/>
          <w:szCs w:val="40"/>
        </w:rPr>
        <w:t>li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5" type="#_x0000_t75" alt="RVECA4IPGTGCA88Y36WCATYR78QCAQ7CUPHCAJH4MA2CADIU2UKCAOE24IYCADJUGT8CAL7AESECA39CFBNCACQU8HCCAL3N1YCCA6QPZYWCASNGTF2CAA6OEMLCAUO2J9WCALP22N3CAQ6EGDD" style="width:27pt;height:26.25pt;visibility:visible">
            <v:imagedata r:id="rId24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Pr="00303B00">
        <w:rPr>
          <w:rFonts w:ascii="Hand writing Mutlu" w:hAnsi="Hand writing Mutlu"/>
          <w:b/>
          <w:sz w:val="40"/>
          <w:szCs w:val="40"/>
        </w:rPr>
        <w:t>tat.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495" type="#_x0000_t72" style="position:absolute;margin-left:-4.45pt;margin-top:-.7pt;width:118.05pt;height:1in;z-index:251588608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96" type="#_x0000_t32" style="position:absolute;margin-left:326.1pt;margin-top:39.05pt;width:30pt;height:23.25pt;flip:x;z-index:251598848" o:connectortype="straight">
            <v:stroke endarrow="block"/>
          </v:shape>
        </w:pict>
      </w:r>
      <w:r>
        <w:rPr>
          <w:noProof/>
        </w:rPr>
        <w:pict>
          <v:shape id="_x0000_s1497" type="#_x0000_t32" style="position:absolute;margin-left:294.6pt;margin-top:39.05pt;width:27pt;height:23.25pt;z-index:251597824" o:connectortype="straight">
            <v:stroke endarrow="block"/>
          </v:shape>
        </w:pict>
      </w:r>
      <w:r>
        <w:rPr>
          <w:noProof/>
        </w:rPr>
        <w:pict>
          <v:shape id="_x0000_s1498" type="#_x0000_t32" style="position:absolute;margin-left:184.45pt;margin-top:39.05pt;width:30pt;height:23.25pt;flip:x;z-index:251596800" o:connectortype="straight">
            <v:stroke endarrow="block"/>
          </v:shape>
        </w:pict>
      </w:r>
      <w:r>
        <w:rPr>
          <w:noProof/>
        </w:rPr>
        <w:pict>
          <v:shape id="_x0000_s1499" type="#_x0000_t32" style="position:absolute;margin-left:152.95pt;margin-top:39.05pt;width:27pt;height:23.25pt;z-index:251595776" o:connectortype="straight">
            <v:stroke endarrow="block"/>
          </v:shape>
        </w:pict>
      </w:r>
      <w:r>
        <w:rPr>
          <w:noProof/>
        </w:rPr>
        <w:pict>
          <v:shape id="_x0000_s1500" type="#_x0000_t202" style="position:absolute;margin-left:328.35pt;margin-top:-.7pt;width:61.5pt;height:39.75pt;z-index:251592704;v-text-anchor:middle" strokeweight="1pt">
            <v:stroke dashstyle="dash"/>
            <v:shadow color="#868686"/>
            <v:textbox style="mso-next-textbox:#_x0000_s1500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1" type="#_x0000_t202" style="position:absolute;margin-left:262.35pt;margin-top:-.7pt;width:61.5pt;height:39.75pt;z-index:251591680;v-text-anchor:middle" strokeweight="1pt">
            <v:stroke dashstyle="dash"/>
            <v:shadow color="#868686"/>
            <v:textbox style="mso-next-textbox:#_x0000_s1501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2" type="#_x0000_t202" style="position:absolute;margin-left:184.45pt;margin-top:-.7pt;width:61.5pt;height:39.75pt;z-index:251590656;v-text-anchor:middle" strokeweight="1pt">
            <v:stroke dashstyle="dash"/>
            <v:shadow color="#868686"/>
            <v:textbox style="mso-next-textbox:#_x0000_s150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3" type="#_x0000_t202" style="position:absolute;margin-left:118.45pt;margin-top:-.7pt;width:61.5pt;height:39.75pt;z-index:251589632;v-text-anchor:middle" strokeweight="1pt">
            <v:stroke dashstyle="dash"/>
            <v:shadow color="#868686"/>
            <v:textbox style="mso-next-textbox:#_x0000_s150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04" type="#_x0000_t202" style="position:absolute;margin-left:294.6pt;margin-top:5.65pt;width:61.5pt;height:39.75pt;z-index:251594752;v-text-anchor:middle" strokeweight="1pt">
            <v:stroke dashstyle="dash"/>
            <v:shadow color="#868686"/>
            <v:textbox style="mso-next-textbox:#_x0000_s150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5" type="#_x0000_t202" style="position:absolute;margin-left:152.95pt;margin-top:5.65pt;width:61.5pt;height:39.75pt;z-index:251593728;v-text-anchor:middle" strokeweight="1pt">
            <v:stroke dashstyle="dash"/>
            <v:shadow color="#868686"/>
            <v:textbox style="mso-next-textbox:#_x0000_s150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506" style="position:absolute;margin-left:-4.45pt;margin-top:-3.7pt;width:395.15pt;height:39.75pt;z-index:251560960" coordorigin="8684,210" coordsize="7903,795">
            <v:shape id="_x0000_s1507" type="#_x0000_t202" style="position:absolute;left:8684;top:210;width:1230;height:795;v-text-anchor:middle" strokeweight="1pt">
              <v:stroke dashstyle="dash"/>
              <v:shadow color="#868686"/>
              <v:textbox style="mso-next-textbox:#_x0000_s1507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an</w:t>
                    </w:r>
                  </w:p>
                </w:txbxContent>
              </v:textbox>
            </v:shape>
            <v:shape id="_x0000_s1508" type="#_x0000_t202" style="position:absolute;left:10017;top:210;width:1230;height:795;v-text-anchor:middle" strokeweight="1pt">
              <v:stroke dashstyle="dash"/>
              <v:shadow color="#868686"/>
              <v:textbox style="mso-next-textbox:#_x0000_s1508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en</w:t>
                    </w:r>
                  </w:p>
                </w:txbxContent>
              </v:textbox>
            </v:shape>
            <v:shape id="_x0000_s1509" type="#_x0000_t202" style="position:absolute;left:11354;top:210;width:1230;height:795;v-text-anchor:middle" strokeweight="1pt">
              <v:stroke dashstyle="dash"/>
              <v:shadow color="#868686"/>
              <v:textbox style="mso-next-textbox:#_x0000_s1509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in</w:t>
                    </w:r>
                  </w:p>
                </w:txbxContent>
              </v:textbox>
            </v:shape>
            <v:shape id="_x0000_s1510" type="#_x0000_t202" style="position:absolute;left:12687;top:210;width:1230;height:795;v-text-anchor:middle" strokeweight="1pt">
              <v:stroke dashstyle="dash"/>
              <v:shadow color="#868686"/>
              <v:textbox style="mso-next-textbox:#_x0000_s151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na</w:t>
                    </w:r>
                  </w:p>
                </w:txbxContent>
              </v:textbox>
            </v:shape>
            <v:shape id="_x0000_s1511" type="#_x0000_t202" style="position:absolute;left:14020;top:210;width:1230;height:795;v-text-anchor:middle" strokeweight="1pt">
              <v:stroke dashstyle="dash"/>
              <v:shadow color="#868686"/>
              <v:textbox style="mso-next-textbox:#_x0000_s151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ne</w:t>
                    </w:r>
                  </w:p>
                </w:txbxContent>
              </v:textbox>
            </v:shape>
            <v:shape id="_x0000_s1512" type="#_x0000_t202" style="position:absolute;left:15357;top:210;width:1230;height:795;v-text-anchor:middle" strokeweight="1pt">
              <v:stroke dashstyle="dash"/>
              <v:shadow color="#868686"/>
              <v:textbox style="mso-next-textbox:#_x0000_s151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ni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13" type="#_x0000_t202" style="position:absolute;margin-left:262.35pt;margin-top:.4pt;width:61.5pt;height:39.75pt;z-index:251566080;v-text-anchor:middle" strokeweight="1pt">
            <v:stroke dashstyle="dash"/>
            <v:shadow color="#868686"/>
            <v:textbox style="mso-next-textbox:#_x0000_s1513">
              <w:txbxContent>
                <w:p w:rsidR="00DF360D" w:rsidRPr="00A25B27" w:rsidRDefault="00DF360D" w:rsidP="00F254B7">
                  <w:pPr>
                    <w:jc w:val="center"/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8D3472"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4" type="#_x0000_t202" style="position:absolute;margin-left:195.7pt;margin-top:.4pt;width:61.5pt;height:39.75pt;z-index:251565056;v-text-anchor:middle" strokeweight="1pt">
            <v:stroke dashstyle="dash"/>
            <v:shadow color="#868686"/>
            <v:textbox style="mso-next-textbox:#_x0000_s151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5" type="#_x0000_t202" style="position:absolute;margin-left:129.05pt;margin-top:.4pt;width:61.5pt;height:39.75pt;z-index:251564032;v-text-anchor:middle" strokeweight="1pt">
            <v:stroke dashstyle="dash"/>
            <v:shadow color="#868686"/>
            <v:textbox style="mso-next-textbox:#_x0000_s151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6" type="#_x0000_t202" style="position:absolute;margin-left:62.2pt;margin-top:.4pt;width:61.5pt;height:39.75pt;z-index:251563008;v-text-anchor:middle" strokeweight="1pt">
            <v:stroke dashstyle="dash"/>
            <v:shadow color="#868686"/>
            <v:textbox style="mso-next-textbox:#_x0000_s1516">
              <w:txbxContent>
                <w:p w:rsidR="00DF360D" w:rsidRPr="0055717A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7" type="#_x0000_t202" style="position:absolute;margin-left:-4.45pt;margin-top:.4pt;width:61.5pt;height:39.75pt;z-index:251561984;v-text-anchor:middle" strokeweight="1pt">
            <v:stroke dashstyle="dash"/>
            <v:shadow color="#868686"/>
            <v:textbox style="mso-next-textbox:#_x0000_s151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8" type="#_x0000_t202" style="position:absolute;margin-left:329.2pt;margin-top:.4pt;width:61.5pt;height:39.75pt;z-index:251567104;v-text-anchor:middle" strokeweight="1pt">
            <v:stroke dashstyle="dash"/>
            <v:shadow color="#868686"/>
            <v:textbox style="mso-next-textbox:#_x0000_s151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19" type="#_x0000_t72" style="position:absolute;margin-left:-4.45pt;margin-top:55.95pt;width:122.9pt;height:1in;z-index:251599872">
            <v:textbox>
              <w:txbxContent>
                <w:p w:rsidR="00DF360D" w:rsidRPr="00F72DDA" w:rsidRDefault="00DF360D" w:rsidP="00F254B7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 w:rsidRPr="00F72DDA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0" type="#_x0000_t202" style="position:absolute;margin-left:262.35pt;margin-top:2.95pt;width:61.5pt;height:39.75pt;z-index:251572224;v-text-anchor:middle" strokeweight="1pt">
            <v:stroke dashstyle="dash"/>
            <v:shadow color="#868686"/>
            <v:textbox style="mso-next-textbox:#_x0000_s1520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1" type="#_x0000_t202" style="position:absolute;margin-left:195.7pt;margin-top:2.95pt;width:61.5pt;height:39.75pt;z-index:251571200;v-text-anchor:middle" strokeweight="1pt">
            <v:stroke dashstyle="dash"/>
            <v:shadow color="#868686"/>
            <v:textbox style="mso-next-textbox:#_x0000_s1521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2" type="#_x0000_t202" style="position:absolute;margin-left:129.05pt;margin-top:2.95pt;width:61.5pt;height:39.75pt;z-index:251570176;v-text-anchor:middle" strokeweight="1pt">
            <v:stroke dashstyle="dash"/>
            <v:shadow color="#868686"/>
            <v:textbox style="mso-next-textbox:#_x0000_s152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3" type="#_x0000_t202" style="position:absolute;margin-left:62.2pt;margin-top:2.95pt;width:61.5pt;height:39.75pt;z-index:251569152;v-text-anchor:middle" strokeweight="1pt">
            <v:stroke dashstyle="dash"/>
            <v:shadow color="#868686"/>
            <v:textbox style="mso-next-textbox:#_x0000_s152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4" type="#_x0000_t202" style="position:absolute;margin-left:-4.45pt;margin-top:2.95pt;width:61.5pt;height:39.75pt;z-index:251568128;v-text-anchor:middle" strokeweight="1pt">
            <v:stroke dashstyle="dash"/>
            <v:shadow color="#868686"/>
            <v:textbox style="mso-next-textbox:#_x0000_s152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5" type="#_x0000_t202" style="position:absolute;margin-left:329.2pt;margin-top:2.95pt;width:61.5pt;height:39.75pt;z-index:251573248;v-text-anchor:middle" strokeweight="1pt">
            <v:stroke dashstyle="dash"/>
            <v:shadow color="#868686"/>
            <v:textbox style="mso-next-textbox:#_x0000_s152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26" type="#_x0000_t32" style="position:absolute;margin-left:326.1pt;margin-top:39.05pt;width:30pt;height:23.25pt;flip:x;z-index:251610112" o:connectortype="straight">
            <v:stroke endarrow="block"/>
          </v:shape>
        </w:pict>
      </w:r>
      <w:r>
        <w:rPr>
          <w:noProof/>
        </w:rPr>
        <w:pict>
          <v:shape id="_x0000_s1527" type="#_x0000_t32" style="position:absolute;margin-left:294.6pt;margin-top:39.05pt;width:27pt;height:23.25pt;z-index:251609088" o:connectortype="straight">
            <v:stroke endarrow="block"/>
          </v:shape>
        </w:pict>
      </w:r>
      <w:r>
        <w:rPr>
          <w:noProof/>
        </w:rPr>
        <w:pict>
          <v:shape id="_x0000_s1528" type="#_x0000_t32" style="position:absolute;margin-left:184.45pt;margin-top:39.05pt;width:30pt;height:23.25pt;flip:x;z-index:251608064" o:connectortype="straight">
            <v:stroke endarrow="block"/>
          </v:shape>
        </w:pict>
      </w:r>
      <w:r>
        <w:rPr>
          <w:noProof/>
        </w:rPr>
        <w:pict>
          <v:shape id="_x0000_s1529" type="#_x0000_t32" style="position:absolute;margin-left:152.95pt;margin-top:39.05pt;width:27pt;height:23.25pt;z-index:251607040" o:connectortype="straight">
            <v:stroke endarrow="block"/>
          </v:shape>
        </w:pict>
      </w:r>
      <w:r>
        <w:rPr>
          <w:noProof/>
        </w:rPr>
        <w:pict>
          <v:shape id="_x0000_s1530" type="#_x0000_t202" style="position:absolute;margin-left:328.35pt;margin-top:-.7pt;width:61.5pt;height:39.75pt;z-index:251603968;v-text-anchor:middle" strokeweight="1pt">
            <v:stroke dashstyle="dash"/>
            <v:shadow color="#868686"/>
            <v:textbox style="mso-next-textbox:#_x0000_s1530">
              <w:txbxContent>
                <w:p w:rsidR="00DF360D" w:rsidRPr="0055717A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1" type="#_x0000_t202" style="position:absolute;margin-left:262.35pt;margin-top:-.7pt;width:61.5pt;height:39.75pt;z-index:251602944;v-text-anchor:middle" strokeweight="1pt">
            <v:stroke dashstyle="dash"/>
            <v:shadow color="#868686"/>
            <v:textbox style="mso-next-textbox:#_x0000_s1531">
              <w:txbxContent>
                <w:p w:rsidR="00DF360D" w:rsidRPr="008D3472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2" type="#_x0000_t202" style="position:absolute;margin-left:184.45pt;margin-top:-.7pt;width:61.5pt;height:39.75pt;z-index:251601920;v-text-anchor:middle" strokeweight="1pt">
            <v:stroke dashstyle="dash"/>
            <v:shadow color="#868686"/>
            <v:textbox style="mso-next-textbox:#_x0000_s1532">
              <w:txbxContent>
                <w:p w:rsidR="00DF360D" w:rsidRPr="0055717A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3" type="#_x0000_t202" style="position:absolute;margin-left:118.45pt;margin-top:-.7pt;width:61.5pt;height:39.75pt;z-index:251600896;v-text-anchor:middle" strokeweight="1pt">
            <v:stroke dashstyle="dash"/>
            <v:shadow color="#868686"/>
            <v:textbox style="mso-next-textbox:#_x0000_s153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34" type="#_x0000_t202" style="position:absolute;margin-left:277.4pt;margin-top:5.6pt;width:83.7pt;height:39.75pt;z-index:251606016;v-text-anchor:middle" strokeweight="1pt">
            <v:stroke dashstyle="dash"/>
            <v:shadow color="#868686"/>
            <v:textbox style="mso-next-textbox:#_x0000_s153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Nalan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5" type="#_x0000_t202" style="position:absolute;margin-left:152.95pt;margin-top:5.65pt;width:61.5pt;height:39.75pt;z-index:251604992;v-text-anchor:middle" strokeweight="1pt">
            <v:stroke dashstyle="dash"/>
            <v:shadow color="#868686"/>
            <v:textbox style="mso-next-textbox:#_x0000_s153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36" type="#_x0000_t202" style="position:absolute;margin-left:195.7pt;margin-top:4.05pt;width:61.5pt;height:39.75pt;z-index:251577344;v-text-anchor:middle" strokeweight="1pt">
            <v:stroke dashstyle="dash"/>
            <v:shadow color="#868686"/>
            <v:textbox style="mso-next-textbox:#_x0000_s1536">
              <w:txbxContent>
                <w:p w:rsidR="00DF360D" w:rsidRPr="008D347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7" type="#_x0000_t202" style="position:absolute;margin-left:129.05pt;margin-top:4.05pt;width:61.5pt;height:39.75pt;z-index:251576320;v-text-anchor:middle" strokeweight="1pt">
            <v:stroke dashstyle="dash"/>
            <v:shadow color="#868686"/>
            <v:textbox style="mso-next-textbox:#_x0000_s1537">
              <w:txbxContent>
                <w:p w:rsidR="00DF360D" w:rsidRPr="008D347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8" type="#_x0000_t202" style="position:absolute;margin-left:62.2pt;margin-top:4.05pt;width:61.5pt;height:39.75pt;z-index:251575296;v-text-anchor:middle" strokeweight="1pt">
            <v:stroke dashstyle="dash"/>
            <v:shadow color="#868686"/>
            <v:textbox style="mso-next-textbox:#_x0000_s1538">
              <w:txbxContent>
                <w:p w:rsidR="00DF360D" w:rsidRPr="008D347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9" type="#_x0000_t202" style="position:absolute;margin-left:-4.45pt;margin-top:4.05pt;width:61.5pt;height:39.75pt;z-index:251574272;v-text-anchor:middle" strokeweight="1pt">
            <v:stroke dashstyle="dash"/>
            <v:shadow color="#868686"/>
            <v:textbox style="mso-next-textbox:#_x0000_s1539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an</w:t>
                  </w:r>
                  <w:r w:rsidRPr="008D3472"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0" type="#_x0000_t202" style="position:absolute;margin-left:329.2pt;margin-top:4.05pt;width:61.5pt;height:39.75pt;z-index:251579392;v-text-anchor:middle" strokeweight="1pt">
            <v:stroke dashstyle="dash"/>
            <v:shadow color="#868686"/>
            <v:textbox style="mso-next-textbox:#_x0000_s1540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Ni</w:t>
                  </w:r>
                  <w:r w:rsidRPr="008D3472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1" type="#_x0000_t202" style="position:absolute;margin-left:262.35pt;margin-top:4.05pt;width:61.5pt;height:39.75pt;z-index:251578368;v-text-anchor:middle" strokeweight="1pt">
            <v:stroke dashstyle="dash"/>
            <v:shadow color="#868686"/>
            <v:textbox style="mso-next-textbox:#_x0000_s1541">
              <w:txbxContent>
                <w:p w:rsidR="00DF360D" w:rsidRPr="008D3472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42" type="#_x0000_t202" style="position:absolute;margin-left:341.35pt;margin-top:3.6pt;width:54.4pt;height:39.75pt;z-index:251613184;v-text-anchor:middle" strokeweight="1pt">
            <v:stroke dashstyle="dash"/>
            <v:shadow color="#868686"/>
            <v:textbox style="mso-next-textbox:#_x0000_s1542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3" type="#_x0000_t202" style="position:absolute;margin-left:213.7pt;margin-top:3.6pt;width:61.5pt;height:39.75pt;z-index:251583488;v-text-anchor:middle" strokeweight="1pt">
            <v:stroke dashstyle="dash"/>
            <v:shadow color="#868686"/>
            <v:textbox style="mso-next-textbox:#_x0000_s1543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İ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4" type="#_x0000_t202" style="position:absolute;margin-left:147.05pt;margin-top:3.6pt;width:61.5pt;height:39.75pt;z-index:251582464;v-text-anchor:middle" strokeweight="1pt">
            <v:stroke dashstyle="dash"/>
            <v:shadow color="#868686"/>
            <v:textbox style="mso-next-textbox:#_x0000_s1544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5" type="#_x0000_t202" style="position:absolute;margin-left:80.2pt;margin-top:3.6pt;width:61.5pt;height:39.75pt;z-index:251581440;v-text-anchor:middle" strokeweight="1pt">
            <v:stroke dashstyle="dash"/>
            <v:shadow color="#868686"/>
            <v:textbox style="mso-next-textbox:#_x0000_s1545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6" type="#_x0000_t202" style="position:absolute;margin-left:280.35pt;margin-top:3.6pt;width:54.4pt;height:39.75pt;z-index:251584512;v-text-anchor:middle" strokeweight="1pt">
            <v:stroke dashstyle="dash"/>
            <v:shadow color="#868686"/>
            <v:textbox style="mso-next-textbox:#_x0000_s1546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7" type="#_x0000_t202" style="position:absolute;margin-left:-4.45pt;margin-top:3.6pt;width:78.05pt;height:39.75pt;z-index:251580416;v-text-anchor:middle" strokeweight="1pt">
            <v:stroke dashstyle="dash"/>
            <v:shadow color="#868686"/>
            <v:textbox style="mso-next-textbox:#_x0000_s1547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lan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548" type="#_x0000_t202" style="position:absolute;margin-left:341.35pt;margin-top:2.45pt;width:61.5pt;height:39.75pt;z-index:251614208;v-text-anchor:middle" strokeweight="1pt">
            <v:stroke dashstyle="dash"/>
            <v:shadow color="#868686"/>
            <v:textbox style="mso-next-textbox:#_x0000_s1548">
              <w:txbxContent>
                <w:p w:rsidR="00DF360D" w:rsidRPr="005057CF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9" type="#_x0000_t202" style="position:absolute;margin-left:262.35pt;margin-top:2.45pt;width:72.4pt;height:39.75pt;z-index:251612160;v-text-anchor:middle" strokeweight="1pt">
            <v:stroke dashstyle="dash"/>
            <v:shadow color="#868686"/>
            <v:textbox style="mso-next-textbox:#_x0000_s1549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0" type="#_x0000_t202" style="position:absolute;margin-left:195.7pt;margin-top:2.45pt;width:61.5pt;height:39.75pt;z-index:251611136;v-text-anchor:middle" strokeweight="1pt">
            <v:stroke dashstyle="dash"/>
            <v:shadow color="#868686"/>
            <v:textbox style="mso-next-textbox:#_x0000_s1550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1" type="#_x0000_t202" style="position:absolute;margin-left:129.05pt;margin-top:2.45pt;width:61.5pt;height:39.75pt;z-index:251587584;v-text-anchor:middle" strokeweight="1pt">
            <v:stroke dashstyle="dash"/>
            <v:shadow color="#868686"/>
            <v:textbox style="mso-next-textbox:#_x0000_s1551">
              <w:txbxContent>
                <w:p w:rsidR="00DF360D" w:rsidRPr="00A25B27" w:rsidRDefault="00DF360D" w:rsidP="00F254B7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2" type="#_x0000_t202" style="position:absolute;margin-left:62.2pt;margin-top:2.45pt;width:61.5pt;height:39.75pt;z-index:251586560;v-text-anchor:middle" strokeweight="1pt">
            <v:stroke dashstyle="dash"/>
            <v:shadow color="#868686"/>
            <v:textbox style="mso-next-textbox:#_x0000_s1552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an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3" type="#_x0000_t202" style="position:absolute;margin-left:-4.45pt;margin-top:2.45pt;width:61.5pt;height:39.75pt;z-index:251585536;v-text-anchor:middle" strokeweight="1pt">
            <v:stroke dashstyle="dash"/>
            <v:shadow color="#868686"/>
            <v:textbox style="mso-next-textbox:#_x0000_s1553">
              <w:txbxContent>
                <w:p w:rsidR="00DF360D" w:rsidRPr="00A02FE4" w:rsidRDefault="00DF360D" w:rsidP="00F254B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in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let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</w: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719" o:spid="_x0000_s1554" type="#_x0000_t75" alt="tel1" style="position:absolute;margin-left:41.4pt;margin-top:27.95pt;width:48.55pt;height:27.2pt;z-index:-251615232;visibility:visible">
            <v:imagedata r:id="rId26" o:title=""/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group id="_x0000_s1555" style="position:absolute;margin-left:101.4pt;margin-top:-18.2pt;width:252.5pt;height:45.35pt;z-index:251702272" coordorigin="737,3977" coordsize="4140,540">
            <v:line id="_x0000_s1556" style="position:absolute" from="737,3977" to="4877,3977"/>
            <v:group id="_x0000_s1557" style="position:absolute;left:737;top:3977;width:4140;height:540" coordorigin="737,3977" coordsize="4140,540">
              <v:line id="_x0000_s1558" style="position:absolute" from="737,4157" to="4877,4157"/>
              <v:line id="_x0000_s1559" style="position:absolute" from="737,4337" to="4877,4337"/>
              <v:line id="_x0000_s1560" style="position:absolute" from="737,4517" to="4877,4517"/>
              <v:line id="_x0000_s1561" style="position:absolute" from="4877,3977" to="4877,4517"/>
              <v:line id="_x0000_s1562" style="position:absolute" from="737,3977" to="737,4517"/>
            </v:group>
          </v:group>
        </w:pict>
      </w:r>
      <w:r w:rsidRPr="00303B00">
        <w:rPr>
          <w:rFonts w:ascii="Hand writing Mutlu" w:hAnsi="Hand writing Mutlu"/>
          <w:sz w:val="28"/>
          <w:szCs w:val="28"/>
        </w:rPr>
        <w:t xml:space="preserve">                </w: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720" o:spid="_x0000_s1563" type="#_x0000_t75" style="position:absolute;margin-left:7.1pt;margin-top:2.45pt;width:89.8pt;height:44.75pt;z-index:-251633664;visibility:visible">
            <v:imagedata r:id="rId27" o:title="" grayscale="t"/>
          </v:shape>
        </w:pict>
      </w:r>
      <w:r>
        <w:rPr>
          <w:noProof/>
        </w:rPr>
        <w:pict>
          <v:group id="_x0000_s1564" style="position:absolute;margin-left:101.4pt;margin-top:.6pt;width:252.5pt;height:45.3pt;z-index:251686912" coordorigin="737,3977" coordsize="4140,540">
            <v:line id="_x0000_s1565" style="position:absolute" from="737,3977" to="4877,3977"/>
            <v:group id="_x0000_s1566" style="position:absolute;left:737;top:3977;width:4140;height:540" coordorigin="737,3977" coordsize="4140,540">
              <v:line id="_x0000_s1567" style="position:absolute" from="737,4157" to="4877,4157"/>
              <v:line id="_x0000_s1568" style="position:absolute" from="737,4337" to="4877,4337"/>
              <v:line id="_x0000_s1569" style="position:absolute" from="737,4517" to="4877,4517"/>
              <v:line id="_x0000_s1570" style="position:absolute" from="4877,3977" to="4877,4517"/>
              <v:line id="_x0000_s1571" style="position:absolute" from="737,3977" to="737,4517"/>
            </v:group>
          </v:group>
        </w:pict>
      </w:r>
      <w:r w:rsidRPr="00303B00">
        <w:rPr>
          <w:rFonts w:ascii="Hand writing Mutlu" w:hAnsi="Hand writing Mutlu"/>
          <w:sz w:val="28"/>
          <w:szCs w:val="28"/>
        </w:rPr>
        <w:t xml:space="preserve">       </w: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721" o:spid="_x0000_s1572" type="#_x0000_t75" alt="j0233366" style="position:absolute;margin-left:41.2pt;margin-top:27pt;width:53.8pt;height:34.2pt;z-index:-251632640;visibility:visible">
            <v:imagedata r:id="rId28" o:title="" grayscale="t" bilevel="t"/>
          </v:shape>
        </w:pict>
      </w:r>
      <w:r>
        <w:rPr>
          <w:noProof/>
        </w:rPr>
        <w:pict>
          <v:group id="_x0000_s1573" style="position:absolute;margin-left:101.4pt;margin-top:19.7pt;width:252.5pt;height:45.3pt;z-index:251687936" coordorigin="737,3977" coordsize="4140,540">
            <v:line id="_x0000_s1574" style="position:absolute" from="737,3977" to="4877,3977"/>
            <v:group id="_x0000_s1575" style="position:absolute;left:737;top:3977;width:4140;height:540" coordorigin="737,3977" coordsize="4140,540">
              <v:line id="_x0000_s1576" style="position:absolute" from="737,4157" to="4877,4157"/>
              <v:line id="_x0000_s1577" style="position:absolute" from="737,4337" to="4877,4337"/>
              <v:line id="_x0000_s1578" style="position:absolute" from="737,4517" to="4877,4517"/>
              <v:line id="_x0000_s1579" style="position:absolute" from="4877,3977" to="4877,4517"/>
              <v:line id="_x0000_s1580" style="position:absolute" from="737,3977" to="737,4517"/>
            </v:group>
          </v:group>
        </w:pict>
      </w:r>
      <w:r w:rsidRPr="00303B00">
        <w:rPr>
          <w:rFonts w:ascii="Hand writing Mutlu" w:hAnsi="Hand writing Mutlu"/>
          <w:sz w:val="28"/>
          <w:szCs w:val="28"/>
        </w:rPr>
        <w:t xml:space="preserve"> </w: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722" o:spid="_x0000_s1581" type="#_x0000_t75" alt="j0281710" style="position:absolute;margin-left:51.3pt;margin-top:3.3pt;width:32.4pt;height:44.75pt;rotation:90;z-index:251684864;visibility:visible">
            <v:imagedata r:id="rId29" o:title=""/>
          </v:shape>
        </w:pict>
      </w:r>
      <w:r>
        <w:rPr>
          <w:noProof/>
        </w:rPr>
        <w:pict>
          <v:group id="_x0000_s1582" style="position:absolute;margin-left:101.4pt;margin-top:2.45pt;width:252.5pt;height:45.35pt;z-index:251688960" coordorigin="737,3977" coordsize="4140,540">
            <v:line id="_x0000_s1583" style="position:absolute" from="737,3977" to="4877,3977"/>
            <v:group id="_x0000_s1584" style="position:absolute;left:737;top:3977;width:4140;height:540" coordorigin="737,3977" coordsize="4140,540">
              <v:line id="_x0000_s1585" style="position:absolute" from="737,4157" to="4877,4157"/>
              <v:line id="_x0000_s1586" style="position:absolute" from="737,4337" to="4877,4337"/>
              <v:line id="_x0000_s1587" style="position:absolute" from="737,4517" to="4877,4517"/>
              <v:line id="_x0000_s1588" style="position:absolute" from="4877,3977" to="4877,4517"/>
              <v:line id="_x0000_s1589" style="position:absolute" from="737,3977" to="737,4517"/>
            </v:group>
          </v:group>
        </w:pic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Resim 723" o:spid="_x0000_s1590" type="#_x0000_t75" style="position:absolute;margin-left:51.7pt;margin-top:26.1pt;width:45pt;height:32.45pt;z-index:251685888;visibility:visible">
            <v:imagedata r:id="rId30" o:title=""/>
          </v:shape>
        </w:pict>
      </w:r>
      <w:r>
        <w:rPr>
          <w:noProof/>
        </w:rPr>
        <w:pict>
          <v:group id="_x0000_s1591" style="position:absolute;margin-left:101.4pt;margin-top:18.85pt;width:252.5pt;height:45.3pt;z-index:251689984" coordorigin="737,3977" coordsize="4140,540">
            <v:line id="_x0000_s1592" style="position:absolute" from="737,3977" to="4877,3977"/>
            <v:group id="_x0000_s1593" style="position:absolute;left:737;top:3977;width:4140;height:540" coordorigin="737,3977" coordsize="4140,540">
              <v:line id="_x0000_s1594" style="position:absolute" from="737,4157" to="4877,4157"/>
              <v:line id="_x0000_s1595" style="position:absolute" from="737,4337" to="4877,4337"/>
              <v:line id="_x0000_s1596" style="position:absolute" from="737,4517" to="4877,4517"/>
              <v:line id="_x0000_s1597" style="position:absolute" from="4877,3977" to="4877,4517"/>
              <v:line id="_x0000_s1598" style="position:absolute" from="737,3977" to="737,4517"/>
            </v:group>
          </v:group>
        </w:pict>
      </w: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</w:p>
    <w:p w:rsidR="00DF360D" w:rsidRPr="00303B00" w:rsidRDefault="00DF360D" w:rsidP="0038225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group id="_x0000_s1599" style="position:absolute;margin-left:24.65pt;margin-top:8.3pt;width:1in;height:33.05pt;z-index:251692032" coordsize="424,306">
            <v:shape id="_x0000_s1600" style="position:absolute;left:64;top:242;width:70;height:64" coordsize="352,257" path="m7,37l8,35r4,-2l20,29r9,-5l41,18,54,12,70,7,87,4,105,1,124,r21,1l166,6r23,6l210,24r23,15l255,59r4,3l269,70r15,12l300,99r17,21l333,145r12,26l352,201r-61,56l291,251r-2,-16l287,213r-6,-28l271,156,255,127,234,100,204,80,188,71,172,63,157,57,142,49,128,44,114,39,101,35,88,31,76,29,65,28r-12,l42,28,31,29,21,31,10,34,,39,7,37xe" fillcolor="#00b050" stroked="f">
              <v:path arrowok="t"/>
            </v:shape>
            <v:shape id="_x0000_s1601" style="position:absolute;left:155;top:250;width:12;height:41" coordsize="60,166" path="m15,50l12,63,7,93,2,131,,166r2,-2l5,162r5,-4l18,154r7,-5l35,145r8,-3l53,139,50,126,45,93,47,49,60,,59,2,55,6r-5,5l43,17r-7,9l28,34r-7,8l15,50xe" fillcolor="#00b050" stroked="f">
              <v:path arrowok="t"/>
            </v:shape>
            <v:shape id="_x0000_s1602" style="position:absolute;left:167;width:152;height:274" coordsize="757,1097" path="m69,1087l,1097r,-14l4,1062r8,-28l23,1003,34,973r9,-27l51,925r4,-11l67,863,80,812,94,763r15,-50l125,665r18,-47l162,572r22,-46l205,482r25,-42l256,398r26,-41l312,318r31,-38l376,244r35,-36l413,206r7,-5l430,191r14,-12l461,164r20,-15l503,131r25,-19l553,94,581,75,610,58,639,42,669,27,699,15,728,6,757,r-3,1l745,6r-14,8l713,25,692,39,666,57,637,78r-31,22l574,127r-35,29l504,188r-34,34l435,261r-34,40l368,343r-30,46l316,427r-22,38l274,505r-19,40l237,586r-17,42l205,670r-15,43l183,735r-7,23l170,779r-7,22l157,823r-5,22l145,867r-5,23l136,910r-7,26l122,964r-9,30l102,1023r-9,27l81,1072r-12,15xe" fillcolor="#00b050" stroked="f">
              <v:path arrowok="t"/>
            </v:shape>
            <v:shape id="_x0000_s1603" style="position:absolute;left:42;top:55;width:117;height:235" coordsize="587,941" path="m,26l26,15,52,8,79,3,107,r28,l162,1r28,4l216,10r27,7l268,24r23,9l314,42r21,10l354,62r17,11l386,82r22,16l428,116r20,18l465,153r16,19l495,192r14,21l519,234r11,22l540,279r7,22l555,327r6,24l567,376r5,27l576,431r8,98l587,660r,130l584,886r-50,55l533,880r-3,-81l525,703,517,603,507,504,495,411,479,333,459,277,435,234,406,196,374,163,338,135,302,110,263,89,225,71,187,57,151,46,116,38,85,32,57,28,34,26,16,24,4,24,,26xe" fillcolor="#00b050" stroked="f">
              <v:path arrowok="t"/>
            </v:shape>
            <v:shape id="_x0000_s1604" style="position:absolute;left:132;top:104;width:292;height:200" coordsize="1459,804" path="m32,682l47,648,64,614,82,583r22,-30l125,524r24,-26l172,471r25,-26l227,415r30,-31l287,355r30,-28l347,299r31,-27l408,246r31,-24l471,197r32,-21l537,154r34,-20l606,116,643,98,680,83,719,69r9,-2l739,63r13,-5l766,54r16,-5l799,44r18,-5l837,32r21,-5l879,22r23,-5l927,13,950,9,976,6r26,-3l1028,r27,l1082,r28,l1138,3r27,4l1194,11r28,6l1250,25r28,8l1305,45r27,13l1358,73r27,18l1410,110r25,20l1459,154r-1,-1l1454,152r-7,-4l1439,144r-12,-5l1413,134r-15,-6l1380,121r-21,-7l1337,107r-24,-6l1287,95r-28,-7l1230,83r-32,-4l1165,75r-35,-2l1095,72r-38,l1019,73r-41,4l937,82r-43,7l852,100r-44,11l762,126r-46,18l669,163r-48,24l573,213r-48,30l476,276r-5,4l461,289r-16,14l422,323r-26,23l366,374r-32,31l301,436r-34,35l232,506r-33,36l167,578r-28,34l115,646,94,677,79,706,56,795,,804r1,-3l2,792,5,778,9,762r5,-19l19,723r7,-21l32,682xe" fillcolor="#00b050" stroked="f">
              <v:path arrowok="t"/>
            </v:shape>
            <v:shape id="_x0000_s1605" style="position:absolute;top:126;width:142;height:86" coordsize="708,341" path="m,189l20,174,41,159,62,144,82,130r22,-14l125,102,148,88,169,75,192,64,214,52,237,42r23,-9l284,24r22,-8l331,11,355,6,370,4,385,3,400,1,416,r15,l447,1r15,2l478,5r15,4l508,11r15,5l538,22r15,5l567,33r14,8l595,48r27,22l647,99r20,36l685,174r12,42l705,259r3,42l706,341r-1,-3l702,333r-6,-9l691,314r-6,-11l678,290r-5,-10l668,269r-6,-20l658,231r-6,-19l647,196r-6,-17l632,164,621,149,606,135,574,111,540,91,503,76,465,67,425,61,385,58r-42,2l301,65r-42,7l219,83,178,97r-40,15l101,128,64,147,31,168,,189xe" fillcolor="#00b050" stroked="f">
              <v:path arrowok="t"/>
            </v:shape>
            <v:shape id="_x0000_s1606" style="position:absolute;left:45;top:174;width:101;height:94" coordsize="504,379" path="m,111r2,-2l8,106,19,99,33,92,50,81,70,71,92,60,116,50,140,38,166,28r26,-9l217,12,243,5,269,1,292,r22,1l334,5r19,8l371,20r16,11l402,42r14,12l427,66r12,14l449,94r8,14l465,121r6,13l477,146r4,12l484,168r2,9l491,192r7,38l504,275r,39l501,320r-7,17l484,359r-7,20l476,371r-2,-21l471,318r-5,-39l458,237r-9,-44l436,154,421,120,407,99,390,81,371,66,349,55,327,47,301,41,274,38,246,37r-29,3l187,43r-31,7l125,59,93,69,62,81,31,95,,111xe" fillcolor="#00b050" stroked="f">
              <v:path arrowok="t"/>
            </v:shape>
            <v:shape id="_x0000_s1607" style="position:absolute;left:32;top:197;width:107;height:88" coordsize="534,350" path="m,181l14,164,29,147,45,130,62,114,81,97,100,82,121,67,142,53,164,41,185,30,208,20r21,-8l251,7,273,3,293,r21,2l335,6r20,5l375,18r18,9l411,39r16,12l443,67r14,15l471,100r13,19l495,138r9,21l514,181r7,23l528,228r5,24l534,278r-3,24l525,326r-8,24l518,328r-3,-24l507,280,497,256,485,232,471,210,458,192,446,177,434,162,421,147,408,133,395,119,382,105,368,92,353,81,338,69r-9,-6l318,58,307,54,295,51,284,50,273,49r-12,l249,50r-13,1l225,53r-11,3l202,59r-12,4l180,68r-11,4l159,77r-9,5l141,87r-10,5l123,98r-10,5l105,110r-10,5l86,121r-10,7l65,134r-13,8l40,148r-11,8l17,163,7,172,,181xe" fillcolor="#00b050" stroked="f">
              <v:path arrowok="t"/>
            </v:shape>
            <v:shape id="_x0000_s1608" style="position:absolute;left:160;top:11;width:97;height:214" coordsize="488,856" path="m2,782r,-4l3,767,6,749,9,724r5,-31l23,657,33,617,48,571,67,523,89,471r27,-55l149,359r38,-60l232,239r50,-60l340,118r4,-3l355,104,372,89,393,71,416,51,442,32,465,14,488,r-3,3l478,8,467,18,451,32,433,49,412,71,388,97r-26,29l335,160r-28,40l278,242r-29,47l220,340r-29,56l163,455r-26,65l133,530r-11,26l106,594,89,638,73,688,59,736r-7,42l53,811,2,856,1,849,,832,,807,2,782xe" fillcolor="#00b050" stroked="f">
              <v:path arrowok="t"/>
            </v:shape>
            <v:shape id="_x0000_s1609" style="position:absolute;left:165;top:224;width:149;height:49" coordsize="743,197" path="m4,129r1,-2l8,125r5,-5l20,115r11,-8l43,99,59,91,77,80,98,70r26,-9l152,51,185,41r37,-9l261,24r45,-7l356,10,405,5,450,2,489,r37,l558,r29,3l613,5r23,5l655,16r19,6l689,28r14,8l714,45r11,9l735,63r8,10l742,71r-3,-1l735,66r-8,-3l719,57,707,52,694,47,678,41,659,36,637,31,614,27,587,23,557,21r-32,l489,21r-38,2l411,27r-38,2l336,33r-35,5l268,43r-32,6l204,56r-28,8l149,74,123,85,98,98,76,113,56,131,36,150,19,172,4,197,3,191,1,173,,150,4,129xe" fillcolor="#00b050" stroked="f">
              <v:path arrowok="t"/>
            </v:shape>
            <v:shape id="_x0000_s1610" style="position:absolute;left:178;top:239;width:25;height:33" coordsize="123,133" path="m,133r1,-3l6,117r5,-17l20,81,28,61,38,43,50,29,60,22,123,r-2,4l116,14r-9,14l97,46,86,64,75,81,67,97r-8,11l57,109r-5,2l43,113r-8,4l24,122r-10,4l7,130,,133xe" fillcolor="#00b050" stroked="f">
              <v:path arrowok="t"/>
            </v:shape>
            <v:shape id="_x0000_s1611" style="position:absolute;left:188;top:160;width:74;height:80" coordsize="371,320" path="m232,68l214,81,195,97r-19,17l157,134r-19,20l118,175,99,196,82,217,65,237,50,256,36,274,24,289,14,302,7,312r-6,5l,320,80,294r23,-30l128,236r25,-28l177,180r25,-26l226,130r24,-23l273,87,293,68,312,51,328,36,343,23,355,13r9,-6l369,2,371,,349,7r-24,9l303,27,280,39,261,50r-15,9l235,65r-3,3xe" fillcolor="#00b050" stroked="f">
              <v:path arrowok="t"/>
            </v:shape>
            <v:shape id="_x0000_s1612" style="position:absolute;left:201;top:197;width:167;height:63" coordsize="834,252" path="m,252r1,-3l5,244r7,-10l20,221,32,206,46,189,63,172,82,151r23,-19l130,112,156,93,186,74,218,57,254,42,291,29r40,-9l372,13,412,8,453,4,493,1,530,r38,2l603,6r34,7l669,23r31,13l728,51r27,19l779,91r21,27l818,147r16,35l833,179r-5,-7l820,161,809,147,794,132,774,116,751,98,723,81,691,66,654,53,613,43,566,37,513,36r-58,3l391,49,321,67r-2,2l312,71r-12,5l285,83r-17,7l247,99r-21,12l203,122r-23,13l156,149r-22,14l113,178,94,193,77,210,63,225,53,241,,252xe" fillcolor="#00b050" stroked="f">
              <v:path arrowok="t"/>
            </v:shape>
            <v:shape id="_x0000_s1613" style="position:absolute;left:247;top:64;width:104;height:70" coordsize="520,282" path="m520,r-5,2l504,4,485,9r-24,8l432,27,398,38,361,52,321,69,279,87r-43,21l192,131r-43,26l108,185,69,215,32,247,,282r5,-2l17,275r18,-8l56,258r22,-9l100,241r18,-7l131,230r1,-1l136,225r7,-7l152,209r13,-10l180,185r18,-14l221,154r25,-16l273,118,306,99,341,80,381,60,422,40,469,21,520,xe" fillcolor="#00b050" stroked="f">
              <v:path arrowok="t"/>
            </v:shape>
          </v:group>
        </w:pict>
      </w:r>
      <w:r>
        <w:rPr>
          <w:noProof/>
        </w:rPr>
        <w:pict>
          <v:group id="_x0000_s1614" style="position:absolute;margin-left:101.4pt;margin-top:1.6pt;width:252.5pt;height:45.3pt;z-index:251691008" coordorigin="737,3977" coordsize="4140,540">
            <v:line id="_x0000_s1615" style="position:absolute" from="737,3977" to="4877,3977"/>
            <v:group id="_x0000_s1616" style="position:absolute;left:737;top:3977;width:4140;height:540" coordorigin="737,3977" coordsize="4140,540">
              <v:line id="_x0000_s1617" style="position:absolute" from="737,4157" to="4877,4157"/>
              <v:line id="_x0000_s1618" style="position:absolute" from="737,4337" to="4877,4337"/>
              <v:line id="_x0000_s1619" style="position:absolute" from="737,4517" to="4877,4517"/>
              <v:line id="_x0000_s1620" style="position:absolute" from="4877,3977" to="4877,4517"/>
              <v:line id="_x0000_s1621" style="position:absolute" from="737,3977" to="737,4517"/>
            </v:group>
          </v:group>
        </w:pict>
      </w:r>
    </w:p>
    <w:p w:rsidR="00DF360D" w:rsidRPr="00303B00" w:rsidRDefault="00DF360D" w:rsidP="0038225E">
      <w:pPr>
        <w:jc w:val="center"/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408 Resim" o:spid="_x0000_s1622" type="#_x0000_t75" alt="GJMCA6BXASPCALIWDXDCA6REVWZCA8E1QKUCAEZ3IIGCAICNB03CATC1DZOCA9WA8DNCAC04GYQCA0FZH3MCAP2SQETCAKIDRGCCA9L4BMTCAISEWE9CAR0MHYICA44YBT1CA7FDAJDCAXQB4A3.jpg" style="position:absolute;left:0;text-align:left;margin-left:32.75pt;margin-top:23.45pt;width:50.65pt;height:32.45pt;z-index:251697152;visibility:visible" wrapcoords="-318 0 -318 21098 21600 21098 21600 0 -318 0">
            <v:imagedata r:id="rId31" o:title=""/>
            <w10:wrap type="through"/>
          </v:shape>
        </w:pict>
      </w:r>
      <w:r>
        <w:rPr>
          <w:noProof/>
        </w:rPr>
        <w:pict>
          <v:group id="_x0000_s1623" style="position:absolute;left:0;text-align:left;margin-left:101.4pt;margin-top:17.65pt;width:252.5pt;height:45.3pt;z-index:251693056" coordorigin="737,3977" coordsize="4140,540">
            <v:line id="_x0000_s1624" style="position:absolute" from="737,3977" to="4877,3977"/>
            <v:group id="_x0000_s1625" style="position:absolute;left:737;top:3977;width:4140;height:540" coordorigin="737,3977" coordsize="4140,540">
              <v:line id="_x0000_s1626" style="position:absolute" from="737,4157" to="4877,4157"/>
              <v:line id="_x0000_s1627" style="position:absolute" from="737,4337" to="4877,4337"/>
              <v:line id="_x0000_s1628" style="position:absolute" from="737,4517" to="4877,4517"/>
              <v:line id="_x0000_s1629" style="position:absolute" from="4877,3977" to="4877,4517"/>
              <v:line id="_x0000_s1630" style="position:absolute" from="737,3977" to="737,4517"/>
            </v:group>
          </v:group>
        </w:pict>
      </w:r>
    </w:p>
    <w:p w:rsidR="00DF360D" w:rsidRPr="00303B00" w:rsidRDefault="00DF360D" w:rsidP="0038225E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407 Resim" o:spid="_x0000_s1631" type="#_x0000_t75" alt="3YXCA1HZDFECA2NVOSMCATBKZ21CAGA2C1ZCA0XTCB1CA7QDNQ0CAGT20WACAK8EP4XCAAYSQH5CAH67JVECAGFPVKKCAI4FKV5CA0GS4TFCAQ5D6QMCA4H8OSJCA58GSF0CAH8SGTACA16X3Y4.jpg" style="position:absolute;margin-left:32.6pt;margin-top:30.4pt;width:48.9pt;height:38.6pt;z-index:251698176;visibility:visible" wrapcoords="-332 0 -332 21176 21600 21176 21600 0 -332 0">
            <v:imagedata r:id="rId32" o:title=""/>
            <w10:wrap type="through"/>
          </v:shape>
        </w:pict>
      </w:r>
      <w:r>
        <w:rPr>
          <w:noProof/>
        </w:rPr>
        <w:pict>
          <v:group id="_x0000_s1632" style="position:absolute;margin-left:101.4pt;margin-top:30.55pt;width:252.5pt;height:45.3pt;z-index:251694080" coordorigin="737,3977" coordsize="4140,540">
            <v:line id="_x0000_s1633" style="position:absolute" from="737,3977" to="4877,3977"/>
            <v:group id="_x0000_s1634" style="position:absolute;left:737;top:3977;width:4140;height:540" coordorigin="737,3977" coordsize="4140,540">
              <v:line id="_x0000_s1635" style="position:absolute" from="737,4157" to="4877,4157"/>
              <v:line id="_x0000_s1636" style="position:absolute" from="737,4337" to="4877,4337"/>
              <v:line id="_x0000_s1637" style="position:absolute" from="737,4517" to="4877,4517"/>
              <v:line id="_x0000_s1638" style="position:absolute" from="4877,3977" to="4877,4517"/>
              <v:line id="_x0000_s1639" style="position:absolute" from="737,3977" to="737,4517"/>
            </v:group>
          </v:group>
        </w:pict>
      </w:r>
      <w:r w:rsidRPr="00303B00">
        <w:rPr>
          <w:rFonts w:ascii="Hand writing Mutlu" w:hAnsi="Hand writing Mutlu"/>
          <w:sz w:val="32"/>
          <w:szCs w:val="32"/>
        </w:rPr>
        <w:t xml:space="preserve"> </w:t>
      </w:r>
    </w:p>
    <w:p w:rsidR="00DF360D" w:rsidRPr="00303B00" w:rsidRDefault="00DF360D" w:rsidP="0038225E">
      <w:pPr>
        <w:spacing w:after="120"/>
        <w:rPr>
          <w:rFonts w:ascii="Hand writing Mutlu" w:hAnsi="Hand writing Mutlu"/>
          <w:b/>
          <w:sz w:val="40"/>
          <w:szCs w:val="40"/>
        </w:rPr>
      </w:pPr>
      <w:r>
        <w:rPr>
          <w:noProof/>
        </w:rPr>
        <w:pict>
          <v:shape id="409 Resim" o:spid="_x0000_s1640" type="#_x0000_t75" alt="IBGCA1FMS07CAR4Q62ZCAG5DVYUCAP8WIT2CAOOFJVYCATXC3DOCAMTZTK3CAGBUEYWCA2TKCCXCAW2F5LXCAXWBG5VCA2HLTWQCA971Y34CA5IYMMFCA3ISQPVCAGR6XWCCAVFHY8QCA0QZCZW.jpg" style="position:absolute;margin-left:32.6pt;margin-top:50.45pt;width:36.25pt;height:30.7pt;z-index:251699200;visibility:visible" wrapcoords="-450 0 -450 21073 21600 21073 21600 0 -450 0">
            <v:imagedata r:id="rId33" o:title=""/>
            <w10:wrap type="through"/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641" style="position:absolute;margin-left:101.4pt;margin-top:2.95pt;width:252.5pt;height:45.3pt;z-index:251695104" coordorigin="737,3977" coordsize="4140,540">
            <v:line id="_x0000_s1642" style="position:absolute" from="737,3977" to="4877,3977"/>
            <v:group id="_x0000_s1643" style="position:absolute;left:737;top:3977;width:4140;height:540" coordorigin="737,3977" coordsize="4140,540">
              <v:line id="_x0000_s1644" style="position:absolute" from="737,4157" to="4877,4157"/>
              <v:line id="_x0000_s1645" style="position:absolute" from="737,4337" to="4877,4337"/>
              <v:line id="_x0000_s1646" style="position:absolute" from="737,4517" to="4877,4517"/>
              <v:line id="_x0000_s1647" style="position:absolute" from="4877,3977" to="4877,4517"/>
              <v:line id="_x0000_s1648" style="position:absolute" from="737,3977" to="737,4517"/>
            </v:group>
          </v:group>
        </w:pict>
      </w:r>
      <w:r>
        <w:rPr>
          <w:noProof/>
        </w:rPr>
        <w:pict>
          <v:shape id="410 Resim" o:spid="_x0000_s1649" type="#_x0000_t75" alt="KH7CA6Y3HBHCAW8OS2ECA94NL7RCA6O9E4ACAXHVST5CAI3SWMLCAJFP4N1CABFH5S0CAZB02VWCADGBG3WCAPJX77WCA2LC6VVCACPMZWDCA3FO20VCABSX0L2CARYGHY8CAYSLTRECA0ZMLSZ.jpg" style="position:absolute;margin-left:38.75pt;margin-top:65.65pt;width:36.25pt;height:30.7pt;z-index:251700224;visibility:visible" wrapcoords="-450 0 -450 21073 21600 21073 21600 0 -450 0">
            <v:imagedata r:id="rId34" o:title=""/>
            <w10:wrap type="through"/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650" style="position:absolute;margin-left:101.4pt;margin-top:4.5pt;width:252.5pt;height:45.3pt;z-index:251696128" coordorigin="737,3977" coordsize="4140,540">
            <v:line id="_x0000_s1651" style="position:absolute" from="737,3977" to="4877,3977"/>
            <v:group id="_x0000_s1652" style="position:absolute;left:737;top:3977;width:4140;height:540" coordorigin="737,3977" coordsize="4140,540">
              <v:line id="_x0000_s1653" style="position:absolute" from="737,4157" to="4877,4157"/>
              <v:line id="_x0000_s1654" style="position:absolute" from="737,4337" to="4877,4337"/>
              <v:line id="_x0000_s1655" style="position:absolute" from="737,4517" to="4877,4517"/>
              <v:line id="_x0000_s1656" style="position:absolute" from="4877,3977" to="4877,4517"/>
              <v:line id="_x0000_s1657" style="position:absolute" from="737,3977" to="737,4517"/>
            </v:group>
          </v:group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                                                                       </w: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58" type="#_x0000_t32" style="position:absolute;margin-left:326.1pt;margin-top:39.05pt;width:30pt;height:23.25pt;flip:x;z-index:251668480" o:connectortype="straight">
            <v:stroke endarrow="block"/>
          </v:shape>
        </w:pict>
      </w:r>
      <w:r>
        <w:rPr>
          <w:noProof/>
        </w:rPr>
        <w:pict>
          <v:shape id="_x0000_s1659" type="#_x0000_t32" style="position:absolute;margin-left:294.6pt;margin-top:39.05pt;width:27pt;height:23.25pt;z-index:251667456" o:connectortype="straight">
            <v:stroke endarrow="block"/>
          </v:shape>
        </w:pict>
      </w:r>
      <w:r>
        <w:rPr>
          <w:noProof/>
        </w:rPr>
        <w:pict>
          <v:shape id="_x0000_s1660" type="#_x0000_t32" style="position:absolute;margin-left:184.45pt;margin-top:39.05pt;width:30pt;height:23.25pt;flip:x;z-index:251666432" o:connectortype="straight">
            <v:stroke endarrow="block"/>
          </v:shape>
        </w:pict>
      </w:r>
      <w:r>
        <w:rPr>
          <w:noProof/>
        </w:rPr>
        <w:pict>
          <v:shape id="_x0000_s1661" type="#_x0000_t32" style="position:absolute;margin-left:152.95pt;margin-top:39.05pt;width:27pt;height:23.25pt;z-index:251665408" o:connectortype="straight">
            <v:stroke endarrow="block"/>
          </v:shape>
        </w:pict>
      </w:r>
      <w:r>
        <w:rPr>
          <w:noProof/>
        </w:rPr>
        <w:pict>
          <v:shape id="_x0000_s1662" type="#_x0000_t202" style="position:absolute;margin-left:328.35pt;margin-top:-.7pt;width:61.5pt;height:39.75pt;z-index:251662336;v-text-anchor:middle" strokeweight="1pt">
            <v:stroke dashstyle="dash"/>
            <v:shadow color="#868686"/>
            <v:textbox style="mso-next-textbox:#_x0000_s1662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3" type="#_x0000_t202" style="position:absolute;margin-left:262.35pt;margin-top:-.7pt;width:61.5pt;height:39.75pt;z-index:251661312;v-text-anchor:middle" strokeweight="1pt">
            <v:stroke dashstyle="dash"/>
            <v:shadow color="#868686"/>
            <v:textbox style="mso-next-textbox:#_x0000_s1663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4" type="#_x0000_t202" style="position:absolute;margin-left:184.45pt;margin-top:-.7pt;width:61.5pt;height:39.75pt;z-index:251660288;v-text-anchor:middle" strokeweight="1pt">
            <v:stroke dashstyle="dash"/>
            <v:shadow color="#868686"/>
            <v:textbox style="mso-next-textbox:#_x0000_s1664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5" type="#_x0000_t202" style="position:absolute;margin-left:118.45pt;margin-top:-.7pt;width:61.5pt;height:39.75pt;z-index:251659264;v-text-anchor:middle" strokeweight="1pt">
            <v:stroke dashstyle="dash"/>
            <v:shadow color="#868686"/>
            <v:textbox style="mso-next-textbox:#_x0000_s1665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6" type="#_x0000_t72" style="position:absolute;margin-left:-4.45pt;margin-top:-.7pt;width:111pt;height:1in;z-index:251658240">
            <v:textbox>
              <w:txbxContent>
                <w:p w:rsidR="00DF360D" w:rsidRPr="00F72DDA" w:rsidRDefault="00DF360D" w:rsidP="0038225E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 O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                                    </w: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67" type="#_x0000_t202" style="position:absolute;margin-left:294.6pt;margin-top:5.65pt;width:61.5pt;height:39.75pt;z-index:251664384;v-text-anchor:middle" strokeweight="1pt">
            <v:stroke dashstyle="dash"/>
            <v:shadow color="#868686"/>
            <v:textbox style="mso-next-textbox:#_x0000_s1667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8" type="#_x0000_t202" style="position:absolute;margin-left:152.95pt;margin-top:5.65pt;width:61.5pt;height:39.75pt;z-index:251663360;v-text-anchor:middle" strokeweight="1pt">
            <v:stroke dashstyle="dash"/>
            <v:shadow color="#868686"/>
            <v:textbox style="mso-next-textbox:#_x0000_s1668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ot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669" style="position:absolute;margin-left:-4.45pt;margin-top:-3.7pt;width:395.15pt;height:39.75pt;z-index:251632640" coordorigin="8684,210" coordsize="7903,795">
            <v:shape id="_x0000_s1670" type="#_x0000_t202" style="position:absolute;left:8684;top:210;width:1230;height:795;v-text-anchor:middle" strokeweight="1pt">
              <v:stroke dashstyle="dash"/>
              <v:shadow color="#868686"/>
              <v:textbox style="mso-next-textbox:#_x0000_s1670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e</w:t>
                    </w:r>
                  </w:p>
                </w:txbxContent>
              </v:textbox>
            </v:shape>
            <v:shape id="_x0000_s1671" type="#_x0000_t202" style="position:absolute;left:10017;top:210;width:1230;height:795;v-text-anchor:middle" strokeweight="1pt">
              <v:stroke dashstyle="dash"/>
              <v:shadow color="#868686"/>
              <v:textbox style="mso-next-textbox:#_x0000_s1671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v:shape id="_x0000_s1672" type="#_x0000_t202" style="position:absolute;left:11354;top:210;width:1230;height:795;v-text-anchor:middle" strokeweight="1pt">
              <v:stroke dashstyle="dash"/>
              <v:shadow color="#868686"/>
              <v:textbox style="mso-next-textbox:#_x0000_s1672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_x0000_s1673" type="#_x0000_t202" style="position:absolute;left:12687;top:210;width:1230;height:795;v-text-anchor:middle" strokeweight="1pt">
              <v:stroke dashstyle="dash"/>
              <v:shadow color="#868686"/>
              <v:textbox style="mso-next-textbox:#_x0000_s1673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</w:t>
                    </w:r>
                  </w:p>
                </w:txbxContent>
              </v:textbox>
            </v:shape>
            <v:shape id="_x0000_s1674" type="#_x0000_t202" style="position:absolute;left:14020;top:210;width:1230;height:795;v-text-anchor:middle" strokeweight="1pt">
              <v:stroke dashstyle="dash"/>
              <v:shadow color="#868686"/>
              <v:textbox style="mso-next-textbox:#_x0000_s1674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ol</w:t>
                    </w:r>
                  </w:p>
                </w:txbxContent>
              </v:textbox>
            </v:shape>
            <v:shape id="_x0000_s1675" type="#_x0000_t202" style="position:absolute;left:15357;top:210;width:1230;height:795;v-text-anchor:middle" strokeweight="1pt">
              <v:stroke dashstyle="dash"/>
              <v:shadow color="#868686"/>
              <v:textbox style="mso-next-textbox:#_x0000_s1675">
                <w:txbxContent>
                  <w:p w:rsidR="00DF360D" w:rsidRPr="0055717A" w:rsidRDefault="00DF360D" w:rsidP="0038225E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ot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76" type="#_x0000_t202" style="position:absolute;margin-left:262.35pt;margin-top:.4pt;width:61.5pt;height:39.75pt;z-index:251637760;v-text-anchor:middle" strokeweight="1pt">
            <v:stroke dashstyle="dash"/>
            <v:shadow color="#868686"/>
            <v:textbox style="mso-next-textbox:#_x0000_s1676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77" type="#_x0000_t202" style="position:absolute;margin-left:195.7pt;margin-top:.4pt;width:61.5pt;height:39.75pt;z-index:251636736;v-text-anchor:middle" strokeweight="1pt">
            <v:stroke dashstyle="dash"/>
            <v:shadow color="#868686"/>
            <v:textbox style="mso-next-textbox:#_x0000_s1677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78" type="#_x0000_t202" style="position:absolute;margin-left:129.05pt;margin-top:.4pt;width:61.5pt;height:39.75pt;z-index:251635712;v-text-anchor:middle" strokeweight="1pt">
            <v:stroke dashstyle="dash"/>
            <v:shadow color="#868686"/>
            <v:textbox style="mso-next-textbox:#_x0000_s1678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79" type="#_x0000_t202" style="position:absolute;margin-left:62.2pt;margin-top:.4pt;width:61.5pt;height:39.75pt;z-index:251634688;v-text-anchor:middle" strokeweight="1pt">
            <v:stroke dashstyle="dash"/>
            <v:shadow color="#868686"/>
            <v:textbox style="mso-next-textbox:#_x0000_s1679">
              <w:txbxContent>
                <w:p w:rsidR="00DF360D" w:rsidRPr="0055717A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0" type="#_x0000_t202" style="position:absolute;margin-left:-4.45pt;margin-top:.4pt;width:61.5pt;height:39.75pt;z-index:251633664;v-text-anchor:middle" strokeweight="1pt">
            <v:stroke dashstyle="dash"/>
            <v:shadow color="#868686"/>
            <v:textbox style="mso-next-textbox:#_x0000_s1680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1" type="#_x0000_t202" style="position:absolute;margin-left:329.2pt;margin-top:.4pt;width:61.5pt;height:39.75pt;z-index:251638784;v-text-anchor:middle" strokeweight="1pt">
            <v:stroke dashstyle="dash"/>
            <v:shadow color="#868686"/>
            <v:textbox style="mso-next-textbox:#_x0000_s1681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82" type="#_x0000_t202" style="position:absolute;margin-left:262.35pt;margin-top:2.95pt;width:61.5pt;height:39.75pt;z-index:251643904;v-text-anchor:middle" strokeweight="1pt">
            <v:stroke dashstyle="dash"/>
            <v:shadow color="#868686"/>
            <v:textbox style="mso-next-textbox:#_x0000_s1682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3" type="#_x0000_t202" style="position:absolute;margin-left:195.7pt;margin-top:2.95pt;width:61.5pt;height:39.75pt;z-index:251642880;v-text-anchor:middle" strokeweight="1pt">
            <v:stroke dashstyle="dash"/>
            <v:shadow color="#868686"/>
            <v:textbox style="mso-next-textbox:#_x0000_s1683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4" type="#_x0000_t202" style="position:absolute;margin-left:129.05pt;margin-top:2.95pt;width:61.5pt;height:39.75pt;z-index:251641856;v-text-anchor:middle" strokeweight="1pt">
            <v:stroke dashstyle="dash"/>
            <v:shadow color="#868686"/>
            <v:textbox style="mso-next-textbox:#_x0000_s1684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5" type="#_x0000_t202" style="position:absolute;margin-left:62.2pt;margin-top:2.95pt;width:61.5pt;height:39.75pt;z-index:251640832;v-text-anchor:middle" strokeweight="1pt">
            <v:stroke dashstyle="dash"/>
            <v:shadow color="#868686"/>
            <v:textbox style="mso-next-textbox:#_x0000_s1685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6" type="#_x0000_t202" style="position:absolute;margin-left:-4.45pt;margin-top:2.95pt;width:61.5pt;height:39.75pt;z-index:251639808;v-text-anchor:middle" strokeweight="1pt">
            <v:stroke dashstyle="dash"/>
            <v:shadow color="#868686"/>
            <v:textbox style="mso-next-textbox:#_x0000_s1686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lo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87" type="#_x0000_t32" style="position:absolute;margin-left:326.1pt;margin-top:39.05pt;width:30pt;height:23.25pt;flip:x;z-index:251679744" o:connectortype="straight">
            <v:stroke endarrow="block"/>
          </v:shape>
        </w:pict>
      </w:r>
      <w:r>
        <w:rPr>
          <w:noProof/>
        </w:rPr>
        <w:pict>
          <v:shape id="_x0000_s1688" type="#_x0000_t32" style="position:absolute;margin-left:294.6pt;margin-top:39.05pt;width:27pt;height:23.25pt;z-index:251678720" o:connectortype="straight">
            <v:stroke endarrow="block"/>
          </v:shape>
        </w:pict>
      </w:r>
      <w:r>
        <w:rPr>
          <w:noProof/>
        </w:rPr>
        <w:pict>
          <v:shape id="_x0000_s1689" type="#_x0000_t32" style="position:absolute;margin-left:184.45pt;margin-top:39.05pt;width:30pt;height:23.25pt;flip:x;z-index:251677696" o:connectortype="straight">
            <v:stroke endarrow="block"/>
          </v:shape>
        </w:pict>
      </w:r>
      <w:r>
        <w:rPr>
          <w:noProof/>
        </w:rPr>
        <w:pict>
          <v:shape id="_x0000_s1690" type="#_x0000_t32" style="position:absolute;margin-left:152.95pt;margin-top:39.05pt;width:27pt;height:23.25pt;z-index:251676672" o:connectortype="straight">
            <v:stroke endarrow="block"/>
          </v:shape>
        </w:pict>
      </w:r>
      <w:r>
        <w:rPr>
          <w:noProof/>
        </w:rPr>
        <w:pict>
          <v:shape id="_x0000_s1691" type="#_x0000_t202" style="position:absolute;margin-left:328.35pt;margin-top:-.7pt;width:61.5pt;height:39.75pt;z-index:251673600;v-text-anchor:middle" strokeweight="1pt">
            <v:stroke dashstyle="dash"/>
            <v:shadow color="#868686"/>
            <v:textbox style="mso-next-textbox:#_x0000_s1691">
              <w:txbxContent>
                <w:p w:rsidR="00DF360D" w:rsidRPr="0055717A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2" type="#_x0000_t202" style="position:absolute;margin-left:262.35pt;margin-top:-.7pt;width:61.5pt;height:39.75pt;z-index:251672576;v-text-anchor:middle" strokeweight="1pt">
            <v:stroke dashstyle="dash"/>
            <v:shadow color="#868686"/>
            <v:textbox style="mso-next-textbox:#_x0000_s1692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3" type="#_x0000_t202" style="position:absolute;margin-left:184.45pt;margin-top:-.7pt;width:61.5pt;height:39.75pt;z-index:251671552;v-text-anchor:middle" strokeweight="1pt">
            <v:stroke dashstyle="dash"/>
            <v:shadow color="#868686"/>
            <v:textbox style="mso-next-textbox:#_x0000_s1693">
              <w:txbxContent>
                <w:p w:rsidR="00DF360D" w:rsidRPr="0055717A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4" type="#_x0000_t202" style="position:absolute;margin-left:118.45pt;margin-top:-.7pt;width:61.5pt;height:39.75pt;z-index:251670528;v-text-anchor:middle" strokeweight="1pt">
            <v:stroke dashstyle="dash"/>
            <v:shadow color="#868686"/>
            <v:textbox style="mso-next-textbox:#_x0000_s1694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5" type="#_x0000_t72" style="position:absolute;margin-left:-4.45pt;margin-top:-.7pt;width:111pt;height:1in;z-index:251669504">
            <v:textbox>
              <w:txbxContent>
                <w:p w:rsidR="00DF360D" w:rsidRPr="00F72DDA" w:rsidRDefault="00DF360D" w:rsidP="0038225E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 O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</w: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96" type="#_x0000_t202" style="position:absolute;margin-left:294.6pt;margin-top:5.65pt;width:61.5pt;height:39.75pt;z-index:251675648;v-text-anchor:middle" strokeweight="1pt">
            <v:stroke dashstyle="dash"/>
            <v:shadow color="#868686"/>
            <v:textbox style="mso-next-textbox:#_x0000_s1696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7" type="#_x0000_t202" style="position:absolute;margin-left:152.95pt;margin-top:5.65pt;width:61.5pt;height:39.75pt;z-index:251674624;v-text-anchor:middle" strokeweight="1pt">
            <v:stroke dashstyle="dash"/>
            <v:shadow color="#868686"/>
            <v:textbox style="mso-next-textbox:#_x0000_s1697">
              <w:txbxContent>
                <w:p w:rsidR="00DF360D" w:rsidRPr="0055717A" w:rsidRDefault="00DF360D" w:rsidP="0038225E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tel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</w: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698" type="#_x0000_t202" style="position:absolute;margin-left:73.55pt;margin-top:4.05pt;width:61.5pt;height:39.75pt;z-index:251645952;v-text-anchor:middle" strokeweight="1pt">
            <v:stroke dashstyle="dash"/>
            <v:shadow color="#868686"/>
            <v:textbox style="mso-next-textbox:#_x0000_s1698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9" type="#_x0000_t202" style="position:absolute;margin-left:148.4pt;margin-top:4.05pt;width:61.5pt;height:39.75pt;z-index:251646976;v-text-anchor:middle" strokeweight="1pt">
            <v:stroke dashstyle="dash"/>
            <v:shadow color="#868686"/>
            <v:textbox style="mso-next-textbox:#_x0000_s1699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0" type="#_x0000_t202" style="position:absolute;margin-left:223.55pt;margin-top:4.05pt;width:71.1pt;height:39.75pt;z-index:251648000;v-text-anchor:middle" strokeweight="1pt">
            <v:stroke dashstyle="dash"/>
            <v:shadow color="#868686"/>
            <v:textbox style="mso-next-textbox:#_x0000_s1700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ton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1" type="#_x0000_t202" style="position:absolute;margin-left:310.55pt;margin-top:4.05pt;width:61.5pt;height:39.75pt;z-index:251649024;v-text-anchor:middle" strokeweight="1pt">
            <v:stroke dashstyle="dash"/>
            <v:shadow color="#868686"/>
            <v:textbox style="mso-next-textbox:#_x0000_s1701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2" type="#_x0000_t202" style="position:absolute;margin-left:-4.45pt;margin-top:4.05pt;width:61.5pt;height:39.75pt;z-index:251644928;v-text-anchor:middle" strokeweight="1pt">
            <v:stroke dashstyle="dash"/>
            <v:shadow color="#868686"/>
            <v:textbox style="mso-next-textbox:#_x0000_s1702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on</w:t>
                  </w:r>
                </w:p>
              </w:txbxContent>
            </v:textbox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703" type="#_x0000_t202" style="position:absolute;margin-left:262.35pt;margin-top:3.6pt;width:72.95pt;height:39.75pt;z-index:251654144;v-text-anchor:middle" strokeweight="1pt">
            <v:stroke dashstyle="dash"/>
            <v:shadow color="#868686"/>
            <v:textbox style="mso-next-textbox:#_x0000_s1703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no</w:t>
                  </w:r>
                  <w:r w:rsidRPr="005A1666"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4" type="#_x0000_t202" style="position:absolute;margin-left:195.7pt;margin-top:3.6pt;width:61.5pt;height:39.75pt;z-index:251653120;v-text-anchor:middle" strokeweight="1pt">
            <v:stroke dashstyle="dash"/>
            <v:shadow color="#868686"/>
            <v:textbox style="mso-next-textbox:#_x0000_s1704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5" type="#_x0000_t202" style="position:absolute;margin-left:129.05pt;margin-top:3.6pt;width:61.5pt;height:39.75pt;z-index:251652096;v-text-anchor:middle" strokeweight="1pt">
            <v:stroke dashstyle="dash"/>
            <v:shadow color="#868686"/>
            <v:textbox style="mso-next-textbox:#_x0000_s1705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6" type="#_x0000_t202" style="position:absolute;margin-left:62.2pt;margin-top:3.6pt;width:61.5pt;height:39.75pt;z-index:251651072;v-text-anchor:middle" strokeweight="1pt">
            <v:stroke dashstyle="dash"/>
            <v:shadow color="#868686"/>
            <v:textbox style="mso-next-textbox:#_x0000_s1706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7" type="#_x0000_t202" style="position:absolute;margin-left:-4.45pt;margin-top:3.6pt;width:61.5pt;height:39.75pt;z-index:251650048;v-text-anchor:middle" strokeweight="1pt">
            <v:stroke dashstyle="dash"/>
            <v:shadow color="#868686"/>
            <v:textbox style="mso-next-textbox:#_x0000_s1707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ot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</w:p>
    <w:p w:rsidR="00DF360D" w:rsidRPr="00303B00" w:rsidRDefault="00DF360D" w:rsidP="0038225E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708" type="#_x0000_t202" style="position:absolute;margin-left:289.45pt;margin-top:2.45pt;width:76.7pt;height:39.75pt;z-index:251681792;v-text-anchor:middle" strokeweight="1pt">
            <v:stroke dashstyle="dash"/>
            <v:shadow color="#868686"/>
            <v:textbox style="mso-next-textbox:#_x0000_s1708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ot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09" type="#_x0000_t202" style="position:absolute;margin-left:223.55pt;margin-top:2.45pt;width:61.5pt;height:39.75pt;z-index:251680768;v-text-anchor:middle" strokeweight="1pt">
            <v:stroke dashstyle="dash"/>
            <v:shadow color="#868686"/>
            <v:textbox style="mso-next-textbox:#_x0000_s1709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0" type="#_x0000_t202" style="position:absolute;margin-left:141.7pt;margin-top:2.45pt;width:76.7pt;height:39.75pt;z-index:251657216;v-text-anchor:middle" strokeweight="1pt">
            <v:stroke dashstyle="dash"/>
            <v:shadow color="#868686"/>
            <v:textbox style="mso-next-textbox:#_x0000_s1710">
              <w:txbxContent>
                <w:p w:rsidR="00DF360D" w:rsidRPr="00A25B27" w:rsidRDefault="00DF360D" w:rsidP="0038225E">
                  <w:pPr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lo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1" type="#_x0000_t202" style="position:absolute;margin-left:62.2pt;margin-top:2.45pt;width:72.85pt;height:39.75pt;z-index:251656192;v-text-anchor:middle" strokeweight="1pt">
            <v:stroke dashstyle="dash"/>
            <v:shadow color="#868686"/>
            <v:textbox style="mso-next-textbox:#_x0000_s1711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2" type="#_x0000_t202" style="position:absolute;margin-left:-4.45pt;margin-top:2.45pt;width:61.5pt;height:39.75pt;z-index:251655168;v-text-anchor:middle" strokeweight="1pt">
            <v:stroke dashstyle="dash"/>
            <v:shadow color="#868686"/>
            <v:textbox style="mso-next-textbox:#_x0000_s1712">
              <w:txbxContent>
                <w:p w:rsidR="00DF360D" w:rsidRPr="005A1666" w:rsidRDefault="00DF360D" w:rsidP="0038225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o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lan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713" type="#_x0000_t202" style="position:absolute;margin-left:309.7pt;margin-top:49pt;width:77.9pt;height:39.75pt;z-index:251625472;v-text-anchor:middle" strokeweight="1pt">
            <v:stroke dashstyle="dash"/>
            <v:shadow color="#868686"/>
            <v:textbox style="mso-next-textbox:#_x0000_s171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4" type="#_x0000_t202" style="position:absolute;margin-left:242.85pt;margin-top:49pt;width:61.5pt;height:39.75pt;z-index:251624448;v-text-anchor:middle" strokeweight="1pt">
            <v:stroke dashstyle="dash"/>
            <v:shadow color="#868686"/>
            <v:textbox style="mso-next-textbox:#_x0000_s171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5" type="#_x0000_t202" style="position:absolute;margin-left:176.2pt;margin-top:49pt;width:61.5pt;height:39.75pt;z-index:251623424;v-text-anchor:middle" strokeweight="1pt">
            <v:stroke dashstyle="dash"/>
            <v:shadow color="#868686"/>
            <v:textbox style="mso-next-textbox:#_x0000_s171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6" type="#_x0000_t202" style="position:absolute;margin-left:109.55pt;margin-top:49pt;width:61.5pt;height:39.75pt;z-index:251622400;v-text-anchor:middle" strokeweight="1pt">
            <v:stroke dashstyle="dash"/>
            <v:shadow color="#868686"/>
            <v:textbox style="mso-next-textbox:#_x0000_s1716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7" type="#_x0000_t202" style="position:absolute;margin-left:42.7pt;margin-top:49pt;width:61.5pt;height:39.75pt;z-index:251621376;v-text-anchor:middle" strokeweight="1pt">
            <v:stroke dashstyle="dash"/>
            <v:shadow color="#868686"/>
            <v:textbox style="mso-next-textbox:#_x0000_s171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8" type="#_x0000_t202" style="position:absolute;margin-left:-9pt;margin-top:49pt;width:45.35pt;height:39.75pt;z-index:251620352;v-text-anchor:middle" strokeweight="1pt">
            <v:stroke dashstyle="dash"/>
            <v:shadow color="#868686"/>
            <v:textbox style="mso-next-textbox:#_x0000_s171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9" type="#_x0000_t202" style="position:absolute;margin-left:257.8pt;margin-top:-.7pt;width:79.75pt;height:39.75pt;z-index:251619328;v-text-anchor:middle" strokeweight="1pt">
            <v:stroke dashstyle="dash"/>
            <v:shadow color="#868686"/>
            <v:textbox style="mso-next-textbox:#_x0000_s1719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0" type="#_x0000_t202" style="position:absolute;margin-left:191.15pt;margin-top:-.7pt;width:61.5pt;height:39.75pt;z-index:251618304;v-text-anchor:middle" strokeweight="1pt">
            <v:stroke dashstyle="dash"/>
            <v:shadow color="#868686"/>
            <v:textbox style="mso-next-textbox:#_x0000_s1720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1" type="#_x0000_t202" style="position:absolute;margin-left:124.5pt;margin-top:-.7pt;width:61.5pt;height:39.75pt;z-index:251617280;v-text-anchor:middle" strokeweight="1pt">
            <v:stroke dashstyle="dash"/>
            <v:shadow color="#868686"/>
            <v:textbox style="mso-next-textbox:#_x0000_s1721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2" type="#_x0000_t202" style="position:absolute;margin-left:57.65pt;margin-top:-.7pt;width:61.5pt;height:39.75pt;z-index:251616256;v-text-anchor:middle" strokeweight="1pt">
            <v:stroke dashstyle="dash"/>
            <v:shadow color="#868686"/>
            <v:textbox style="mso-next-textbox:#_x0000_s1722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3" type="#_x0000_t202" style="position:absolute;margin-left:-9pt;margin-top:-.7pt;width:61.5pt;height:39.75pt;z-index:251615232;v-text-anchor:middle" strokeweight="1pt">
            <v:stroke dashstyle="dash"/>
            <v:shadow color="#868686"/>
            <v:textbox style="mso-next-textbox:#_x0000_s1723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</w:t>
                  </w:r>
                </w:p>
              </w:txbxContent>
            </v:textbox>
          </v:shape>
        </w:pict>
      </w:r>
      <w:r w:rsidRPr="00303B00">
        <w:rPr>
          <w:rFonts w:ascii="Hand writing Mutlu" w:hAnsi="Hand writing Mutlu"/>
          <w:b/>
          <w:sz w:val="52"/>
        </w:rPr>
        <w:t xml:space="preserve">                                  </w: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shape id="_x0000_s1724" type="#_x0000_t202" style="position:absolute;margin-left:293.85pt;margin-top:40.65pt;width:73.55pt;height:39.75pt;z-index:251630592;v-text-anchor:middle" strokeweight="1pt">
            <v:stroke dashstyle="dash"/>
            <v:shadow color="#868686"/>
            <v:textbox style="mso-next-textbox:#_x0000_s1724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5" type="#_x0000_t202" style="position:absolute;margin-left:211.85pt;margin-top:40.65pt;width:73.9pt;height:39.75pt;z-index:251629568;v-text-anchor:middle" strokeweight="1pt">
            <v:stroke dashstyle="dash"/>
            <v:shadow color="#868686"/>
            <v:textbox style="mso-next-textbox:#_x0000_s1725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6" type="#_x0000_t202" style="position:absolute;margin-left:124.5pt;margin-top:40.65pt;width:82.2pt;height:39.75pt;z-index:251628544;v-text-anchor:middle" strokeweight="1pt">
            <v:stroke dashstyle="dash"/>
            <v:shadow color="#868686"/>
            <v:textbox style="mso-next-textbox:#_x0000_s1726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ne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7" type="#_x0000_t202" style="position:absolute;margin-left:57.65pt;margin-top:40.65pt;width:61.5pt;height:39.75pt;z-index:251627520;v-text-anchor:middle" strokeweight="1pt">
            <v:stroke dashstyle="dash"/>
            <v:shadow color="#868686"/>
            <v:textbox style="mso-next-textbox:#_x0000_s1727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A25B27">
                    <w:rPr>
                      <w:rFonts w:ascii="Hand writing Mutlu" w:hAnsi="Hand writing Mutlu"/>
                      <w:color w:val="A6A6A6"/>
                      <w:sz w:val="36"/>
                      <w:szCs w:val="36"/>
                    </w:rPr>
                    <w:t>na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8" type="#_x0000_t202" style="position:absolute;margin-left:-9pt;margin-top:40.65pt;width:61.5pt;height:39.75pt;z-index:251626496;v-text-anchor:middle" strokeweight="1pt">
            <v:stroke dashstyle="dash"/>
            <v:shadow color="#868686"/>
            <v:textbox style="mso-next-textbox:#_x0000_s1728">
              <w:txbxContent>
                <w:p w:rsidR="00DF360D" w:rsidRPr="0055717A" w:rsidRDefault="00DF360D" w:rsidP="00F254B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</w:p>
    <w:p w:rsidR="00DF360D" w:rsidRPr="00303B00" w:rsidRDefault="00DF360D" w:rsidP="00F254B7">
      <w:pPr>
        <w:rPr>
          <w:rFonts w:ascii="Hand writing Mutlu" w:hAnsi="Hand writing Mutlu"/>
          <w:b/>
          <w:sz w:val="52"/>
        </w:rPr>
      </w:pPr>
      <w:r>
        <w:rPr>
          <w:noProof/>
        </w:rPr>
        <w:pict>
          <v:group id="_x0000_s1729" style="position:absolute;margin-left:-9pt;margin-top:31.4pt;width:346.55pt;height:39.75pt;z-index:251631616" coordorigin="8593,3179" coordsize="6931,795">
            <v:shape id="_x0000_s1730" type="#_x0000_t202" style="position:absolute;left:8593;top:3179;width:1230;height:795;v-text-anchor:middle" strokeweight="1pt">
              <v:stroke dashstyle="dash"/>
              <v:shadow color="#868686"/>
              <v:textbox style="mso-next-textbox:#_x0000_s1730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in</w:t>
                    </w:r>
                  </w:p>
                </w:txbxContent>
              </v:textbox>
            </v:shape>
            <v:shape id="_x0000_s1731" type="#_x0000_t202" style="position:absolute;left:9926;top:3179;width:1230;height:795;v-text-anchor:middle" strokeweight="1pt">
              <v:stroke dashstyle="dash"/>
              <v:shadow color="#868686"/>
              <v:textbox style="mso-next-textbox:#_x0000_s1731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ini</w:t>
                    </w:r>
                  </w:p>
                </w:txbxContent>
              </v:textbox>
            </v:shape>
            <v:shape id="_x0000_s1732" type="#_x0000_t202" style="position:absolute;left:11263;top:3179;width:1230;height:795;v-text-anchor:middle" strokeweight="1pt">
              <v:stroke dashstyle="dash"/>
              <v:shadow color="#868686"/>
              <v:textbox style="mso-next-textbox:#_x0000_s1732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ni</w:t>
                    </w:r>
                  </w:p>
                </w:txbxContent>
              </v:textbox>
            </v:shape>
            <v:shape id="_x0000_s1733" type="#_x0000_t202" style="position:absolute;left:12596;top:3179;width:1230;height:795;v-text-anchor:middle" strokeweight="1pt">
              <v:stroke dashstyle="dash"/>
              <v:shadow color="#868686"/>
              <v:textbox style="mso-next-textbox:#_x0000_s1733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nine</w:t>
                    </w:r>
                  </w:p>
                </w:txbxContent>
              </v:textbox>
            </v:shape>
            <v:shape id="_x0000_s1734" type="#_x0000_t202" style="position:absolute;left:13929;top:3179;width:1595;height:795;v-text-anchor:middle" strokeweight="1pt">
              <v:stroke dashstyle="dash"/>
              <v:shadow color="#868686"/>
              <v:textbox style="mso-next-textbox:#_x0000_s1734">
                <w:txbxContent>
                  <w:p w:rsidR="00DF360D" w:rsidRPr="0055717A" w:rsidRDefault="00DF360D" w:rsidP="00F254B7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nineni</w:t>
                    </w:r>
                  </w:p>
                </w:txbxContent>
              </v:textbox>
            </v:shape>
          </v:group>
        </w:pict>
      </w:r>
    </w:p>
    <w:p w:rsidR="00DF360D" w:rsidRPr="00303B00" w:rsidRDefault="00DF360D" w:rsidP="00F254B7">
      <w:pPr>
        <w:rPr>
          <w:rFonts w:ascii="Hand writing Mutlu" w:hAnsi="Hand writing Mutlu"/>
          <w:b/>
        </w:rPr>
      </w:pPr>
    </w:p>
    <w:p w:rsidR="00DF360D" w:rsidRPr="00303B00" w:rsidRDefault="00DF360D" w:rsidP="00F254B7">
      <w:pPr>
        <w:rPr>
          <w:rFonts w:ascii="Hand writing Mutlu" w:hAnsi="Hand writing Mutlu"/>
          <w:b/>
          <w:color w:val="A6A6A6"/>
          <w:sz w:val="16"/>
          <w:szCs w:val="16"/>
        </w:rPr>
      </w:pPr>
      <w:r w:rsidRPr="00303B00">
        <w:rPr>
          <w:rFonts w:ascii="Hand writing Mutlu" w:hAnsi="Hand writing Mutlu"/>
          <w:b/>
          <w:sz w:val="40"/>
          <w:szCs w:val="40"/>
        </w:rPr>
        <w:t>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, 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, Tan,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Al</w:t>
      </w:r>
      <w:r w:rsidRPr="00303B00">
        <w:rPr>
          <w:rFonts w:ascii="Hand writing Mutlu" w:hAnsi="Hand writing Mutlu"/>
          <w:b/>
          <w:sz w:val="40"/>
          <w:szCs w:val="40"/>
        </w:rPr>
        <w:t xml:space="preserve">tan,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en</w:t>
      </w:r>
      <w:r w:rsidRPr="00303B00">
        <w:rPr>
          <w:rFonts w:ascii="Hand writing Mutlu" w:hAnsi="Hand writing Mutlu"/>
          <w:b/>
          <w:sz w:val="40"/>
          <w:szCs w:val="40"/>
        </w:rPr>
        <w:t>li, 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b/>
          <w:sz w:val="40"/>
          <w:szCs w:val="40"/>
        </w:rPr>
        <w:t>, 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nan</w:t>
      </w:r>
      <w:r w:rsidRPr="00303B00">
        <w:rPr>
          <w:rFonts w:ascii="Hand writing Mutlu" w:hAnsi="Hand writing Mutlu"/>
          <w:b/>
          <w:sz w:val="40"/>
          <w:szCs w:val="40"/>
        </w:rPr>
        <w:t>, 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>ne, e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>ne, nal, in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>, in, 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il</w:t>
      </w:r>
    </w:p>
    <w:p w:rsidR="00DF360D" w:rsidRPr="00303B00" w:rsidRDefault="00DF360D" w:rsidP="00F254B7">
      <w:pPr>
        <w:rPr>
          <w:rFonts w:ascii="Hand writing Mutlu" w:hAnsi="Hand writing Mutlu"/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682"/>
        <w:gridCol w:w="705"/>
        <w:gridCol w:w="567"/>
        <w:gridCol w:w="567"/>
        <w:gridCol w:w="567"/>
        <w:gridCol w:w="567"/>
        <w:gridCol w:w="567"/>
        <w:gridCol w:w="567"/>
        <w:gridCol w:w="567"/>
      </w:tblGrid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İ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</w:tr>
      <w:tr w:rsidR="00DF360D" w:rsidRPr="00A25B27" w:rsidTr="00A25B27">
        <w:trPr>
          <w:jc w:val="center"/>
        </w:trPr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t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  <w:tc>
          <w:tcPr>
            <w:tcW w:w="567" w:type="dxa"/>
          </w:tcPr>
          <w:p w:rsidR="00DF360D" w:rsidRPr="00A25B27" w:rsidRDefault="00DF360D" w:rsidP="00A25B27">
            <w:pPr>
              <w:spacing w:after="0" w:line="240" w:lineRule="auto"/>
              <w:rPr>
                <w:rFonts w:ascii="Hand writing Mutlu" w:hAnsi="Hand writing Mutlu"/>
                <w:b/>
                <w:sz w:val="44"/>
                <w:szCs w:val="44"/>
              </w:rPr>
            </w:pPr>
            <w:r w:rsidRPr="00A25B27">
              <w:rPr>
                <w:rFonts w:ascii="Hand writing Mutlu" w:hAnsi="Hand writing Mutlu"/>
                <w:b/>
                <w:sz w:val="44"/>
                <w:szCs w:val="44"/>
              </w:rPr>
              <w:t>n</w:t>
            </w:r>
          </w:p>
        </w:tc>
      </w:tr>
    </w:tbl>
    <w:p w:rsidR="00DF360D" w:rsidRPr="00303B00" w:rsidRDefault="00DF360D" w:rsidP="00F254B7">
      <w:pPr>
        <w:jc w:val="center"/>
        <w:rPr>
          <w:rFonts w:ascii="Hand writing Mutlu" w:hAnsi="Hand writing Mutlu"/>
          <w:b/>
          <w:sz w:val="52"/>
        </w:rPr>
      </w:pPr>
      <w:r w:rsidRPr="00A25B27">
        <w:rPr>
          <w:rFonts w:ascii="Hand writing Mutlu" w:hAnsi="Hand writing Mutlu"/>
          <w:b/>
          <w:noProof/>
          <w:sz w:val="52"/>
        </w:rPr>
        <w:pict>
          <v:shape id="Resim 31" o:spid="_x0000_i1056" type="#_x0000_t75" style="width:282pt;height:174pt;visibility:visible">
            <v:imagedata r:id="rId35" o:title=""/>
          </v:shape>
        </w:pict>
      </w:r>
    </w:p>
    <w:p w:rsidR="00DF360D" w:rsidRPr="00303B00" w:rsidRDefault="00DF360D" w:rsidP="00F254B7">
      <w:pPr>
        <w:spacing w:after="120"/>
        <w:jc w:val="center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Na</w:t>
      </w:r>
      <w:r w:rsidRPr="00303B00">
        <w:rPr>
          <w:rFonts w:ascii="Hand writing Mutlu" w:hAnsi="Hand writing Mutlu"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sz w:val="40"/>
          <w:szCs w:val="40"/>
        </w:rPr>
        <w:t xml:space="preserve"> i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Al</w:t>
      </w:r>
      <w:r w:rsidRPr="00303B00">
        <w:rPr>
          <w:rFonts w:ascii="Hand writing Mutlu" w:hAnsi="Hand writing Mutlu"/>
          <w:sz w:val="40"/>
          <w:szCs w:val="40"/>
        </w:rPr>
        <w:t>tan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Na</w:t>
      </w:r>
      <w:r w:rsidRPr="00303B00">
        <w:rPr>
          <w:rFonts w:ascii="Hand writing Mutlu" w:hAnsi="Hand writing Mutlu"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>i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Al</w:t>
      </w:r>
      <w:r w:rsidRPr="00303B00">
        <w:rPr>
          <w:rFonts w:ascii="Hand writing Mutlu" w:hAnsi="Hand writing Mutlu"/>
          <w:sz w:val="40"/>
          <w:szCs w:val="40"/>
        </w:rPr>
        <w:t xml:space="preserve">tan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el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>e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>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An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2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 xml:space="preserve">ne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>la</w:t>
      </w:r>
      <w:r w:rsidRPr="00303B00">
        <w:rPr>
          <w:rFonts w:ascii="Hand writing Mutlu" w:hAnsi="Hand writing Mutlu"/>
          <w:color w:val="A6A6A6"/>
          <w:sz w:val="40"/>
          <w:szCs w:val="40"/>
        </w:rPr>
        <w:t>le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>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Na</w:t>
      </w:r>
      <w:r w:rsidRPr="00303B00">
        <w:rPr>
          <w:rFonts w:ascii="Hand writing Mutlu" w:hAnsi="Hand writing Mutlu"/>
          <w:color w:val="A6A6A6"/>
          <w:sz w:val="40"/>
          <w:szCs w:val="40"/>
        </w:rPr>
        <w:t>lan</w:t>
      </w:r>
      <w:r>
        <w:rPr>
          <w:rFonts w:ascii="Hand writing Mutlu" w:hAnsi="Hand writing Mutlu"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sz w:val="40"/>
          <w:szCs w:val="40"/>
        </w:rPr>
        <w:t>let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An</w:t>
      </w:r>
      <w:r w:rsidRPr="00303B00">
        <w:rPr>
          <w:rFonts w:ascii="Hand writing Mutlu" w:hAnsi="Hand writing Mutlu"/>
          <w:color w:val="A6A6A6"/>
          <w:sz w:val="40"/>
          <w:szCs w:val="40"/>
        </w:rPr>
        <w:t>ne</w:t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303B00">
        <w:rPr>
          <w:rFonts w:ascii="Hand writing Mutlu" w:hAnsi="Hand writing Mutlu"/>
          <w:sz w:val="40"/>
          <w:szCs w:val="40"/>
        </w:rPr>
        <w:t>Al</w:t>
      </w:r>
      <w:r w:rsidRPr="00303B00">
        <w:rPr>
          <w:rFonts w:ascii="Hand writing Mutlu" w:hAnsi="Hand writing Mutlu"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sz w:val="40"/>
          <w:szCs w:val="40"/>
        </w:rPr>
        <w:t>n</w:t>
      </w:r>
      <w:r w:rsidRPr="00303B00">
        <w:rPr>
          <w:rFonts w:ascii="Times New Roman" w:hAnsi="Times New Roman"/>
          <w:sz w:val="40"/>
          <w:szCs w:val="40"/>
        </w:rPr>
        <w:t>’</w:t>
      </w:r>
      <w:r w:rsidRPr="00303B00">
        <w:rPr>
          <w:rFonts w:ascii="Hand writing Mutlu" w:hAnsi="Hand writing Mutlu"/>
          <w:sz w:val="40"/>
          <w:szCs w:val="40"/>
        </w:rPr>
        <w:t xml:space="preserve"> a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>at</w:t>
      </w:r>
      <w:r w:rsidRPr="00303B00">
        <w:rPr>
          <w:rFonts w:ascii="Hand writing Mutlu" w:hAnsi="Hand writing Mutlu"/>
          <w:color w:val="A6A6A6"/>
          <w:sz w:val="40"/>
          <w:szCs w:val="40"/>
        </w:rPr>
        <w:t>let</w:t>
      </w:r>
      <w:r>
        <w:rPr>
          <w:rFonts w:ascii="Hand writing Mutlu" w:hAnsi="Hand writing Mutlu"/>
          <w:color w:val="A6A6A6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sz w:val="40"/>
          <w:szCs w:val="40"/>
        </w:rPr>
      </w:pPr>
      <w:r w:rsidRPr="00303B00">
        <w:rPr>
          <w:rFonts w:ascii="Hand writing Mutlu" w:hAnsi="Hand writing Mutlu"/>
          <w:sz w:val="40"/>
          <w:szCs w:val="40"/>
        </w:rPr>
        <w:t>Na</w:t>
      </w:r>
      <w:r w:rsidRPr="00303B00">
        <w:rPr>
          <w:rFonts w:ascii="Hand writing Mutlu" w:hAnsi="Hand writing Mutlu"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sz w:val="40"/>
          <w:szCs w:val="40"/>
        </w:rPr>
        <w:t xml:space="preserve">,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Al</w:t>
      </w:r>
      <w:r w:rsidRPr="00303B00">
        <w:rPr>
          <w:rFonts w:ascii="Hand writing Mutlu" w:hAnsi="Hand writing Mutlu"/>
          <w:sz w:val="40"/>
          <w:szCs w:val="40"/>
        </w:rPr>
        <w:t xml:space="preserve">tan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color w:val="A6A6A6"/>
          <w:sz w:val="40"/>
          <w:szCs w:val="40"/>
        </w:rPr>
        <w:t>at</w:t>
      </w:r>
      <w:r w:rsidRPr="00303B00">
        <w:rPr>
          <w:rFonts w:ascii="Hand writing Mutlu" w:hAnsi="Hand writing Mutlu"/>
          <w:sz w:val="40"/>
          <w:szCs w:val="40"/>
        </w:rPr>
        <w:t>let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03B00">
        <w:rPr>
          <w:rFonts w:ascii="Hand writing Mutlu" w:hAnsi="Hand writing Mutlu"/>
          <w:sz w:val="40"/>
          <w:szCs w:val="40"/>
        </w:rPr>
        <w:t xml:space="preserve"> al.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sz w:val="52"/>
        </w:rPr>
      </w:pPr>
      <w:r w:rsidRPr="00303B00">
        <w:rPr>
          <w:rFonts w:ascii="Hand writing Mutlu" w:hAnsi="Hand writing Mutlu"/>
          <w:color w:val="A6A6A6"/>
          <w:sz w:val="52"/>
        </w:rPr>
        <w:t>Al</w:t>
      </w:r>
      <w:r w:rsidRPr="00303B00">
        <w:rPr>
          <w:rFonts w:ascii="Hand writing Mutlu" w:hAnsi="Hand writing Mutlu"/>
          <w:sz w:val="52"/>
        </w:rPr>
        <w:t xml:space="preserve">tan </w:t>
      </w:r>
      <w:r>
        <w:rPr>
          <w:rFonts w:ascii="Hand writing Mutlu" w:hAnsi="Hand writing Mutlu"/>
          <w:sz w:val="52"/>
        </w:rPr>
        <w:t xml:space="preserve"> </w:t>
      </w:r>
      <w:r w:rsidRPr="00303B00">
        <w:rPr>
          <w:rFonts w:ascii="Hand writing Mutlu" w:hAnsi="Hand writing Mutlu"/>
          <w:color w:val="A6A6A6"/>
          <w:sz w:val="52"/>
        </w:rPr>
        <w:t>at</w:t>
      </w:r>
      <w:r w:rsidRPr="00303B00">
        <w:rPr>
          <w:rFonts w:ascii="Hand writing Mutlu" w:hAnsi="Hand writing Mutlu"/>
          <w:sz w:val="52"/>
        </w:rPr>
        <w:t xml:space="preserve">let </w:t>
      </w:r>
      <w:r>
        <w:rPr>
          <w:rFonts w:ascii="Hand writing Mutlu" w:hAnsi="Hand writing Mutlu"/>
          <w:sz w:val="52"/>
        </w:rPr>
        <w:t xml:space="preserve"> </w:t>
      </w:r>
      <w:r w:rsidRPr="00303B00">
        <w:rPr>
          <w:rFonts w:ascii="Hand writing Mutlu" w:hAnsi="Hand writing Mutlu"/>
          <w:sz w:val="52"/>
        </w:rPr>
        <w:t>al</w:t>
      </w:r>
    </w:p>
    <w:p w:rsidR="00DF360D" w:rsidRPr="00303B00" w:rsidRDefault="00DF360D" w:rsidP="00B2226C">
      <w:pPr>
        <w:ind w:firstLine="708"/>
        <w:rPr>
          <w:rFonts w:ascii="Hand writing Mutlu" w:hAnsi="Hand writing Mutlu"/>
          <w:sz w:val="52"/>
        </w:rPr>
      </w:pPr>
      <w:r w:rsidRPr="00303B00">
        <w:rPr>
          <w:rFonts w:ascii="Hand writing Mutlu" w:hAnsi="Hand writing Mutlu"/>
          <w:sz w:val="52"/>
        </w:rPr>
        <w:t>At</w:t>
      </w:r>
      <w:r w:rsidRPr="00303B00">
        <w:rPr>
          <w:rFonts w:ascii="Hand writing Mutlu" w:hAnsi="Hand writing Mutlu"/>
          <w:color w:val="A6A6A6"/>
          <w:sz w:val="52"/>
        </w:rPr>
        <w:t>let</w:t>
      </w:r>
      <w:r w:rsidRPr="00303B00">
        <w:rPr>
          <w:rFonts w:ascii="Hand writing Mutlu" w:hAnsi="Hand writing Mutlu"/>
          <w:sz w:val="52"/>
        </w:rPr>
        <w:t xml:space="preserve"> </w:t>
      </w:r>
      <w:r>
        <w:rPr>
          <w:rFonts w:ascii="Hand writing Mutlu" w:hAnsi="Hand writing Mutlu"/>
          <w:sz w:val="52"/>
        </w:rPr>
        <w:t xml:space="preserve"> </w:t>
      </w:r>
      <w:r w:rsidRPr="00303B00">
        <w:rPr>
          <w:rFonts w:ascii="Hand writing Mutlu" w:hAnsi="Hand writing Mutlu"/>
          <w:sz w:val="52"/>
        </w:rPr>
        <w:t xml:space="preserve">ile </w:t>
      </w:r>
      <w:r>
        <w:rPr>
          <w:rFonts w:ascii="Hand writing Mutlu" w:hAnsi="Hand writing Mutlu"/>
          <w:sz w:val="52"/>
        </w:rPr>
        <w:t xml:space="preserve"> </w:t>
      </w:r>
      <w:r w:rsidRPr="00303B00">
        <w:rPr>
          <w:rFonts w:ascii="Hand writing Mutlu" w:hAnsi="Hand writing Mutlu"/>
          <w:color w:val="A6A6A6"/>
          <w:sz w:val="52"/>
        </w:rPr>
        <w:t>la</w:t>
      </w:r>
      <w:r w:rsidRPr="00303B00">
        <w:rPr>
          <w:rFonts w:ascii="Hand writing Mutlu" w:hAnsi="Hand writing Mutlu"/>
          <w:sz w:val="52"/>
        </w:rPr>
        <w:t>le</w:t>
      </w:r>
      <w:r>
        <w:rPr>
          <w:rFonts w:ascii="Hand writing Mutlu" w:hAnsi="Hand writing Mutlu"/>
          <w:sz w:val="52"/>
        </w:rPr>
        <w:t xml:space="preserve"> </w:t>
      </w:r>
      <w:r w:rsidRPr="00303B00">
        <w:rPr>
          <w:rFonts w:ascii="Hand writing Mutlu" w:hAnsi="Hand writing Mutlu"/>
          <w:sz w:val="52"/>
        </w:rPr>
        <w:t xml:space="preserve"> al.</w:t>
      </w:r>
    </w:p>
    <w:p w:rsidR="00DF360D" w:rsidRPr="00303B00" w:rsidRDefault="00DF360D" w:rsidP="00F254B7">
      <w:pPr>
        <w:spacing w:after="120"/>
        <w:jc w:val="center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Al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li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Resim 32" o:spid="_x0000_i1057" type="#_x0000_t75" style="width:39.75pt;height:24.75pt;visibility:visible">
            <v:imagedata r:id="rId36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et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İ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nan</w:t>
      </w:r>
      <w:r w:rsidRPr="00303B00">
        <w:rPr>
          <w:rFonts w:ascii="Hand writing Mutlu" w:hAnsi="Hand writing Mutlu"/>
          <w:b/>
          <w:sz w:val="40"/>
          <w:szCs w:val="40"/>
        </w:rPr>
        <w:t xml:space="preserve">  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8" type="#_x0000_t75" alt="apple_BW" style="width:45pt;height:31.5pt;visibility:visible">
            <v:imagedata r:id="rId22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 xml:space="preserve">ne 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59" type="#_x0000_t75" alt="FJ9CAMD7WGBCADFRQPXCAKJWMTNCAX3LX3OCAEMUCF4CAHT1XYJCACPOP3SCA97FR09CA6GQNUQCAIPFTMFCA6NO3E0CA1QWTDWCAJ9OVR3CAAPI6T5CATRVR19CA72MQWRCAJKD3Y4CAD4QAXS.jpg" style="width:43.5pt;height:21pt;visibility:visible">
            <v:imagedata r:id="rId37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2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nal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Ali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</w:t>
      </w:r>
      <w:r w:rsidRPr="00303B00">
        <w:rPr>
          <w:rFonts w:ascii="Hand writing Mutlu" w:hAnsi="Hand writing Mutlu"/>
          <w:b/>
          <w:sz w:val="40"/>
          <w:szCs w:val="40"/>
        </w:rPr>
        <w:t>le  el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li</w:t>
      </w:r>
      <w:r w:rsidRPr="00303B00">
        <w:rPr>
          <w:rFonts w:ascii="Hand writing Mutlu" w:hAnsi="Hand writing Mutlu"/>
          <w:b/>
          <w:sz w:val="40"/>
          <w:szCs w:val="40"/>
        </w:rPr>
        <w:t xml:space="preserve">  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ne  at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3 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 xml:space="preserve">let 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Al 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Ni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ta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ti</w:t>
      </w:r>
      <w:r w:rsidRPr="00303B00">
        <w:rPr>
          <w:rFonts w:ascii="Hand writing Mutlu" w:hAnsi="Hand writing Mutlu"/>
          <w:b/>
          <w:sz w:val="40"/>
          <w:szCs w:val="40"/>
        </w:rPr>
        <w:t>le 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let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Ni</w:t>
      </w:r>
      <w:r w:rsidRPr="00303B00">
        <w:rPr>
          <w:rFonts w:ascii="Hand writing Mutlu" w:hAnsi="Hand writing Mutlu"/>
          <w:b/>
          <w:sz w:val="40"/>
          <w:szCs w:val="40"/>
        </w:rPr>
        <w:t>ne 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a tel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color w:val="A6A6A6"/>
          <w:sz w:val="40"/>
          <w:szCs w:val="40"/>
        </w:rPr>
        <w:t>Ni</w:t>
      </w:r>
      <w:r w:rsidRPr="00303B00">
        <w:rPr>
          <w:rFonts w:ascii="Hand writing Mutlu" w:hAnsi="Hand writing Mutlu"/>
          <w:b/>
          <w:sz w:val="40"/>
          <w:szCs w:val="40"/>
        </w:rPr>
        <w:t>ne Na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la</w:t>
      </w:r>
      <w:r w:rsidRPr="00303B00">
        <w:rPr>
          <w:rFonts w:ascii="Hand writing Mutlu" w:hAnsi="Hand writing Mutlu"/>
          <w:b/>
          <w:sz w:val="40"/>
          <w:szCs w:val="40"/>
        </w:rPr>
        <w:t>n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a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Resim 33" o:spid="_x0000_i1060" type="#_x0000_t75" style="width:45pt;height:22.5pt;visibility:visible">
            <v:imagedata r:id="rId38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DF360D" w:rsidRPr="00303B00" w:rsidRDefault="00DF360D" w:rsidP="00B2226C">
      <w:pPr>
        <w:spacing w:after="120"/>
        <w:ind w:firstLine="708"/>
        <w:rPr>
          <w:rFonts w:ascii="Hand writing Mutlu" w:hAnsi="Hand writing Mutlu"/>
          <w:b/>
          <w:sz w:val="40"/>
          <w:szCs w:val="40"/>
        </w:rPr>
      </w:pPr>
      <w:r w:rsidRPr="00303B00">
        <w:rPr>
          <w:rFonts w:ascii="Hand writing Mutlu" w:hAnsi="Hand writing Mutlu"/>
          <w:b/>
          <w:sz w:val="40"/>
          <w:szCs w:val="40"/>
        </w:rPr>
        <w:t>An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ne</w:t>
      </w:r>
      <w:r w:rsidRPr="00303B00">
        <w:rPr>
          <w:rFonts w:ascii="Hand writing Mutlu" w:hAnsi="Hand writing Mutlu"/>
          <w:b/>
          <w:sz w:val="40"/>
          <w:szCs w:val="40"/>
        </w:rPr>
        <w:t xml:space="preserve"> Al</w:t>
      </w:r>
      <w:r w:rsidRPr="00303B00">
        <w:rPr>
          <w:rFonts w:ascii="Hand writing Mutlu" w:hAnsi="Hand writing Mutlu"/>
          <w:b/>
          <w:color w:val="A6A6A6"/>
          <w:sz w:val="40"/>
          <w:szCs w:val="40"/>
        </w:rPr>
        <w:t>ta</w:t>
      </w:r>
      <w:r w:rsidRPr="00303B00">
        <w:rPr>
          <w:rFonts w:ascii="Hand writing Mutlu" w:hAnsi="Hand writing Mutlu"/>
          <w:b/>
          <w:sz w:val="40"/>
          <w:szCs w:val="40"/>
        </w:rPr>
        <w:t>n</w:t>
      </w:r>
      <w:r w:rsidRPr="00303B00">
        <w:rPr>
          <w:rFonts w:ascii="Times New Roman" w:hAnsi="Times New Roman"/>
          <w:b/>
          <w:sz w:val="40"/>
          <w:szCs w:val="40"/>
        </w:rPr>
        <w:t>’</w:t>
      </w:r>
      <w:r w:rsidRPr="00303B00">
        <w:rPr>
          <w:rFonts w:ascii="Hand writing Mutlu" w:hAnsi="Hand writing Mutlu"/>
          <w:b/>
          <w:sz w:val="40"/>
          <w:szCs w:val="40"/>
        </w:rPr>
        <w:t xml:space="preserve"> a </w:t>
      </w:r>
      <w:r w:rsidRPr="00A25B27">
        <w:rPr>
          <w:rFonts w:ascii="Hand writing Mutlu" w:hAnsi="Hand writing Mutlu"/>
          <w:b/>
          <w:noProof/>
          <w:sz w:val="40"/>
          <w:szCs w:val="40"/>
        </w:rPr>
        <w:pict>
          <v:shape id="_x0000_i1061" type="#_x0000_t75" style="width:45pt;height:22.5pt;visibility:visible">
            <v:imagedata r:id="rId38" o:title=""/>
          </v:shape>
        </w:pict>
      </w:r>
      <w:r w:rsidRPr="00303B00">
        <w:rPr>
          <w:rFonts w:ascii="Hand writing Mutlu" w:hAnsi="Hand writing Mutlu"/>
          <w:b/>
          <w:sz w:val="40"/>
          <w:szCs w:val="40"/>
        </w:rPr>
        <w:t xml:space="preserve"> al.</w:t>
      </w:r>
      <w:r w:rsidRPr="002473EF">
        <w:rPr>
          <w:rFonts w:ascii="Hand writing Mutlu" w:hAnsi="Hand writing Mutlu"/>
          <w:sz w:val="36"/>
          <w:szCs w:val="36"/>
        </w:rPr>
        <w:t xml:space="preserve"> </w:t>
      </w:r>
      <w:hyperlink r:id="rId39" w:history="1">
        <w:r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DF360D" w:rsidRPr="00303B00" w:rsidSect="0015416B">
      <w:pgSz w:w="16838" w:h="11906" w:orient="landscape" w:code="9"/>
      <w:pgMar w:top="284" w:right="284" w:bottom="284" w:left="284" w:header="284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60D" w:rsidRDefault="00DF360D" w:rsidP="0015416B">
      <w:pPr>
        <w:spacing w:after="0" w:line="240" w:lineRule="auto"/>
      </w:pPr>
      <w:r>
        <w:separator/>
      </w:r>
    </w:p>
  </w:endnote>
  <w:endnote w:type="continuationSeparator" w:id="0">
    <w:p w:rsidR="00DF360D" w:rsidRDefault="00DF360D" w:rsidP="00154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60D" w:rsidRDefault="00DF360D" w:rsidP="0015416B">
      <w:pPr>
        <w:spacing w:after="0" w:line="240" w:lineRule="auto"/>
      </w:pPr>
      <w:r>
        <w:separator/>
      </w:r>
    </w:p>
  </w:footnote>
  <w:footnote w:type="continuationSeparator" w:id="0">
    <w:p w:rsidR="00DF360D" w:rsidRDefault="00DF360D" w:rsidP="00154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17A"/>
    <w:rsid w:val="00031D78"/>
    <w:rsid w:val="000A18B8"/>
    <w:rsid w:val="000E550A"/>
    <w:rsid w:val="00124B91"/>
    <w:rsid w:val="0013046C"/>
    <w:rsid w:val="001322CB"/>
    <w:rsid w:val="0015416B"/>
    <w:rsid w:val="0018556A"/>
    <w:rsid w:val="00185ADD"/>
    <w:rsid w:val="001913FD"/>
    <w:rsid w:val="001B3799"/>
    <w:rsid w:val="001C0338"/>
    <w:rsid w:val="001E0959"/>
    <w:rsid w:val="001F0D99"/>
    <w:rsid w:val="002222BC"/>
    <w:rsid w:val="00225AC3"/>
    <w:rsid w:val="002473EF"/>
    <w:rsid w:val="00262733"/>
    <w:rsid w:val="0026484F"/>
    <w:rsid w:val="0027638E"/>
    <w:rsid w:val="00296754"/>
    <w:rsid w:val="002A7BF2"/>
    <w:rsid w:val="002D075F"/>
    <w:rsid w:val="002D3452"/>
    <w:rsid w:val="002E1528"/>
    <w:rsid w:val="002E4329"/>
    <w:rsid w:val="00303B00"/>
    <w:rsid w:val="0032780D"/>
    <w:rsid w:val="00366EDD"/>
    <w:rsid w:val="003701F0"/>
    <w:rsid w:val="003759E3"/>
    <w:rsid w:val="0038225E"/>
    <w:rsid w:val="003B0F29"/>
    <w:rsid w:val="003B292B"/>
    <w:rsid w:val="003D2B60"/>
    <w:rsid w:val="003F05D7"/>
    <w:rsid w:val="00410D95"/>
    <w:rsid w:val="00417E7B"/>
    <w:rsid w:val="00421FC3"/>
    <w:rsid w:val="00433E33"/>
    <w:rsid w:val="0049350D"/>
    <w:rsid w:val="004D40CE"/>
    <w:rsid w:val="004D53DE"/>
    <w:rsid w:val="005057CF"/>
    <w:rsid w:val="005317BF"/>
    <w:rsid w:val="0055717A"/>
    <w:rsid w:val="00563E8F"/>
    <w:rsid w:val="00584097"/>
    <w:rsid w:val="005A1666"/>
    <w:rsid w:val="005A44C0"/>
    <w:rsid w:val="005A7F3A"/>
    <w:rsid w:val="006148E4"/>
    <w:rsid w:val="006923F0"/>
    <w:rsid w:val="006B03EC"/>
    <w:rsid w:val="006B1C05"/>
    <w:rsid w:val="006C57D8"/>
    <w:rsid w:val="006D1609"/>
    <w:rsid w:val="00702BD4"/>
    <w:rsid w:val="00705D51"/>
    <w:rsid w:val="00707BFE"/>
    <w:rsid w:val="00725639"/>
    <w:rsid w:val="0072630D"/>
    <w:rsid w:val="007A1FD8"/>
    <w:rsid w:val="007A393F"/>
    <w:rsid w:val="007B03B6"/>
    <w:rsid w:val="007C15ED"/>
    <w:rsid w:val="0082446E"/>
    <w:rsid w:val="00871344"/>
    <w:rsid w:val="008C6082"/>
    <w:rsid w:val="008D1759"/>
    <w:rsid w:val="008D3472"/>
    <w:rsid w:val="008D4412"/>
    <w:rsid w:val="008E3534"/>
    <w:rsid w:val="0091357D"/>
    <w:rsid w:val="0091518D"/>
    <w:rsid w:val="0092262A"/>
    <w:rsid w:val="00932393"/>
    <w:rsid w:val="0093244E"/>
    <w:rsid w:val="009416AE"/>
    <w:rsid w:val="00941E3C"/>
    <w:rsid w:val="00965C7A"/>
    <w:rsid w:val="009C59B3"/>
    <w:rsid w:val="009E5ACE"/>
    <w:rsid w:val="00A02FE4"/>
    <w:rsid w:val="00A25B27"/>
    <w:rsid w:val="00A335C2"/>
    <w:rsid w:val="00A42564"/>
    <w:rsid w:val="00A465EF"/>
    <w:rsid w:val="00A53A2D"/>
    <w:rsid w:val="00A56391"/>
    <w:rsid w:val="00AA189F"/>
    <w:rsid w:val="00AB2731"/>
    <w:rsid w:val="00AD6F71"/>
    <w:rsid w:val="00B038BC"/>
    <w:rsid w:val="00B05E9F"/>
    <w:rsid w:val="00B2226C"/>
    <w:rsid w:val="00B33B1F"/>
    <w:rsid w:val="00B45DB7"/>
    <w:rsid w:val="00B533DD"/>
    <w:rsid w:val="00B53476"/>
    <w:rsid w:val="00BA1C7A"/>
    <w:rsid w:val="00BD6F6F"/>
    <w:rsid w:val="00C01297"/>
    <w:rsid w:val="00C05458"/>
    <w:rsid w:val="00C67281"/>
    <w:rsid w:val="00CB7E2E"/>
    <w:rsid w:val="00CC20C4"/>
    <w:rsid w:val="00CD37E4"/>
    <w:rsid w:val="00D31AD9"/>
    <w:rsid w:val="00D555A2"/>
    <w:rsid w:val="00D56F4B"/>
    <w:rsid w:val="00D71CE8"/>
    <w:rsid w:val="00D8289A"/>
    <w:rsid w:val="00D937F8"/>
    <w:rsid w:val="00D97C74"/>
    <w:rsid w:val="00DB4391"/>
    <w:rsid w:val="00DF360D"/>
    <w:rsid w:val="00E34EDA"/>
    <w:rsid w:val="00E415D9"/>
    <w:rsid w:val="00E84953"/>
    <w:rsid w:val="00E9391E"/>
    <w:rsid w:val="00E93C05"/>
    <w:rsid w:val="00EA7456"/>
    <w:rsid w:val="00ED4F7C"/>
    <w:rsid w:val="00F02E1B"/>
    <w:rsid w:val="00F13B42"/>
    <w:rsid w:val="00F254B7"/>
    <w:rsid w:val="00F42F77"/>
    <w:rsid w:val="00F561CE"/>
    <w:rsid w:val="00F72DDA"/>
    <w:rsid w:val="00F848E9"/>
    <w:rsid w:val="00F90089"/>
    <w:rsid w:val="00F95782"/>
    <w:rsid w:val="00FD1FA3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9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3E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C60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5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41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5416B"/>
    <w:rPr>
      <w:rFonts w:cs="Times New Roman"/>
    </w:rPr>
  </w:style>
  <w:style w:type="character" w:styleId="Hyperlink">
    <w:name w:val="Hyperlink"/>
    <w:basedOn w:val="DefaultParagraphFont"/>
    <w:uiPriority w:val="99"/>
    <w:rsid w:val="002473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508</TotalTime>
  <Pages>17</Pages>
  <Words>949</Words>
  <Characters>5412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2011-01-02T09:44:00Z</dcterms:created>
  <dcterms:modified xsi:type="dcterms:W3CDTF">2013-12-22T19:04:00Z</dcterms:modified>
  <cp:category>www.sorubak.com</cp:category>
</cp:coreProperties>
</file>