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184" w:rsidRPr="00084EAF" w:rsidRDefault="00560184" w:rsidP="00084EAF">
      <w:pPr>
        <w:pStyle w:val="BodyText"/>
        <w:ind w:right="621"/>
        <w:rPr>
          <w:b/>
          <w:sz w:val="24"/>
        </w:rPr>
      </w:pPr>
      <w:r>
        <w:rPr>
          <w:b/>
          <w:sz w:val="24"/>
        </w:rPr>
        <w:t xml:space="preserve">2013-2014 </w:t>
      </w:r>
      <w:r w:rsidRPr="00084EAF">
        <w:rPr>
          <w:b/>
          <w:sz w:val="24"/>
        </w:rPr>
        <w:t xml:space="preserve"> EĞİTİM-ÖĞRETİM YILI </w:t>
      </w:r>
      <w:r>
        <w:rPr>
          <w:b/>
          <w:sz w:val="24"/>
        </w:rPr>
        <w:t>……………………………………..</w:t>
      </w:r>
      <w:r w:rsidRPr="00084EAF">
        <w:rPr>
          <w:b/>
          <w:sz w:val="24"/>
        </w:rPr>
        <w:t xml:space="preserve"> LİSESİ</w:t>
      </w:r>
    </w:p>
    <w:p w:rsidR="00560184" w:rsidRPr="00084EAF" w:rsidRDefault="00560184" w:rsidP="001173A6">
      <w:pPr>
        <w:pStyle w:val="BodyText"/>
        <w:ind w:right="621"/>
        <w:rPr>
          <w:b/>
          <w:sz w:val="24"/>
        </w:rPr>
      </w:pPr>
      <w:r w:rsidRPr="00084EAF">
        <w:rPr>
          <w:b/>
          <w:sz w:val="24"/>
        </w:rPr>
        <w:t xml:space="preserve">TÜRK EDEBİYATI – DİL VE ANLATIM ZÜMRE ÖĞRETMENLERİ </w:t>
      </w:r>
    </w:p>
    <w:p w:rsidR="00560184" w:rsidRPr="00084EAF" w:rsidRDefault="00560184" w:rsidP="001173A6">
      <w:pPr>
        <w:pStyle w:val="BodyText"/>
        <w:ind w:right="621"/>
        <w:rPr>
          <w:b/>
          <w:sz w:val="24"/>
        </w:rPr>
      </w:pPr>
      <w:r w:rsidRPr="00084EAF">
        <w:rPr>
          <w:b/>
          <w:sz w:val="24"/>
        </w:rPr>
        <w:t>2. DÖNEM TOPLANTI TUTANAĞI</w:t>
      </w:r>
    </w:p>
    <w:p w:rsidR="00560184" w:rsidRPr="00084EAF" w:rsidRDefault="00560184" w:rsidP="001173A6">
      <w:pPr>
        <w:ind w:right="621"/>
        <w:jc w:val="center"/>
      </w:pPr>
    </w:p>
    <w:p w:rsidR="00560184" w:rsidRPr="00084EAF" w:rsidRDefault="00560184" w:rsidP="001173A6">
      <w:pPr>
        <w:ind w:right="621"/>
        <w:jc w:val="both"/>
      </w:pPr>
      <w:r w:rsidRPr="00084EAF">
        <w:t>Zümre No</w:t>
      </w:r>
      <w:r w:rsidRPr="00084EAF">
        <w:tab/>
      </w:r>
      <w:r w:rsidRPr="00084EAF">
        <w:tab/>
        <w:t>:</w:t>
      </w:r>
      <w:r>
        <w:t xml:space="preserve"> 2</w:t>
      </w:r>
    </w:p>
    <w:p w:rsidR="00560184" w:rsidRPr="00084EAF" w:rsidRDefault="00560184" w:rsidP="001173A6">
      <w:pPr>
        <w:ind w:right="621"/>
        <w:jc w:val="both"/>
      </w:pPr>
      <w:r w:rsidRPr="00084EAF">
        <w:t>Tarih</w:t>
      </w:r>
      <w:r w:rsidRPr="00084EAF">
        <w:tab/>
      </w:r>
      <w:r w:rsidRPr="00084EAF">
        <w:tab/>
      </w:r>
      <w:r w:rsidRPr="00084EAF">
        <w:tab/>
        <w:t xml:space="preserve">: </w:t>
      </w:r>
      <w:r>
        <w:t>11</w:t>
      </w:r>
      <w:r w:rsidRPr="00084EAF">
        <w:t>.02.201</w:t>
      </w:r>
      <w:r>
        <w:t>4</w:t>
      </w:r>
    </w:p>
    <w:p w:rsidR="00560184" w:rsidRPr="00084EAF" w:rsidRDefault="00560184" w:rsidP="001173A6">
      <w:pPr>
        <w:ind w:right="621"/>
        <w:jc w:val="both"/>
      </w:pPr>
      <w:r w:rsidRPr="00084EAF">
        <w:t>Saat</w:t>
      </w:r>
      <w:r w:rsidRPr="00084EAF">
        <w:tab/>
      </w:r>
      <w:r w:rsidRPr="00084EAF">
        <w:tab/>
      </w:r>
      <w:r w:rsidRPr="00084EAF">
        <w:tab/>
        <w:t>: 16.00</w:t>
      </w:r>
    </w:p>
    <w:p w:rsidR="00560184" w:rsidRPr="00084EAF" w:rsidRDefault="00560184" w:rsidP="001173A6">
      <w:pPr>
        <w:ind w:right="621"/>
        <w:jc w:val="both"/>
      </w:pPr>
      <w:r w:rsidRPr="00084EAF">
        <w:t>Dersin Adı</w:t>
      </w:r>
      <w:r w:rsidRPr="00084EAF">
        <w:tab/>
      </w:r>
      <w:r w:rsidRPr="00084EAF">
        <w:tab/>
        <w:t>: Edebiyat Grubu Dersleri</w:t>
      </w:r>
    </w:p>
    <w:p w:rsidR="00560184" w:rsidRPr="00084EAF" w:rsidRDefault="00560184" w:rsidP="001173A6">
      <w:pPr>
        <w:ind w:right="621"/>
        <w:jc w:val="both"/>
      </w:pPr>
      <w:r w:rsidRPr="00084EAF">
        <w:t>Toplantı Yeri</w:t>
      </w:r>
      <w:r w:rsidRPr="00084EAF">
        <w:tab/>
      </w:r>
      <w:r w:rsidRPr="00084EAF">
        <w:tab/>
        <w:t>: Öğretmenler Odası</w:t>
      </w:r>
    </w:p>
    <w:p w:rsidR="00560184" w:rsidRPr="007C3951" w:rsidRDefault="00560184" w:rsidP="007C3951">
      <w:pPr>
        <w:ind w:right="621"/>
        <w:jc w:val="both"/>
      </w:pPr>
      <w:r w:rsidRPr="00084EAF">
        <w:t>Zümre Öğretmenleri</w:t>
      </w:r>
      <w:r w:rsidRPr="00084EAF">
        <w:tab/>
        <w:t>:</w:t>
      </w:r>
    </w:p>
    <w:p w:rsidR="00560184" w:rsidRPr="00084EAF" w:rsidRDefault="00560184" w:rsidP="00973463">
      <w:pPr>
        <w:ind w:right="621"/>
        <w:jc w:val="both"/>
        <w:rPr>
          <w:lang w:val="en-US"/>
        </w:rPr>
      </w:pPr>
    </w:p>
    <w:p w:rsidR="00560184" w:rsidRDefault="00560184" w:rsidP="001173A6">
      <w:pPr>
        <w:ind w:right="621"/>
        <w:jc w:val="both"/>
        <w:rPr>
          <w:b/>
        </w:rPr>
      </w:pPr>
    </w:p>
    <w:p w:rsidR="00560184" w:rsidRPr="00084EAF" w:rsidRDefault="00560184" w:rsidP="001173A6">
      <w:pPr>
        <w:ind w:right="621"/>
        <w:jc w:val="both"/>
        <w:rPr>
          <w:b/>
        </w:rPr>
      </w:pPr>
      <w:r w:rsidRPr="00084EAF">
        <w:rPr>
          <w:b/>
        </w:rPr>
        <w:t>GÜNDEM MADDELERİ</w:t>
      </w:r>
    </w:p>
    <w:p w:rsidR="00560184" w:rsidRPr="00084EAF" w:rsidRDefault="00560184" w:rsidP="001173A6">
      <w:pPr>
        <w:ind w:right="621"/>
        <w:jc w:val="both"/>
        <w:rPr>
          <w:b/>
        </w:rPr>
      </w:pPr>
    </w:p>
    <w:p w:rsidR="00560184" w:rsidRPr="00084EAF" w:rsidRDefault="00560184" w:rsidP="003A5E57">
      <w:pPr>
        <w:numPr>
          <w:ilvl w:val="0"/>
          <w:numId w:val="3"/>
        </w:numPr>
        <w:ind w:right="621"/>
        <w:jc w:val="both"/>
      </w:pPr>
      <w:r w:rsidRPr="00084EAF">
        <w:t>Açılış ve yoklama,</w:t>
      </w:r>
    </w:p>
    <w:p w:rsidR="00560184" w:rsidRPr="00084EAF" w:rsidRDefault="00560184" w:rsidP="003A5E57">
      <w:pPr>
        <w:numPr>
          <w:ilvl w:val="0"/>
          <w:numId w:val="3"/>
        </w:numPr>
        <w:ind w:right="621"/>
        <w:jc w:val="both"/>
      </w:pPr>
      <w:r w:rsidRPr="00084EAF">
        <w:t>1.dönem zümre kararlarının uygulama sonuçlarının değerlendirilmesi planlandığı halde uygulanamayan, uygulandığı halde beklenen sonucu vermeyen konuların görüşülmesi,</w:t>
      </w:r>
    </w:p>
    <w:p w:rsidR="00560184" w:rsidRPr="00084EAF" w:rsidRDefault="00560184" w:rsidP="003A5E57">
      <w:pPr>
        <w:numPr>
          <w:ilvl w:val="0"/>
          <w:numId w:val="3"/>
        </w:numPr>
        <w:ind w:right="621"/>
        <w:jc w:val="both"/>
      </w:pPr>
      <w:r w:rsidRPr="00084EAF">
        <w:t>1.dönem ders başarı durumunun tespiti,</w:t>
      </w:r>
    </w:p>
    <w:p w:rsidR="00560184" w:rsidRPr="00084EAF" w:rsidRDefault="00560184" w:rsidP="003A5E57">
      <w:pPr>
        <w:numPr>
          <w:ilvl w:val="0"/>
          <w:numId w:val="3"/>
        </w:numPr>
        <w:ind w:right="621"/>
        <w:jc w:val="both"/>
      </w:pPr>
      <w:r w:rsidRPr="00084EAF">
        <w:t>Başarıyı artırıcı tedbirlerin tespitinin karara bağlanması,</w:t>
      </w:r>
    </w:p>
    <w:p w:rsidR="00560184" w:rsidRPr="00084EAF" w:rsidRDefault="00560184" w:rsidP="003A5E57">
      <w:pPr>
        <w:numPr>
          <w:ilvl w:val="0"/>
          <w:numId w:val="3"/>
        </w:numPr>
        <w:ind w:right="621"/>
        <w:jc w:val="both"/>
      </w:pPr>
      <w:r w:rsidRPr="00084EAF">
        <w:t>Ölçme değerlendirme konusunda yapılması gerekenler,</w:t>
      </w:r>
    </w:p>
    <w:p w:rsidR="00560184" w:rsidRPr="00084EAF" w:rsidRDefault="00560184" w:rsidP="003A5E57">
      <w:pPr>
        <w:numPr>
          <w:ilvl w:val="0"/>
          <w:numId w:val="3"/>
        </w:numPr>
        <w:ind w:right="621"/>
        <w:jc w:val="both"/>
      </w:pPr>
      <w:r w:rsidRPr="00084EAF">
        <w:t>Yıllık ödevlerin toplama zamanı ve değerlendirilmesi ile ilgili konular,</w:t>
      </w:r>
    </w:p>
    <w:p w:rsidR="00560184" w:rsidRPr="00084EAF" w:rsidRDefault="00560184" w:rsidP="003A5E57">
      <w:pPr>
        <w:numPr>
          <w:ilvl w:val="0"/>
          <w:numId w:val="3"/>
        </w:numPr>
        <w:ind w:right="621"/>
        <w:jc w:val="both"/>
      </w:pPr>
      <w:r w:rsidRPr="00084EAF">
        <w:t>Belirlenen hedef ve davranışlara ulaşmak için;</w:t>
      </w:r>
    </w:p>
    <w:p w:rsidR="00560184" w:rsidRPr="00084EAF" w:rsidRDefault="00560184" w:rsidP="003A5E57">
      <w:pPr>
        <w:numPr>
          <w:ilvl w:val="1"/>
          <w:numId w:val="3"/>
        </w:numPr>
        <w:ind w:right="621"/>
        <w:jc w:val="both"/>
      </w:pPr>
      <w:r w:rsidRPr="00084EAF">
        <w:t>Derslerde kullanılacak yöntem ve tekniklerin belirlenmesi,</w:t>
      </w:r>
    </w:p>
    <w:p w:rsidR="00560184" w:rsidRPr="00084EAF" w:rsidRDefault="00560184" w:rsidP="003A5E57">
      <w:pPr>
        <w:numPr>
          <w:ilvl w:val="1"/>
          <w:numId w:val="3"/>
        </w:numPr>
        <w:ind w:right="621"/>
        <w:jc w:val="both"/>
      </w:pPr>
      <w:r w:rsidRPr="00084EAF">
        <w:t>Okulda ve çevrede bulunan araç gereçler ve bunlardan nasıl yararlanılacağının tespiti,</w:t>
      </w:r>
    </w:p>
    <w:p w:rsidR="00560184" w:rsidRPr="00084EAF" w:rsidRDefault="00560184" w:rsidP="003A5E57">
      <w:pPr>
        <w:numPr>
          <w:ilvl w:val="0"/>
          <w:numId w:val="3"/>
        </w:numPr>
        <w:ind w:right="621"/>
        <w:jc w:val="both"/>
      </w:pPr>
      <w:r w:rsidRPr="00084EAF">
        <w:t>Öğretmen, öğrenci ve veli ilişkileri,</w:t>
      </w:r>
    </w:p>
    <w:p w:rsidR="00560184" w:rsidRPr="00084EAF" w:rsidRDefault="00560184" w:rsidP="003A5E57">
      <w:pPr>
        <w:numPr>
          <w:ilvl w:val="0"/>
          <w:numId w:val="3"/>
        </w:numPr>
        <w:ind w:right="621"/>
        <w:jc w:val="both"/>
      </w:pPr>
      <w:r w:rsidRPr="00084EAF">
        <w:t xml:space="preserve">Diğer zümre öğretmenleri ile işbirliği, </w:t>
      </w:r>
    </w:p>
    <w:p w:rsidR="00560184" w:rsidRPr="00084EAF" w:rsidRDefault="00560184" w:rsidP="003A5E57">
      <w:pPr>
        <w:numPr>
          <w:ilvl w:val="0"/>
          <w:numId w:val="3"/>
        </w:numPr>
        <w:ind w:right="621"/>
        <w:jc w:val="both"/>
      </w:pPr>
      <w:r w:rsidRPr="00084EAF">
        <w:t>Dersleri daha zevkli işlemek için faaliyetler,</w:t>
      </w:r>
    </w:p>
    <w:p w:rsidR="00560184" w:rsidRPr="00084EAF" w:rsidRDefault="00560184" w:rsidP="003A5E57">
      <w:pPr>
        <w:numPr>
          <w:ilvl w:val="0"/>
          <w:numId w:val="3"/>
        </w:numPr>
        <w:ind w:right="621"/>
        <w:jc w:val="both"/>
      </w:pPr>
      <w:r w:rsidRPr="00084EAF">
        <w:t>Dilek ve temenniler.</w:t>
      </w:r>
    </w:p>
    <w:p w:rsidR="00560184" w:rsidRPr="00084EAF" w:rsidRDefault="00560184" w:rsidP="001173A6">
      <w:pPr>
        <w:ind w:right="621"/>
        <w:jc w:val="both"/>
      </w:pPr>
    </w:p>
    <w:p w:rsidR="00560184" w:rsidRDefault="00560184" w:rsidP="001173A6">
      <w:pPr>
        <w:ind w:right="621"/>
        <w:jc w:val="both"/>
        <w:rPr>
          <w:b/>
        </w:rPr>
      </w:pPr>
    </w:p>
    <w:p w:rsidR="00560184" w:rsidRPr="00084EAF" w:rsidRDefault="00560184" w:rsidP="001173A6">
      <w:pPr>
        <w:ind w:right="621"/>
        <w:jc w:val="both"/>
        <w:rPr>
          <w:b/>
        </w:rPr>
      </w:pPr>
      <w:r w:rsidRPr="00084EAF">
        <w:rPr>
          <w:b/>
        </w:rPr>
        <w:t>ALINAN KARARLAR</w:t>
      </w:r>
    </w:p>
    <w:p w:rsidR="00560184" w:rsidRPr="00084EAF" w:rsidRDefault="00560184" w:rsidP="001173A6">
      <w:pPr>
        <w:ind w:right="621"/>
        <w:jc w:val="both"/>
        <w:rPr>
          <w:b/>
        </w:rPr>
      </w:pPr>
    </w:p>
    <w:p w:rsidR="00560184" w:rsidRPr="00084EAF" w:rsidRDefault="00560184" w:rsidP="00084EAF">
      <w:pPr>
        <w:ind w:right="621"/>
        <w:jc w:val="both"/>
      </w:pPr>
      <w:r>
        <w:rPr>
          <w:b/>
        </w:rPr>
        <w:t xml:space="preserve">1. </w:t>
      </w:r>
      <w:r w:rsidRPr="00084EAF">
        <w:rPr>
          <w:b/>
        </w:rPr>
        <w:t xml:space="preserve">Açılış ve yoklama. </w:t>
      </w:r>
      <w:r w:rsidRPr="00084EAF">
        <w:t xml:space="preserve">Zümre başkanı </w:t>
      </w:r>
      <w:r>
        <w:rPr>
          <w:lang w:val="en-US"/>
        </w:rPr>
        <w:t>………………………………</w:t>
      </w:r>
      <w:r w:rsidRPr="00084EAF">
        <w:t xml:space="preserve"> tarafından yoklama yapılarak açılış yapıldı. Tüm zümre öğretmenlerinin hazır bulunduğu görüldü.</w:t>
      </w:r>
    </w:p>
    <w:p w:rsidR="00560184" w:rsidRPr="00084EAF" w:rsidRDefault="00560184" w:rsidP="001173A6">
      <w:pPr>
        <w:ind w:right="621"/>
        <w:jc w:val="both"/>
        <w:rPr>
          <w:b/>
        </w:rPr>
      </w:pPr>
    </w:p>
    <w:p w:rsidR="00560184" w:rsidRDefault="00560184" w:rsidP="00084EAF">
      <w:pPr>
        <w:ind w:right="621"/>
        <w:jc w:val="both"/>
      </w:pPr>
      <w:r>
        <w:rPr>
          <w:b/>
        </w:rPr>
        <w:t xml:space="preserve">2. </w:t>
      </w:r>
      <w:r w:rsidRPr="00084EAF">
        <w:rPr>
          <w:b/>
        </w:rPr>
        <w:t>1.dönem zümre kararlarının uygulama sonuçlarının değerlendirilmesi planlandığı halde uygulanamayan, uygulandığı halde beklenen sonucu vermeyen konuların görüşülmesi.</w:t>
      </w:r>
      <w:r w:rsidRPr="00084EAF">
        <w:t xml:space="preserve"> </w:t>
      </w:r>
    </w:p>
    <w:p w:rsidR="00560184" w:rsidRDefault="00560184" w:rsidP="00084EAF">
      <w:pPr>
        <w:ind w:right="621"/>
        <w:jc w:val="both"/>
      </w:pPr>
      <w:r>
        <w:t>………………………….</w:t>
      </w:r>
      <w:r w:rsidRPr="00084EAF">
        <w:t xml:space="preserve">: “Yapılan rehberlik veli toplantılarına başarılı olan öğrencilerin velilerinin daha fazla ilgi gösterdiği; başarısız ve sorunlu öğrencilerin velilerinin rehberlik, ara karne toplantılarına katılmadığı gözlendi.” dedi.  </w:t>
      </w:r>
    </w:p>
    <w:p w:rsidR="00560184" w:rsidRDefault="00560184" w:rsidP="00084EAF">
      <w:pPr>
        <w:ind w:right="621"/>
        <w:jc w:val="both"/>
      </w:pPr>
    </w:p>
    <w:p w:rsidR="00560184" w:rsidRPr="00084EAF" w:rsidRDefault="00560184" w:rsidP="00084EAF">
      <w:pPr>
        <w:ind w:right="621"/>
        <w:jc w:val="both"/>
      </w:pPr>
      <w:r>
        <w:t>…………………………..</w:t>
      </w:r>
      <w:r w:rsidRPr="00084EAF">
        <w:t>: “Bu öğrencilerin velileri çağrıldığı halde bu velilerle irtibat kurulamıyor. Ödevini yapmayan ve ilerleme kaydetmeyen ders araç gereci getirme konusunda sorun çıkaran öğrenciler ile ilgili istenilen hedefe ulaşılamamıştır.” dedi.</w:t>
      </w:r>
    </w:p>
    <w:p w:rsidR="00560184" w:rsidRPr="00084EAF" w:rsidRDefault="00560184" w:rsidP="003A5E57">
      <w:pPr>
        <w:ind w:left="360" w:right="621"/>
        <w:jc w:val="both"/>
      </w:pPr>
    </w:p>
    <w:p w:rsidR="00560184" w:rsidRPr="00084EAF" w:rsidRDefault="00560184" w:rsidP="00084EAF">
      <w:pPr>
        <w:ind w:right="621"/>
        <w:jc w:val="both"/>
      </w:pPr>
      <w:r w:rsidRPr="00084EAF">
        <w:t>Öğrenci başarısının düşük olduğu sınıfların kalabalık oluşu, temele dayanan bilgi eksikliği, veli görüşmelerinin istenildiği gibi uygulanamayışı, öğrencinin ilgisizliği gibi sorunlarla karşılaşılmıştır.</w:t>
      </w:r>
    </w:p>
    <w:p w:rsidR="00560184" w:rsidRDefault="00560184" w:rsidP="00084EAF">
      <w:pPr>
        <w:ind w:right="621"/>
        <w:jc w:val="both"/>
        <w:rPr>
          <w:b/>
          <w:bCs/>
        </w:rPr>
      </w:pPr>
      <w:r w:rsidRPr="00084EAF">
        <w:rPr>
          <w:b/>
          <w:bCs/>
        </w:rPr>
        <w:t xml:space="preserve"> </w:t>
      </w:r>
    </w:p>
    <w:p w:rsidR="00560184" w:rsidRDefault="00560184" w:rsidP="00084EAF">
      <w:pPr>
        <w:ind w:right="621"/>
        <w:jc w:val="both"/>
      </w:pPr>
      <w:r>
        <w:rPr>
          <w:b/>
          <w:bCs/>
        </w:rPr>
        <w:t xml:space="preserve">3. </w:t>
      </w:r>
      <w:r w:rsidRPr="00084EAF">
        <w:rPr>
          <w:b/>
        </w:rPr>
        <w:t>1.dönem ders başarı durumunun tespiti.</w:t>
      </w:r>
      <w:r w:rsidRPr="00084EAF">
        <w:t xml:space="preserve"> Bütün sınıfların I. Kanaat dönemindeki başarı durumları teker teker gözden geçirilerek I. Dönemdeki başarı durumlarının genel bir değerlendirilmesi yapıldı. Değerlendirme sonuçları şöyle oluşmuştur:</w:t>
      </w:r>
    </w:p>
    <w:p w:rsidR="00560184" w:rsidRPr="00084EAF" w:rsidRDefault="00560184" w:rsidP="00084EAF">
      <w:pPr>
        <w:ind w:right="621"/>
        <w:jc w:val="both"/>
        <w:rPr>
          <w:b/>
          <w:bCs/>
        </w:rPr>
      </w:pPr>
    </w:p>
    <w:p w:rsidR="00560184" w:rsidRPr="00035CA4" w:rsidRDefault="00560184" w:rsidP="00035CA4">
      <w:pPr>
        <w:rPr>
          <w:b/>
        </w:rPr>
      </w:pPr>
      <w:r w:rsidRPr="00035CA4">
        <w:rPr>
          <w:b/>
        </w:rPr>
        <w:t xml:space="preserve">TÜRK EDEBİYATI-DİL VE ANLATIM DERSLERİ </w:t>
      </w:r>
      <w:r>
        <w:rPr>
          <w:b/>
        </w:rPr>
        <w:t xml:space="preserve">1.DÖNEM SONU </w:t>
      </w:r>
      <w:r w:rsidRPr="00035CA4">
        <w:rPr>
          <w:b/>
        </w:rPr>
        <w:t>BAŞARI ORANLARI</w:t>
      </w:r>
    </w:p>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B86A0D">
            <w:pPr>
              <w:jc w:val="center"/>
              <w:rPr>
                <w:b/>
              </w:rPr>
            </w:pPr>
            <w:r w:rsidRPr="00084EAF">
              <w:rPr>
                <w:b/>
              </w:rPr>
              <w:t>Sınıf Adı</w:t>
            </w:r>
          </w:p>
        </w:tc>
        <w:tc>
          <w:tcPr>
            <w:tcW w:w="993" w:type="dxa"/>
          </w:tcPr>
          <w:p w:rsidR="00560184" w:rsidRPr="00084EAF" w:rsidRDefault="00560184" w:rsidP="00B86A0D">
            <w:pPr>
              <w:jc w:val="center"/>
              <w:rPr>
                <w:b/>
              </w:rPr>
            </w:pPr>
            <w:r w:rsidRPr="00084EAF">
              <w:rPr>
                <w:b/>
              </w:rPr>
              <w:t>9-A</w:t>
            </w:r>
          </w:p>
        </w:tc>
        <w:tc>
          <w:tcPr>
            <w:tcW w:w="992" w:type="dxa"/>
          </w:tcPr>
          <w:p w:rsidR="00560184" w:rsidRPr="00084EAF" w:rsidRDefault="00560184" w:rsidP="00B86A0D">
            <w:pPr>
              <w:jc w:val="center"/>
              <w:rPr>
                <w:b/>
              </w:rPr>
            </w:pPr>
            <w:r w:rsidRPr="00084EAF">
              <w:rPr>
                <w:b/>
              </w:rPr>
              <w:t>9-B</w:t>
            </w:r>
          </w:p>
        </w:tc>
        <w:tc>
          <w:tcPr>
            <w:tcW w:w="992" w:type="dxa"/>
          </w:tcPr>
          <w:p w:rsidR="00560184" w:rsidRPr="00084EAF" w:rsidRDefault="00560184" w:rsidP="00B86A0D">
            <w:pPr>
              <w:jc w:val="center"/>
              <w:rPr>
                <w:b/>
              </w:rPr>
            </w:pPr>
            <w:r w:rsidRPr="00084EAF">
              <w:rPr>
                <w:b/>
              </w:rPr>
              <w:t>9-C</w:t>
            </w:r>
          </w:p>
        </w:tc>
        <w:tc>
          <w:tcPr>
            <w:tcW w:w="992" w:type="dxa"/>
          </w:tcPr>
          <w:p w:rsidR="00560184" w:rsidRPr="00084EAF" w:rsidRDefault="00560184" w:rsidP="00B86A0D">
            <w:pPr>
              <w:jc w:val="center"/>
              <w:rPr>
                <w:b/>
              </w:rPr>
            </w:pPr>
            <w:r w:rsidRPr="00084EAF">
              <w:rPr>
                <w:b/>
              </w:rPr>
              <w:t>9-D</w:t>
            </w:r>
          </w:p>
        </w:tc>
        <w:tc>
          <w:tcPr>
            <w:tcW w:w="851" w:type="dxa"/>
          </w:tcPr>
          <w:p w:rsidR="00560184" w:rsidRPr="00084EAF" w:rsidRDefault="00560184" w:rsidP="00B86A0D">
            <w:pPr>
              <w:jc w:val="center"/>
              <w:rPr>
                <w:b/>
              </w:rPr>
            </w:pPr>
            <w:r w:rsidRPr="00084EAF">
              <w:rPr>
                <w:b/>
              </w:rPr>
              <w:t>9-E</w:t>
            </w:r>
          </w:p>
        </w:tc>
      </w:tr>
      <w:tr w:rsidR="00560184" w:rsidRPr="00084EAF">
        <w:tc>
          <w:tcPr>
            <w:tcW w:w="2376" w:type="dxa"/>
          </w:tcPr>
          <w:p w:rsidR="00560184" w:rsidRPr="00084EAF" w:rsidRDefault="00560184" w:rsidP="00B86A0D">
            <w:pPr>
              <w:jc w:val="center"/>
            </w:pPr>
            <w:r w:rsidRPr="00084EAF">
              <w:t>Türk Edebiyatı</w:t>
            </w:r>
          </w:p>
        </w:tc>
        <w:tc>
          <w:tcPr>
            <w:tcW w:w="993" w:type="dxa"/>
          </w:tcPr>
          <w:p w:rsidR="00560184" w:rsidRPr="00084EAF" w:rsidRDefault="00560184" w:rsidP="00B86A0D">
            <w:pPr>
              <w:jc w:val="center"/>
            </w:pPr>
            <w:r>
              <w:t>%29</w:t>
            </w:r>
          </w:p>
        </w:tc>
        <w:tc>
          <w:tcPr>
            <w:tcW w:w="992" w:type="dxa"/>
          </w:tcPr>
          <w:p w:rsidR="00560184" w:rsidRPr="00084EAF" w:rsidRDefault="00560184" w:rsidP="00B86A0D">
            <w:pPr>
              <w:jc w:val="center"/>
            </w:pPr>
            <w:r>
              <w:t>%18</w:t>
            </w:r>
          </w:p>
        </w:tc>
        <w:tc>
          <w:tcPr>
            <w:tcW w:w="992" w:type="dxa"/>
          </w:tcPr>
          <w:p w:rsidR="00560184" w:rsidRPr="00084EAF" w:rsidRDefault="00560184" w:rsidP="00B86A0D">
            <w:pPr>
              <w:jc w:val="center"/>
            </w:pPr>
            <w:r>
              <w:t>%08</w:t>
            </w:r>
          </w:p>
        </w:tc>
        <w:tc>
          <w:tcPr>
            <w:tcW w:w="992" w:type="dxa"/>
          </w:tcPr>
          <w:p w:rsidR="00560184" w:rsidRPr="00084EAF" w:rsidRDefault="00560184" w:rsidP="00B86A0D">
            <w:pPr>
              <w:jc w:val="center"/>
            </w:pPr>
            <w:r>
              <w:t>%23</w:t>
            </w:r>
          </w:p>
        </w:tc>
        <w:tc>
          <w:tcPr>
            <w:tcW w:w="851" w:type="dxa"/>
          </w:tcPr>
          <w:p w:rsidR="00560184" w:rsidRPr="00084EAF" w:rsidRDefault="00560184" w:rsidP="00B86A0D">
            <w:pPr>
              <w:jc w:val="center"/>
            </w:pPr>
            <w:r>
              <w:t>%20</w:t>
            </w:r>
          </w:p>
        </w:tc>
      </w:tr>
      <w:tr w:rsidR="00560184" w:rsidRPr="00084EAF">
        <w:tc>
          <w:tcPr>
            <w:tcW w:w="2376" w:type="dxa"/>
          </w:tcPr>
          <w:p w:rsidR="00560184" w:rsidRPr="00084EAF" w:rsidRDefault="00560184" w:rsidP="00B86A0D">
            <w:pPr>
              <w:jc w:val="center"/>
            </w:pPr>
            <w:r w:rsidRPr="00084EAF">
              <w:t>Dil ve Anlatım</w:t>
            </w:r>
          </w:p>
        </w:tc>
        <w:tc>
          <w:tcPr>
            <w:tcW w:w="993" w:type="dxa"/>
          </w:tcPr>
          <w:p w:rsidR="00560184" w:rsidRPr="00084EAF" w:rsidRDefault="00560184" w:rsidP="00B86A0D">
            <w:pPr>
              <w:jc w:val="center"/>
            </w:pPr>
            <w:r>
              <w:t>%32</w:t>
            </w:r>
          </w:p>
        </w:tc>
        <w:tc>
          <w:tcPr>
            <w:tcW w:w="992" w:type="dxa"/>
          </w:tcPr>
          <w:p w:rsidR="00560184" w:rsidRPr="00084EAF" w:rsidRDefault="00560184" w:rsidP="00B86A0D">
            <w:pPr>
              <w:jc w:val="center"/>
            </w:pPr>
            <w:r>
              <w:t>%18</w:t>
            </w:r>
          </w:p>
        </w:tc>
        <w:tc>
          <w:tcPr>
            <w:tcW w:w="992" w:type="dxa"/>
          </w:tcPr>
          <w:p w:rsidR="00560184" w:rsidRPr="00084EAF" w:rsidRDefault="00560184" w:rsidP="00B86A0D">
            <w:pPr>
              <w:jc w:val="center"/>
            </w:pPr>
            <w:r>
              <w:t>%32</w:t>
            </w:r>
          </w:p>
        </w:tc>
        <w:tc>
          <w:tcPr>
            <w:tcW w:w="992" w:type="dxa"/>
          </w:tcPr>
          <w:p w:rsidR="00560184" w:rsidRPr="00084EAF" w:rsidRDefault="00560184" w:rsidP="00B86A0D">
            <w:pPr>
              <w:jc w:val="center"/>
            </w:pPr>
            <w:r w:rsidRPr="00084EAF">
              <w:t>%</w:t>
            </w:r>
            <w:r>
              <w:t>27</w:t>
            </w:r>
          </w:p>
        </w:tc>
        <w:tc>
          <w:tcPr>
            <w:tcW w:w="851" w:type="dxa"/>
          </w:tcPr>
          <w:p w:rsidR="00560184" w:rsidRPr="00084EAF" w:rsidRDefault="00560184" w:rsidP="00B86A0D">
            <w:pPr>
              <w:jc w:val="center"/>
            </w:pPr>
            <w:r>
              <w:t>%28</w:t>
            </w:r>
          </w:p>
        </w:tc>
      </w:tr>
    </w:tbl>
    <w:p w:rsidR="00560184" w:rsidRPr="00084EAF" w:rsidRDefault="00560184" w:rsidP="00DE47AC"/>
    <w:tbl>
      <w:tblPr>
        <w:tblW w:w="0" w:type="auto"/>
        <w:tblInd w:w="1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10-A</w:t>
            </w:r>
          </w:p>
        </w:tc>
        <w:tc>
          <w:tcPr>
            <w:tcW w:w="992" w:type="dxa"/>
          </w:tcPr>
          <w:p w:rsidR="00560184" w:rsidRPr="00084EAF" w:rsidRDefault="00560184" w:rsidP="00480BD6">
            <w:pPr>
              <w:jc w:val="center"/>
              <w:rPr>
                <w:b/>
              </w:rPr>
            </w:pPr>
            <w:r w:rsidRPr="00084EAF">
              <w:rPr>
                <w:b/>
              </w:rPr>
              <w:t>10-B</w:t>
            </w:r>
          </w:p>
        </w:tc>
        <w:tc>
          <w:tcPr>
            <w:tcW w:w="992" w:type="dxa"/>
          </w:tcPr>
          <w:p w:rsidR="00560184" w:rsidRPr="00084EAF" w:rsidRDefault="00560184" w:rsidP="00480BD6">
            <w:pPr>
              <w:jc w:val="center"/>
              <w:rPr>
                <w:b/>
              </w:rPr>
            </w:pPr>
            <w:r w:rsidRPr="00084EAF">
              <w:rPr>
                <w:b/>
              </w:rPr>
              <w:t>10-C</w:t>
            </w:r>
          </w:p>
        </w:tc>
        <w:tc>
          <w:tcPr>
            <w:tcW w:w="992" w:type="dxa"/>
          </w:tcPr>
          <w:p w:rsidR="00560184" w:rsidRPr="00084EAF" w:rsidRDefault="00560184" w:rsidP="00480BD6">
            <w:pPr>
              <w:jc w:val="center"/>
              <w:rPr>
                <w:b/>
              </w:rPr>
            </w:pPr>
            <w:r w:rsidRPr="00084EAF">
              <w:rPr>
                <w:b/>
              </w:rPr>
              <w:t>10-D</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t>%85</w:t>
            </w:r>
          </w:p>
        </w:tc>
        <w:tc>
          <w:tcPr>
            <w:tcW w:w="992" w:type="dxa"/>
          </w:tcPr>
          <w:p w:rsidR="00560184" w:rsidRPr="00084EAF" w:rsidRDefault="00560184" w:rsidP="00480BD6">
            <w:pPr>
              <w:jc w:val="center"/>
            </w:pPr>
            <w:r>
              <w:t>%41</w:t>
            </w:r>
          </w:p>
        </w:tc>
        <w:tc>
          <w:tcPr>
            <w:tcW w:w="992" w:type="dxa"/>
          </w:tcPr>
          <w:p w:rsidR="00560184" w:rsidRPr="00084EAF" w:rsidRDefault="00560184" w:rsidP="00480BD6">
            <w:pPr>
              <w:jc w:val="center"/>
            </w:pPr>
            <w:r>
              <w:t>%42</w:t>
            </w:r>
          </w:p>
        </w:tc>
        <w:tc>
          <w:tcPr>
            <w:tcW w:w="992" w:type="dxa"/>
          </w:tcPr>
          <w:p w:rsidR="00560184" w:rsidRPr="00084EAF" w:rsidRDefault="00560184" w:rsidP="00480BD6">
            <w:pPr>
              <w:jc w:val="center"/>
            </w:pPr>
            <w:r>
              <w:t>%43</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t>%85</w:t>
            </w:r>
          </w:p>
        </w:tc>
        <w:tc>
          <w:tcPr>
            <w:tcW w:w="992" w:type="dxa"/>
          </w:tcPr>
          <w:p w:rsidR="00560184" w:rsidRPr="00084EAF" w:rsidRDefault="00560184" w:rsidP="00480BD6">
            <w:pPr>
              <w:jc w:val="center"/>
            </w:pPr>
            <w:r>
              <w:t>%71</w:t>
            </w:r>
          </w:p>
        </w:tc>
        <w:tc>
          <w:tcPr>
            <w:tcW w:w="992" w:type="dxa"/>
          </w:tcPr>
          <w:p w:rsidR="00560184" w:rsidRPr="00084EAF" w:rsidRDefault="00560184" w:rsidP="00480BD6">
            <w:pPr>
              <w:jc w:val="center"/>
            </w:pPr>
            <w:r>
              <w:t>%63</w:t>
            </w:r>
          </w:p>
        </w:tc>
        <w:tc>
          <w:tcPr>
            <w:tcW w:w="992" w:type="dxa"/>
          </w:tcPr>
          <w:p w:rsidR="00560184" w:rsidRPr="00084EAF" w:rsidRDefault="00560184" w:rsidP="00480BD6">
            <w:pPr>
              <w:jc w:val="center"/>
            </w:pPr>
            <w:r>
              <w:t>%83</w:t>
            </w:r>
          </w:p>
        </w:tc>
      </w:tr>
    </w:tbl>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11-A</w:t>
            </w:r>
          </w:p>
        </w:tc>
        <w:tc>
          <w:tcPr>
            <w:tcW w:w="992" w:type="dxa"/>
          </w:tcPr>
          <w:p w:rsidR="00560184" w:rsidRPr="00084EAF" w:rsidRDefault="00560184" w:rsidP="00480BD6">
            <w:pPr>
              <w:jc w:val="center"/>
              <w:rPr>
                <w:b/>
              </w:rPr>
            </w:pPr>
            <w:r w:rsidRPr="00084EAF">
              <w:rPr>
                <w:b/>
              </w:rPr>
              <w:t>11-B</w:t>
            </w:r>
          </w:p>
        </w:tc>
        <w:tc>
          <w:tcPr>
            <w:tcW w:w="992" w:type="dxa"/>
          </w:tcPr>
          <w:p w:rsidR="00560184" w:rsidRPr="00084EAF" w:rsidRDefault="00560184" w:rsidP="00480BD6">
            <w:pPr>
              <w:jc w:val="center"/>
              <w:rPr>
                <w:b/>
              </w:rPr>
            </w:pPr>
            <w:r w:rsidRPr="00084EAF">
              <w:rPr>
                <w:b/>
              </w:rPr>
              <w:t>11-C</w:t>
            </w:r>
          </w:p>
        </w:tc>
        <w:tc>
          <w:tcPr>
            <w:tcW w:w="992" w:type="dxa"/>
          </w:tcPr>
          <w:p w:rsidR="00560184" w:rsidRPr="00084EAF" w:rsidRDefault="00560184" w:rsidP="00480BD6">
            <w:pPr>
              <w:jc w:val="center"/>
              <w:rPr>
                <w:b/>
              </w:rPr>
            </w:pPr>
            <w:r w:rsidRPr="00084EAF">
              <w:rPr>
                <w:b/>
              </w:rPr>
              <w:t>11-D</w:t>
            </w:r>
          </w:p>
        </w:tc>
        <w:tc>
          <w:tcPr>
            <w:tcW w:w="851" w:type="dxa"/>
          </w:tcPr>
          <w:p w:rsidR="00560184" w:rsidRPr="00084EAF" w:rsidRDefault="00560184" w:rsidP="00480BD6">
            <w:pPr>
              <w:jc w:val="center"/>
              <w:rPr>
                <w:b/>
              </w:rPr>
            </w:pPr>
            <w:r w:rsidRPr="00084EAF">
              <w:rPr>
                <w:b/>
              </w:rPr>
              <w:t>11-E</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t>%95</w:t>
            </w:r>
          </w:p>
        </w:tc>
        <w:tc>
          <w:tcPr>
            <w:tcW w:w="992" w:type="dxa"/>
          </w:tcPr>
          <w:p w:rsidR="00560184" w:rsidRPr="00084EAF" w:rsidRDefault="00560184" w:rsidP="00480BD6">
            <w:pPr>
              <w:jc w:val="center"/>
            </w:pPr>
            <w:r w:rsidRPr="00084EAF">
              <w:t>%</w:t>
            </w:r>
            <w:r>
              <w:t>80</w:t>
            </w:r>
          </w:p>
        </w:tc>
        <w:tc>
          <w:tcPr>
            <w:tcW w:w="992" w:type="dxa"/>
          </w:tcPr>
          <w:p w:rsidR="00560184" w:rsidRPr="00084EAF" w:rsidRDefault="00560184" w:rsidP="00480BD6">
            <w:pPr>
              <w:jc w:val="center"/>
            </w:pPr>
            <w:r w:rsidRPr="00084EAF">
              <w:t>%</w:t>
            </w:r>
            <w:r>
              <w:t>78</w:t>
            </w:r>
          </w:p>
        </w:tc>
        <w:tc>
          <w:tcPr>
            <w:tcW w:w="992" w:type="dxa"/>
          </w:tcPr>
          <w:p w:rsidR="00560184" w:rsidRPr="00084EAF" w:rsidRDefault="00560184" w:rsidP="00480BD6">
            <w:pPr>
              <w:jc w:val="center"/>
            </w:pPr>
            <w:r w:rsidRPr="00084EAF">
              <w:t>%</w:t>
            </w:r>
            <w:r>
              <w:t>71</w:t>
            </w:r>
          </w:p>
        </w:tc>
        <w:tc>
          <w:tcPr>
            <w:tcW w:w="851" w:type="dxa"/>
          </w:tcPr>
          <w:p w:rsidR="00560184" w:rsidRPr="00084EAF" w:rsidRDefault="00560184" w:rsidP="00480BD6">
            <w:pPr>
              <w:jc w:val="center"/>
            </w:pPr>
            <w:r w:rsidRPr="00084EAF">
              <w:t>%</w:t>
            </w:r>
            <w:r>
              <w:t>89</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t>%95</w:t>
            </w:r>
          </w:p>
        </w:tc>
        <w:tc>
          <w:tcPr>
            <w:tcW w:w="992" w:type="dxa"/>
          </w:tcPr>
          <w:p w:rsidR="00560184" w:rsidRPr="00084EAF" w:rsidRDefault="00560184" w:rsidP="00480BD6">
            <w:pPr>
              <w:jc w:val="center"/>
            </w:pPr>
            <w:r w:rsidRPr="00084EAF">
              <w:t>%</w:t>
            </w:r>
            <w:r>
              <w:t>68</w:t>
            </w:r>
          </w:p>
        </w:tc>
        <w:tc>
          <w:tcPr>
            <w:tcW w:w="992" w:type="dxa"/>
          </w:tcPr>
          <w:p w:rsidR="00560184" w:rsidRPr="00084EAF" w:rsidRDefault="00560184" w:rsidP="00480BD6">
            <w:pPr>
              <w:jc w:val="center"/>
            </w:pPr>
            <w:r>
              <w:t>%30</w:t>
            </w:r>
          </w:p>
        </w:tc>
        <w:tc>
          <w:tcPr>
            <w:tcW w:w="992" w:type="dxa"/>
          </w:tcPr>
          <w:p w:rsidR="00560184" w:rsidRPr="00084EAF" w:rsidRDefault="00560184" w:rsidP="00480BD6">
            <w:pPr>
              <w:jc w:val="center"/>
            </w:pPr>
            <w:r>
              <w:t>%33</w:t>
            </w:r>
          </w:p>
        </w:tc>
        <w:tc>
          <w:tcPr>
            <w:tcW w:w="851" w:type="dxa"/>
          </w:tcPr>
          <w:p w:rsidR="00560184" w:rsidRPr="00084EAF" w:rsidRDefault="00560184" w:rsidP="00480BD6">
            <w:pPr>
              <w:jc w:val="center"/>
            </w:pPr>
            <w:r>
              <w:t>%42</w:t>
            </w:r>
          </w:p>
        </w:tc>
      </w:tr>
    </w:tbl>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12-A</w:t>
            </w:r>
          </w:p>
        </w:tc>
        <w:tc>
          <w:tcPr>
            <w:tcW w:w="992" w:type="dxa"/>
          </w:tcPr>
          <w:p w:rsidR="00560184" w:rsidRPr="00084EAF" w:rsidRDefault="00560184" w:rsidP="00480BD6">
            <w:pPr>
              <w:jc w:val="center"/>
              <w:rPr>
                <w:b/>
              </w:rPr>
            </w:pPr>
            <w:r w:rsidRPr="00084EAF">
              <w:rPr>
                <w:b/>
              </w:rPr>
              <w:t>12-B</w:t>
            </w:r>
          </w:p>
        </w:tc>
        <w:tc>
          <w:tcPr>
            <w:tcW w:w="992" w:type="dxa"/>
          </w:tcPr>
          <w:p w:rsidR="00560184" w:rsidRPr="00084EAF" w:rsidRDefault="00560184" w:rsidP="00480BD6">
            <w:pPr>
              <w:jc w:val="center"/>
              <w:rPr>
                <w:b/>
              </w:rPr>
            </w:pPr>
            <w:r w:rsidRPr="00084EAF">
              <w:rPr>
                <w:b/>
              </w:rPr>
              <w:t>12-C</w:t>
            </w:r>
          </w:p>
        </w:tc>
        <w:tc>
          <w:tcPr>
            <w:tcW w:w="992" w:type="dxa"/>
          </w:tcPr>
          <w:p w:rsidR="00560184" w:rsidRPr="00084EAF" w:rsidRDefault="00560184" w:rsidP="00480BD6">
            <w:pPr>
              <w:jc w:val="center"/>
              <w:rPr>
                <w:b/>
              </w:rPr>
            </w:pPr>
            <w:r w:rsidRPr="00084EAF">
              <w:rPr>
                <w:b/>
              </w:rPr>
              <w:t>12-D</w:t>
            </w:r>
          </w:p>
        </w:tc>
        <w:tc>
          <w:tcPr>
            <w:tcW w:w="851" w:type="dxa"/>
          </w:tcPr>
          <w:p w:rsidR="00560184" w:rsidRPr="00084EAF" w:rsidRDefault="00560184" w:rsidP="00480BD6">
            <w:pPr>
              <w:jc w:val="center"/>
              <w:rPr>
                <w:b/>
              </w:rPr>
            </w:pPr>
            <w:r w:rsidRPr="00084EAF">
              <w:rPr>
                <w:b/>
              </w:rPr>
              <w:t>12-E</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851" w:type="dxa"/>
          </w:tcPr>
          <w:p w:rsidR="00560184" w:rsidRPr="00084EAF" w:rsidRDefault="00560184" w:rsidP="00480BD6">
            <w:pPr>
              <w:jc w:val="center"/>
            </w:pPr>
            <w:r>
              <w:t>%64</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t>%95</w:t>
            </w:r>
          </w:p>
        </w:tc>
        <w:tc>
          <w:tcPr>
            <w:tcW w:w="851" w:type="dxa"/>
          </w:tcPr>
          <w:p w:rsidR="00560184" w:rsidRPr="00084EAF" w:rsidRDefault="00560184" w:rsidP="00480BD6">
            <w:pPr>
              <w:jc w:val="center"/>
            </w:pPr>
            <w:r>
              <w:t>%28</w:t>
            </w:r>
          </w:p>
        </w:tc>
      </w:tr>
    </w:tbl>
    <w:p w:rsidR="00560184" w:rsidRPr="00084EAF" w:rsidRDefault="00560184" w:rsidP="00DE47AC">
      <w:pPr>
        <w:ind w:right="621"/>
        <w:jc w:val="center"/>
      </w:pPr>
    </w:p>
    <w:p w:rsidR="00560184" w:rsidRPr="00084EAF" w:rsidRDefault="00560184" w:rsidP="00084EAF">
      <w:pPr>
        <w:ind w:right="621"/>
        <w:jc w:val="both"/>
      </w:pPr>
      <w:r w:rsidRPr="00084EAF">
        <w:t>9. Sınıflarda öğrencilerin bilinçsiz okul seçimi, Lise sınıf geçme yönetmeliğine ayak uyduramamaları, verimli ders çalışma yöntemlerini uygulamada zorluk çekmeleri başarısızlıklarında rol oynamıştır.</w:t>
      </w:r>
    </w:p>
    <w:p w:rsidR="00560184" w:rsidRDefault="00560184" w:rsidP="00084EAF">
      <w:pPr>
        <w:ind w:right="621"/>
        <w:jc w:val="both"/>
      </w:pPr>
    </w:p>
    <w:p w:rsidR="00560184" w:rsidRPr="00084EAF" w:rsidRDefault="00560184" w:rsidP="00084EAF">
      <w:pPr>
        <w:ind w:right="621"/>
        <w:jc w:val="both"/>
      </w:pPr>
      <w:r w:rsidRPr="00084EAF">
        <w:t>10., 11. ve 12. sınıflarda genel başarının istenilen seviyede olduğu görüldü.</w:t>
      </w:r>
    </w:p>
    <w:p w:rsidR="00560184" w:rsidRPr="00084EAF" w:rsidRDefault="00560184" w:rsidP="001173A6">
      <w:pPr>
        <w:ind w:right="621"/>
        <w:jc w:val="both"/>
      </w:pPr>
    </w:p>
    <w:p w:rsidR="00560184" w:rsidRDefault="00560184" w:rsidP="00084EAF">
      <w:pPr>
        <w:ind w:right="621"/>
        <w:jc w:val="both"/>
      </w:pPr>
      <w:r>
        <w:rPr>
          <w:b/>
        </w:rPr>
        <w:t xml:space="preserve">4. </w:t>
      </w:r>
      <w:r w:rsidRPr="00084EAF">
        <w:rPr>
          <w:b/>
        </w:rPr>
        <w:t>Başarıyı artırıcı tedbirlerin tespitinin karara bağlanması.</w:t>
      </w:r>
      <w:r w:rsidRPr="00084EAF">
        <w:t xml:space="preserve"> </w:t>
      </w:r>
    </w:p>
    <w:p w:rsidR="00560184" w:rsidRPr="00084EAF" w:rsidRDefault="00560184" w:rsidP="00084EAF">
      <w:pPr>
        <w:ind w:right="621"/>
        <w:jc w:val="both"/>
        <w:rPr>
          <w:b/>
        </w:rPr>
      </w:pPr>
      <w:r>
        <w:t>……………………….</w:t>
      </w:r>
      <w:r w:rsidRPr="00084EAF">
        <w:t>: “Ailelerin bilinçsiz olmaları, ergenlik sorunlarını bilemeyişleri, sorunlu ailelerin de bulunması, okulumuza öğrencinin sorunu olarak taşınıyor. Bu öğrencilerin sevgi anlayış ve sayılmaya ihtiyaçları vardır. Başarının artırılması için öğrenciyi anlama yaklaşımı içerisind</w:t>
      </w:r>
      <w:r>
        <w:t xml:space="preserve">e olunmalı, öncelikle öğrenciyi </w:t>
      </w:r>
      <w:r w:rsidRPr="00084EAF">
        <w:t>topluma, hayata hazırlama rehberliği yapılmalı, öğrenci öğrenebileceği konusunda yüreklendirilmeli, seviyeyi aşmamak koşuluyla iletişimin canlı tutulması, öğrenciyi kontrol etme açısından daha iyi olacaktır. Öğrenci merkezli eğitim anlayışı öncelikle tümevarım tekniği ünitelerin işlenişinde karşımıza çıkıyor. Öğrencide “Ders, ders içerisinde öğrenilir.”</w:t>
      </w:r>
      <w:r>
        <w:t xml:space="preserve"> </w:t>
      </w:r>
      <w:r w:rsidRPr="00084EAF">
        <w:t>felsefesi geliştirilmeli ve öğrencin derse katılımı sağlanmalıdır.”</w:t>
      </w:r>
      <w:r>
        <w:t xml:space="preserve"> dedi.</w:t>
      </w:r>
    </w:p>
    <w:p w:rsidR="00560184" w:rsidRPr="00084EAF" w:rsidRDefault="00560184" w:rsidP="001173A6">
      <w:pPr>
        <w:ind w:right="621"/>
        <w:jc w:val="both"/>
      </w:pPr>
    </w:p>
    <w:p w:rsidR="00560184" w:rsidRPr="00084EAF" w:rsidRDefault="00560184" w:rsidP="001173A6">
      <w:pPr>
        <w:ind w:right="621"/>
        <w:jc w:val="both"/>
      </w:pPr>
      <w:r>
        <w:t>…………………..</w:t>
      </w:r>
      <w:r w:rsidRPr="00084EAF">
        <w:t>: “Bunları zaten her zaman göz önünde bulunduruyoruz ve uyguluyoruz.” dedi.</w:t>
      </w:r>
    </w:p>
    <w:p w:rsidR="00560184" w:rsidRPr="00084EAF" w:rsidRDefault="00560184" w:rsidP="001173A6">
      <w:pPr>
        <w:ind w:right="621"/>
        <w:jc w:val="both"/>
      </w:pPr>
    </w:p>
    <w:p w:rsidR="00560184" w:rsidRPr="00084EAF" w:rsidRDefault="00560184" w:rsidP="001173A6">
      <w:pPr>
        <w:ind w:right="621"/>
        <w:jc w:val="both"/>
      </w:pPr>
      <w:r>
        <w:t>………………………..</w:t>
      </w:r>
      <w:r w:rsidRPr="00084EAF">
        <w:t>: “I. Dönemde aldığımız kararları derslerin uygunluğuna göre uygulamaya devam ediyoruz. Ayrıca ödev takibinin yapılması öğrenci çalışma disiplinini sağlama açısından çok etkili oluyor” dedi.</w:t>
      </w:r>
    </w:p>
    <w:p w:rsidR="00560184" w:rsidRPr="00084EAF" w:rsidRDefault="00560184" w:rsidP="001173A6">
      <w:pPr>
        <w:ind w:right="621"/>
        <w:jc w:val="both"/>
      </w:pPr>
    </w:p>
    <w:p w:rsidR="00560184" w:rsidRPr="00084EAF" w:rsidRDefault="00560184" w:rsidP="001173A6">
      <w:pPr>
        <w:ind w:right="621"/>
        <w:jc w:val="both"/>
      </w:pPr>
      <w:r>
        <w:t>………………………</w:t>
      </w:r>
      <w:r w:rsidRPr="00084EAF">
        <w:t>: “I. dönem, işlenilen konularla ilgili öğrencilerin çok fazla fikir yürütemediği ve anlatım güçlüğü çektiği görüldü. Bu nedenle kitap okumaya özel bir önem verilmesi gerektiğini” söyledi.</w:t>
      </w:r>
    </w:p>
    <w:p w:rsidR="00560184" w:rsidRPr="00084EAF" w:rsidRDefault="00560184" w:rsidP="001173A6">
      <w:pPr>
        <w:ind w:right="621"/>
        <w:jc w:val="both"/>
      </w:pPr>
    </w:p>
    <w:p w:rsidR="00560184" w:rsidRPr="00084EAF" w:rsidRDefault="00560184" w:rsidP="001173A6">
      <w:pPr>
        <w:ind w:right="621"/>
        <w:jc w:val="both"/>
      </w:pPr>
      <w:r>
        <w:t>Özellikle 9.sınıfların ve başarısız sınıfların başarısızlık nedenlerini bulmak ve başarı oranlarını arttırmak amacıyla, 2. dönem her sınıf için ayrı ayrı veli toplantısı yapılması kararı alındı.</w:t>
      </w:r>
    </w:p>
    <w:p w:rsidR="00560184" w:rsidRPr="00084EAF" w:rsidRDefault="00560184" w:rsidP="001173A6">
      <w:pPr>
        <w:pStyle w:val="NormalWeb"/>
        <w:spacing w:before="0" w:beforeAutospacing="0" w:after="0" w:afterAutospacing="0"/>
        <w:ind w:right="621"/>
        <w:jc w:val="both"/>
        <w:rPr>
          <w:b/>
          <w:bCs/>
          <w:color w:val="000000"/>
        </w:rPr>
      </w:pPr>
    </w:p>
    <w:p w:rsidR="00560184" w:rsidRPr="00084EAF" w:rsidRDefault="00560184" w:rsidP="001173A6">
      <w:pPr>
        <w:pStyle w:val="NormalWeb"/>
        <w:spacing w:before="0" w:beforeAutospacing="0" w:after="0" w:afterAutospacing="0"/>
        <w:ind w:right="621"/>
        <w:jc w:val="both"/>
        <w:rPr>
          <w:color w:val="000000"/>
        </w:rPr>
      </w:pPr>
      <w:r>
        <w:rPr>
          <w:b/>
          <w:bCs/>
          <w:color w:val="000000"/>
        </w:rPr>
        <w:t xml:space="preserve">5. </w:t>
      </w:r>
      <w:r w:rsidRPr="00084EAF">
        <w:rPr>
          <w:b/>
        </w:rPr>
        <w:t>Ölçme değerlendirme konusunda yapılması gerekenler.</w:t>
      </w:r>
      <w:r w:rsidRPr="00084EAF">
        <w:t xml:space="preserve"> </w:t>
      </w:r>
      <w:r w:rsidRPr="00084EAF">
        <w:rPr>
          <w:color w:val="000000"/>
        </w:rPr>
        <w:t>Ölçme-değerlendirmede; Yazılı ve sözlüler konusu tartışıldıktan sonra sene başı zümresindeki kararların aynen uygulanması kararlaştırıldı.</w:t>
      </w:r>
    </w:p>
    <w:p w:rsidR="00560184" w:rsidRPr="00084EAF" w:rsidRDefault="00560184" w:rsidP="001173A6">
      <w:pPr>
        <w:pStyle w:val="NormalWeb"/>
        <w:spacing w:before="0" w:beforeAutospacing="0" w:after="0" w:afterAutospacing="0"/>
        <w:ind w:right="621"/>
        <w:jc w:val="both"/>
        <w:rPr>
          <w:color w:val="000000"/>
        </w:rPr>
      </w:pPr>
    </w:p>
    <w:p w:rsidR="00560184" w:rsidRDefault="00560184" w:rsidP="001173A6">
      <w:pPr>
        <w:pStyle w:val="NormalWeb"/>
        <w:spacing w:before="0" w:beforeAutospacing="0" w:after="0" w:afterAutospacing="0"/>
        <w:ind w:right="621"/>
        <w:jc w:val="both"/>
        <w:rPr>
          <w:color w:val="000000"/>
        </w:rPr>
      </w:pP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Ayrıca;</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1-  Sınıfları aynı olan şubelerin aynı sorulardan yazılı yapılabilmesine,</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2-  Soru sayılarının öğretmen inisiyatifine bırakılmasına,</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3- Sözlü notlarının birkaç soru sorarak değil, öğrencinin ders içindeki genel tutumuna göre verilmesine karar verildi. </w:t>
      </w:r>
    </w:p>
    <w:p w:rsidR="00560184" w:rsidRDefault="00560184" w:rsidP="001173A6">
      <w:pPr>
        <w:pStyle w:val="NormalWeb"/>
        <w:spacing w:before="0" w:beforeAutospacing="0" w:after="0" w:afterAutospacing="0"/>
        <w:ind w:right="621"/>
        <w:jc w:val="both"/>
        <w:rPr>
          <w:color w:val="000000"/>
        </w:rPr>
      </w:pP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II. dönem zümre sınavları:</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Son sınavların ortak yapılmasına karar verildi. Belirtilen sınavlarda sorumlu olunan konular sene başından itibaren sınav haftasına kadar olan konuları kapsaması kararlaştırıldı. Bu zümre sınavlarında çeşitli soru tiplerine yer verilecektir. </w:t>
      </w:r>
    </w:p>
    <w:p w:rsidR="00560184" w:rsidRPr="00084EAF" w:rsidRDefault="00560184" w:rsidP="001173A6">
      <w:pPr>
        <w:pStyle w:val="NormalWeb"/>
        <w:spacing w:before="0" w:beforeAutospacing="0" w:after="0" w:afterAutospacing="0"/>
        <w:ind w:right="621"/>
        <w:jc w:val="both"/>
        <w:rPr>
          <w:b/>
          <w:bCs/>
          <w:color w:val="000000"/>
        </w:rPr>
      </w:pPr>
    </w:p>
    <w:p w:rsidR="00560184" w:rsidRPr="004A1E64" w:rsidRDefault="00560184" w:rsidP="001173A6">
      <w:pPr>
        <w:pStyle w:val="NormalWeb"/>
        <w:spacing w:before="0" w:beforeAutospacing="0" w:after="0" w:afterAutospacing="0"/>
        <w:ind w:right="621"/>
        <w:jc w:val="both"/>
        <w:rPr>
          <w:b/>
          <w:color w:val="000000"/>
        </w:rPr>
      </w:pPr>
      <w:r>
        <w:rPr>
          <w:b/>
          <w:bCs/>
          <w:color w:val="000000"/>
        </w:rPr>
        <w:t xml:space="preserve">6. </w:t>
      </w:r>
      <w:r w:rsidRPr="00084EAF">
        <w:rPr>
          <w:b/>
        </w:rPr>
        <w:t>Yıllık ödevlerin toplama zamanı ve değerlendirilmesi ile ilgili konular.</w:t>
      </w:r>
      <w:r>
        <w:rPr>
          <w:b/>
          <w:color w:val="000000"/>
        </w:rPr>
        <w:t xml:space="preserve"> </w:t>
      </w:r>
      <w:r w:rsidRPr="00084EAF">
        <w:rPr>
          <w:color w:val="000000"/>
        </w:rPr>
        <w:t>1. dönemde verilen yıllık ödevlerin Nisan ayının 2. haftasında toplanmasına karar verildi. Ödev değerlendirmesinin aşağıdaki puanlamaya göre yapılması kararlaştırıldı.</w:t>
      </w:r>
    </w:p>
    <w:p w:rsidR="00560184" w:rsidRPr="00084EAF" w:rsidRDefault="00560184" w:rsidP="001173A6">
      <w:pPr>
        <w:pStyle w:val="NormalWeb"/>
        <w:spacing w:before="0" w:beforeAutospacing="0" w:after="0" w:afterAutospacing="0"/>
        <w:ind w:right="621"/>
        <w:jc w:val="both"/>
        <w:rPr>
          <w:color w:val="00000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30"/>
        <w:gridCol w:w="7560"/>
        <w:gridCol w:w="900"/>
      </w:tblGrid>
      <w:tr w:rsidR="00560184" w:rsidRPr="00084EAF">
        <w:trPr>
          <w:trHeight w:val="267"/>
        </w:trPr>
        <w:tc>
          <w:tcPr>
            <w:tcW w:w="1330" w:type="dxa"/>
          </w:tcPr>
          <w:p w:rsidR="00560184" w:rsidRPr="00084EAF" w:rsidRDefault="00560184" w:rsidP="00A50003">
            <w:pPr>
              <w:jc w:val="center"/>
              <w:rPr>
                <w:b/>
                <w:bCs/>
              </w:rPr>
            </w:pPr>
            <w:r w:rsidRPr="00084EAF">
              <w:rPr>
                <w:b/>
                <w:bCs/>
              </w:rPr>
              <w:t>SIRA NO</w:t>
            </w:r>
          </w:p>
        </w:tc>
        <w:tc>
          <w:tcPr>
            <w:tcW w:w="7560" w:type="dxa"/>
          </w:tcPr>
          <w:p w:rsidR="00560184" w:rsidRPr="00084EAF" w:rsidRDefault="00560184" w:rsidP="00A50003">
            <w:pPr>
              <w:jc w:val="center"/>
              <w:rPr>
                <w:b/>
                <w:bCs/>
              </w:rPr>
            </w:pPr>
            <w:r w:rsidRPr="00084EAF">
              <w:rPr>
                <w:b/>
                <w:bCs/>
              </w:rPr>
              <w:t>ÖDEVDE DEĞERLENDİRİLECEK HUSUSLAR</w:t>
            </w:r>
          </w:p>
        </w:tc>
        <w:tc>
          <w:tcPr>
            <w:tcW w:w="900" w:type="dxa"/>
          </w:tcPr>
          <w:p w:rsidR="00560184" w:rsidRPr="00084EAF" w:rsidRDefault="00560184" w:rsidP="00A50003">
            <w:pPr>
              <w:jc w:val="center"/>
              <w:rPr>
                <w:b/>
                <w:bCs/>
              </w:rPr>
            </w:pPr>
            <w:r w:rsidRPr="00084EAF">
              <w:rPr>
                <w:b/>
                <w:bCs/>
              </w:rPr>
              <w:t>PUAN</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Hazırlama, Plana Yayma ve Uygulama Başarısı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İçin Gerekli Bilgi Doküman Araç-Gereç Toplanması ve Kullanılması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Kendisini Geliştirmek Amacı ile Ödevi Bizzat Yapması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Hazırlama Sırasında Ders Öğretmeni ile Diyalog Kurması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Kaynak Kişiler ile Varsa Kaynak Guruplar ile İletişim Kurabilme</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Doğruluk ve Kullanabilirlik Derecesi</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Yazım ve Dersin Özel Kurallarına Uygunluğu</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Düzgün İfade Kullanma ve Anlaşılabilir Olması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Özenle Yapılması, Tertip Temizlik ve Estetik Görüntüsü</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Zamanında Teslim Edilmesi</w:t>
            </w:r>
          </w:p>
        </w:tc>
        <w:tc>
          <w:tcPr>
            <w:tcW w:w="900" w:type="dxa"/>
          </w:tcPr>
          <w:p w:rsidR="00560184" w:rsidRPr="00084EAF" w:rsidRDefault="00560184" w:rsidP="00A50003">
            <w:pPr>
              <w:jc w:val="center"/>
            </w:pPr>
            <w:r w:rsidRPr="00084EAF">
              <w:t>10</w:t>
            </w:r>
          </w:p>
        </w:tc>
      </w:tr>
      <w:tr w:rsidR="00560184" w:rsidRPr="00084EAF">
        <w:trPr>
          <w:trHeight w:val="288"/>
        </w:trPr>
        <w:tc>
          <w:tcPr>
            <w:tcW w:w="1330" w:type="dxa"/>
            <w:tcBorders>
              <w:left w:val="nil"/>
              <w:bottom w:val="nil"/>
            </w:tcBorders>
          </w:tcPr>
          <w:p w:rsidR="00560184" w:rsidRPr="00084EAF" w:rsidRDefault="00560184" w:rsidP="00A50003">
            <w:pPr>
              <w:rPr>
                <w:b/>
                <w:bCs/>
              </w:rPr>
            </w:pPr>
          </w:p>
        </w:tc>
        <w:tc>
          <w:tcPr>
            <w:tcW w:w="7560" w:type="dxa"/>
          </w:tcPr>
          <w:p w:rsidR="00560184" w:rsidRPr="00084EAF" w:rsidRDefault="00560184" w:rsidP="00A50003">
            <w:pPr>
              <w:rPr>
                <w:b/>
              </w:rPr>
            </w:pPr>
            <w:r w:rsidRPr="00084EAF">
              <w:rPr>
                <w:b/>
              </w:rPr>
              <w:t>Toplam</w:t>
            </w:r>
          </w:p>
        </w:tc>
        <w:tc>
          <w:tcPr>
            <w:tcW w:w="900" w:type="dxa"/>
          </w:tcPr>
          <w:p w:rsidR="00560184" w:rsidRPr="00084EAF" w:rsidRDefault="00560184" w:rsidP="00A50003">
            <w:pPr>
              <w:jc w:val="center"/>
              <w:rPr>
                <w:b/>
              </w:rPr>
            </w:pPr>
            <w:r w:rsidRPr="00084EAF">
              <w:rPr>
                <w:b/>
              </w:rPr>
              <w:t>100</w:t>
            </w:r>
          </w:p>
        </w:tc>
      </w:tr>
    </w:tbl>
    <w:p w:rsidR="00560184" w:rsidRPr="00084EAF" w:rsidRDefault="00560184" w:rsidP="001173A6">
      <w:pPr>
        <w:pStyle w:val="NormalWeb"/>
        <w:spacing w:before="0" w:beforeAutospacing="0" w:after="0" w:afterAutospacing="0"/>
        <w:ind w:right="621"/>
        <w:jc w:val="both"/>
        <w:rPr>
          <w:color w:val="000000"/>
        </w:rPr>
      </w:pPr>
    </w:p>
    <w:p w:rsidR="00560184" w:rsidRDefault="00560184" w:rsidP="001173A6">
      <w:pPr>
        <w:ind w:right="621"/>
        <w:jc w:val="both"/>
        <w:rPr>
          <w:b/>
          <w:color w:val="000000"/>
        </w:rPr>
      </w:pPr>
      <w:r>
        <w:rPr>
          <w:b/>
          <w:color w:val="000000"/>
        </w:rPr>
        <w:t>7. Belirlenen hedef-davranışlara ulaşmak için;</w:t>
      </w:r>
    </w:p>
    <w:p w:rsidR="00560184" w:rsidRDefault="00560184" w:rsidP="001173A6">
      <w:pPr>
        <w:ind w:right="621"/>
        <w:jc w:val="both"/>
        <w:rPr>
          <w:b/>
          <w:color w:val="000000"/>
        </w:rPr>
      </w:pPr>
    </w:p>
    <w:p w:rsidR="00560184" w:rsidRPr="00084EAF" w:rsidRDefault="00560184" w:rsidP="001173A6">
      <w:pPr>
        <w:ind w:right="621"/>
        <w:jc w:val="both"/>
        <w:rPr>
          <w:b/>
          <w:color w:val="000000"/>
        </w:rPr>
      </w:pPr>
      <w:r w:rsidRPr="00084EAF">
        <w:rPr>
          <w:b/>
          <w:color w:val="000000"/>
        </w:rPr>
        <w:t xml:space="preserve">a. </w:t>
      </w:r>
      <w:r w:rsidRPr="00084EAF">
        <w:rPr>
          <w:b/>
        </w:rPr>
        <w:t>Derslerde kullanılacak yöntem ve tekniklerin belirlenmesi.</w:t>
      </w:r>
      <w:r w:rsidRPr="00084EAF">
        <w:t xml:space="preserve"> </w:t>
      </w:r>
      <w:r w:rsidRPr="00084EAF">
        <w:rPr>
          <w:color w:val="000000"/>
        </w:rPr>
        <w:t xml:space="preserve">Sınıflarda bulunan öğrenme güçlüğü çeken öğrencilerin, anlatılan konu ile ilgili ödevlendirilmesi ve bu sayede başarılarının arttırılması kararlaştırıldı. Ders anlatımında öğrencinin motivasyonunu sağlamak amacıyla ilgi çekici yöntem ve tekniklerin (beyin fırtınası, dramatizasyon, tartışma vb.) kullanılması kararlaştırıldı. </w:t>
      </w:r>
      <w:r>
        <w:rPr>
          <w:color w:val="000000"/>
        </w:rPr>
        <w:t>……………………</w:t>
      </w:r>
      <w:r w:rsidRPr="00084EAF">
        <w:rPr>
          <w:color w:val="000000"/>
        </w:rPr>
        <w:t>: “Ders öğretmenleri ile diyalog kurularak 2. Dönem konularının da eşit bir biçimde işlenmesi gerekir.” dedi.</w:t>
      </w:r>
    </w:p>
    <w:p w:rsidR="00560184" w:rsidRPr="00084EAF" w:rsidRDefault="00560184" w:rsidP="001173A6">
      <w:pPr>
        <w:ind w:right="621"/>
        <w:jc w:val="both"/>
        <w:rPr>
          <w:b/>
          <w:color w:val="000000"/>
        </w:rPr>
      </w:pPr>
    </w:p>
    <w:p w:rsidR="00560184" w:rsidRPr="00084EAF" w:rsidRDefault="00560184" w:rsidP="001173A6">
      <w:pPr>
        <w:ind w:right="621"/>
        <w:jc w:val="both"/>
        <w:rPr>
          <w:b/>
        </w:rPr>
      </w:pPr>
      <w:r w:rsidRPr="00084EAF">
        <w:rPr>
          <w:b/>
          <w:color w:val="000000"/>
        </w:rPr>
        <w:t>b</w:t>
      </w:r>
      <w:r w:rsidRPr="00084EAF">
        <w:rPr>
          <w:color w:val="000000"/>
        </w:rPr>
        <w:t xml:space="preserve">. </w:t>
      </w:r>
      <w:r w:rsidRPr="00084EAF">
        <w:rPr>
          <w:b/>
        </w:rPr>
        <w:t>Okulda ve çevrede bulunan araç gereçler ve bunlardan nasıl yararlanılacağının tespiti.</w:t>
      </w:r>
      <w:r w:rsidRPr="00084EAF">
        <w:t xml:space="preserve"> </w:t>
      </w:r>
      <w:r w:rsidRPr="00084EAF">
        <w:rPr>
          <w:color w:val="000000"/>
        </w:rPr>
        <w:t>Okulun imkânları dâhilinde teknoloji kullanımına önem verilmesi kararlaştırıldı</w:t>
      </w:r>
      <w:r>
        <w:rPr>
          <w:color w:val="000000"/>
        </w:rPr>
        <w:t>.</w:t>
      </w:r>
    </w:p>
    <w:p w:rsidR="00560184" w:rsidRDefault="00560184" w:rsidP="001173A6">
      <w:pPr>
        <w:ind w:right="621"/>
        <w:jc w:val="both"/>
        <w:rPr>
          <w:b/>
        </w:rPr>
      </w:pPr>
    </w:p>
    <w:p w:rsidR="00560184" w:rsidRPr="00084EAF" w:rsidRDefault="00560184" w:rsidP="001173A6">
      <w:pPr>
        <w:ind w:right="621"/>
        <w:jc w:val="both"/>
      </w:pPr>
      <w:r>
        <w:rPr>
          <w:b/>
        </w:rPr>
        <w:t>8</w:t>
      </w:r>
      <w:r w:rsidRPr="00084EAF">
        <w:rPr>
          <w:b/>
        </w:rPr>
        <w:t>. Öğretmen, öğrenci ve veli ilişkileri.</w:t>
      </w:r>
      <w:r w:rsidRPr="00084EAF">
        <w:t xml:space="preserve"> Öğretmen öğrenci ve veli ilişkilerinin geliştirilmesi amacı ile öğrencilerin durumu hakkında gerekli görüldüğünde görüşmelerin yapılması kararlaştırıldı. </w:t>
      </w:r>
      <w:r>
        <w:t>……………………….</w:t>
      </w:r>
      <w:r w:rsidRPr="00084EAF">
        <w:t>: “Başarısız öğrencilerinin velilerinin okula çağrılmasına rağmen gelmemeleri öğrencinin başarısını düşürmektedir. Bu konuda rehber öğretmen ve okul idaresiyle işbirliğine gidilmiş istenilen sonuca pek ulaşılamamıştır. Velinin okula gelmesi halinde başarının artacağı muhakkaktır.” dedi.</w:t>
      </w:r>
    </w:p>
    <w:p w:rsidR="00560184" w:rsidRPr="00084EAF" w:rsidRDefault="00560184" w:rsidP="001173A6">
      <w:pPr>
        <w:ind w:right="621"/>
        <w:jc w:val="both"/>
        <w:rPr>
          <w:b/>
        </w:rPr>
      </w:pPr>
    </w:p>
    <w:p w:rsidR="00560184" w:rsidRPr="00084EAF" w:rsidRDefault="00560184" w:rsidP="001173A6">
      <w:pPr>
        <w:ind w:right="621"/>
        <w:jc w:val="both"/>
      </w:pPr>
      <w:r>
        <w:rPr>
          <w:b/>
        </w:rPr>
        <w:t>9</w:t>
      </w:r>
      <w:r w:rsidRPr="00084EAF">
        <w:rPr>
          <w:b/>
        </w:rPr>
        <w:t>. Diğer zümre öğretmenleri ile işbirliği.</w:t>
      </w:r>
      <w:r w:rsidRPr="00084EAF">
        <w:t xml:space="preserve"> </w:t>
      </w:r>
      <w:r>
        <w:t>…………………….</w:t>
      </w:r>
      <w:r w:rsidRPr="00084EAF">
        <w:t>: “Dilin güzel kullanımı sadece edebiyat dersinde değil her derste olmalıdır. Bunun diğer zümre öğretmenleri ile konuşularak ders esnasında dilimizi doğru kullanmanın önemi üzerinde durmalarının hatırlatılması gerekir.” dedi.</w:t>
      </w:r>
    </w:p>
    <w:p w:rsidR="00560184" w:rsidRPr="00084EAF" w:rsidRDefault="00560184" w:rsidP="001173A6">
      <w:pPr>
        <w:ind w:right="621"/>
        <w:jc w:val="both"/>
      </w:pPr>
    </w:p>
    <w:p w:rsidR="00560184" w:rsidRPr="00084EAF" w:rsidRDefault="00560184" w:rsidP="001173A6">
      <w:pPr>
        <w:ind w:right="621"/>
        <w:jc w:val="both"/>
      </w:pPr>
      <w:r w:rsidRPr="00084EAF">
        <w:t>Aynı zamanda Türk tarihi ile Türk edebiyatı sıkı ilişki içerisinde bulunduğundan ilgili konularda tarih öğretmeni ile irtibata geçilmesine karar verildi.</w:t>
      </w:r>
    </w:p>
    <w:p w:rsidR="00560184" w:rsidRPr="00084EAF" w:rsidRDefault="00560184" w:rsidP="001173A6">
      <w:pPr>
        <w:ind w:right="621"/>
        <w:jc w:val="both"/>
      </w:pPr>
    </w:p>
    <w:p w:rsidR="00560184" w:rsidRPr="00084EAF" w:rsidRDefault="00560184" w:rsidP="001173A6">
      <w:pPr>
        <w:ind w:right="621"/>
        <w:jc w:val="both"/>
      </w:pPr>
      <w:r w:rsidRPr="00084EAF">
        <w:t>Yine Din kültürü öğretmeni ile özellikle tasavvuf edebiyatı konularında işbirliği yapılabileceği karara bağlandı. Edebi akımlar konusunda Felsefe öğretmenleri ile işbirliği yapılması karara bağlandı.</w:t>
      </w:r>
    </w:p>
    <w:p w:rsidR="00560184" w:rsidRPr="00084EAF" w:rsidRDefault="00560184" w:rsidP="001173A6">
      <w:pPr>
        <w:ind w:right="621"/>
        <w:jc w:val="both"/>
        <w:rPr>
          <w:b/>
        </w:rPr>
      </w:pPr>
    </w:p>
    <w:p w:rsidR="00560184" w:rsidRPr="00084EAF" w:rsidRDefault="00560184" w:rsidP="001173A6">
      <w:pPr>
        <w:ind w:right="621"/>
        <w:jc w:val="both"/>
      </w:pPr>
      <w:r w:rsidRPr="00084EAF">
        <w:rPr>
          <w:b/>
        </w:rPr>
        <w:t>1</w:t>
      </w:r>
      <w:r>
        <w:rPr>
          <w:b/>
        </w:rPr>
        <w:t>0</w:t>
      </w:r>
      <w:r w:rsidRPr="00084EAF">
        <w:t xml:space="preserve">. </w:t>
      </w:r>
      <w:r w:rsidRPr="00084EAF">
        <w:rPr>
          <w:b/>
        </w:rPr>
        <w:t>Dersleri daha zevkli işlemek için faaliyetler.</w:t>
      </w:r>
      <w:r w:rsidRPr="00084EAF">
        <w:t xml:space="preserve"> Derslerin daha başarılı olması amacıyla dramatizasyonların yapılması, şair ve yazarların edebi hayatlarının tanıtıldığı derslerde slâytlar hazırlanması, şairin kendi sesinden (mümkünse) şiirlerinin dinletilmesi, görevlendirilen öğrenciler tarafından şairlerin hayatlarının canlandırılması etkinliklerinin yapılması kararlaştırıldı.</w:t>
      </w:r>
    </w:p>
    <w:p w:rsidR="00560184" w:rsidRPr="00084EAF" w:rsidRDefault="00560184" w:rsidP="001173A6">
      <w:pPr>
        <w:ind w:right="621"/>
        <w:jc w:val="both"/>
        <w:rPr>
          <w:b/>
        </w:rPr>
      </w:pPr>
    </w:p>
    <w:p w:rsidR="00560184" w:rsidRPr="00084EAF" w:rsidRDefault="00560184" w:rsidP="001173A6">
      <w:pPr>
        <w:ind w:right="621"/>
        <w:jc w:val="both"/>
      </w:pPr>
      <w:r w:rsidRPr="00084EAF">
        <w:rPr>
          <w:b/>
        </w:rPr>
        <w:t>1</w:t>
      </w:r>
      <w:r>
        <w:rPr>
          <w:b/>
        </w:rPr>
        <w:t>1</w:t>
      </w:r>
      <w:r w:rsidRPr="00084EAF">
        <w:rPr>
          <w:b/>
        </w:rPr>
        <w:t>. Dilek ve temenniler.</w:t>
      </w:r>
      <w:r w:rsidRPr="00084EAF">
        <w:t xml:space="preserve"> Zümre içi iletişimin sürekliliğinin sağlanması konusunda hassasiyet gösterilmesi başarılı bir dönem geçirilmesi dileği ile zümre başkanı </w:t>
      </w:r>
      <w:r>
        <w:t>……………………………</w:t>
      </w:r>
      <w:r w:rsidRPr="00084EAF">
        <w:t xml:space="preserve"> toplantıya son verdi.</w:t>
      </w:r>
    </w:p>
    <w:p w:rsidR="00560184" w:rsidRPr="00084EAF" w:rsidRDefault="00560184" w:rsidP="001173A6">
      <w:pPr>
        <w:ind w:right="621"/>
        <w:jc w:val="both"/>
      </w:pPr>
    </w:p>
    <w:p w:rsidR="00560184" w:rsidRDefault="00560184" w:rsidP="00A5658E">
      <w:pPr>
        <w:ind w:right="621"/>
        <w:jc w:val="center"/>
        <w:rPr>
          <w:b/>
        </w:rPr>
      </w:pPr>
    </w:p>
    <w:p w:rsidR="00560184" w:rsidRDefault="00560184" w:rsidP="00A5658E">
      <w:pPr>
        <w:ind w:right="621"/>
        <w:jc w:val="center"/>
        <w:rPr>
          <w:b/>
        </w:rPr>
      </w:pPr>
    </w:p>
    <w:p w:rsidR="00560184" w:rsidRDefault="00560184" w:rsidP="00A5658E">
      <w:pPr>
        <w:ind w:right="621"/>
        <w:jc w:val="center"/>
        <w:rPr>
          <w:b/>
        </w:rPr>
      </w:pPr>
    </w:p>
    <w:p w:rsidR="00560184" w:rsidRPr="00084EAF" w:rsidRDefault="00560184" w:rsidP="00A5658E">
      <w:pPr>
        <w:ind w:right="621"/>
        <w:jc w:val="center"/>
        <w:rPr>
          <w:b/>
        </w:rPr>
      </w:pPr>
      <w:r w:rsidRPr="00084EAF">
        <w:rPr>
          <w:b/>
        </w:rPr>
        <w:t>Türk Edebiyatı – Dil ve Anlatım Öğretmenleri</w:t>
      </w: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Default="00560184" w:rsidP="00A5658E">
      <w:pPr>
        <w:ind w:right="621"/>
      </w:pPr>
    </w:p>
    <w:p w:rsidR="00560184" w:rsidRDefault="00560184" w:rsidP="00A5658E">
      <w:pPr>
        <w:ind w:right="621"/>
      </w:pPr>
    </w:p>
    <w:p w:rsidR="00560184" w:rsidRDefault="00560184" w:rsidP="00A5658E">
      <w:pPr>
        <w:ind w:right="621"/>
      </w:pPr>
    </w:p>
    <w:p w:rsidR="00560184" w:rsidRDefault="00560184" w:rsidP="00A5658E">
      <w:pPr>
        <w:ind w:right="621"/>
      </w:pPr>
    </w:p>
    <w:p w:rsidR="00560184" w:rsidRPr="00084EAF" w:rsidRDefault="00560184" w:rsidP="00A5658E">
      <w:pPr>
        <w:ind w:right="621"/>
      </w:pPr>
      <w:r>
        <w:t>…………………………………………………………………………………………………………</w:t>
      </w: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r w:rsidRPr="00084EAF">
        <w:t xml:space="preserve">   </w:t>
      </w:r>
    </w:p>
    <w:p w:rsidR="00560184" w:rsidRDefault="00560184" w:rsidP="00A5658E">
      <w:pPr>
        <w:ind w:right="621"/>
        <w:jc w:val="center"/>
      </w:pPr>
    </w:p>
    <w:p w:rsidR="00560184" w:rsidRDefault="00560184" w:rsidP="00A5658E">
      <w:pPr>
        <w:ind w:right="621"/>
        <w:jc w:val="center"/>
      </w:pPr>
    </w:p>
    <w:p w:rsidR="00560184" w:rsidRPr="00084EAF" w:rsidRDefault="00560184" w:rsidP="00A5658E">
      <w:pPr>
        <w:ind w:right="621"/>
        <w:jc w:val="center"/>
      </w:pPr>
      <w:r w:rsidRPr="00084EAF">
        <w:t>…</w:t>
      </w:r>
      <w:r>
        <w:t xml:space="preserve"> </w:t>
      </w:r>
      <w:r w:rsidRPr="00084EAF">
        <w:t>/</w:t>
      </w:r>
      <w:r>
        <w:t xml:space="preserve"> </w:t>
      </w:r>
      <w:r w:rsidRPr="00084EAF">
        <w:t>02</w:t>
      </w:r>
      <w:r>
        <w:t xml:space="preserve"> </w:t>
      </w:r>
      <w:r w:rsidRPr="00084EAF">
        <w:t>/</w:t>
      </w:r>
      <w:r>
        <w:t xml:space="preserve"> </w:t>
      </w:r>
      <w:r w:rsidRPr="00084EAF">
        <w:t>20</w:t>
      </w:r>
      <w:r>
        <w:t>14</w:t>
      </w:r>
    </w:p>
    <w:p w:rsidR="00560184" w:rsidRPr="00084EAF" w:rsidRDefault="00560184" w:rsidP="00A5658E">
      <w:pPr>
        <w:ind w:right="621"/>
        <w:jc w:val="center"/>
      </w:pPr>
      <w:r w:rsidRPr="00084EAF">
        <w:t>Uygundur.</w:t>
      </w: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r>
        <w:t>……………………….</w:t>
      </w:r>
    </w:p>
    <w:p w:rsidR="00560184" w:rsidRDefault="00560184" w:rsidP="00973463">
      <w:pPr>
        <w:ind w:right="621"/>
        <w:jc w:val="center"/>
      </w:pPr>
      <w:r w:rsidRPr="00084EAF">
        <w:t>Okul Müdürü</w:t>
      </w:r>
    </w:p>
    <w:p w:rsidR="00560184" w:rsidRDefault="00560184" w:rsidP="00973463">
      <w:pPr>
        <w:ind w:right="621"/>
        <w:jc w:val="center"/>
      </w:pPr>
    </w:p>
    <w:p w:rsidR="00560184" w:rsidRDefault="00560184" w:rsidP="00973463">
      <w:pPr>
        <w:ind w:right="621"/>
        <w:jc w:val="center"/>
      </w:pPr>
    </w:p>
    <w:sectPr w:rsidR="00560184" w:rsidSect="00084EAF">
      <w:footerReference w:type="even" r:id="rId7"/>
      <w:footerReference w:type="default" r:id="rId8"/>
      <w:pgSz w:w="11906" w:h="16838"/>
      <w:pgMar w:top="993" w:right="386" w:bottom="709"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184" w:rsidRDefault="00560184">
      <w:r>
        <w:separator/>
      </w:r>
    </w:p>
  </w:endnote>
  <w:endnote w:type="continuationSeparator" w:id="0">
    <w:p w:rsidR="00560184" w:rsidRDefault="005601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84" w:rsidRDefault="00560184" w:rsidP="00C362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60184" w:rsidRDefault="00560184" w:rsidP="00C3629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84" w:rsidRDefault="00560184" w:rsidP="00593BA1">
    <w:pPr>
      <w:pStyle w:val="Footer"/>
    </w:pPr>
    <w:r>
      <w:t xml:space="preserve">                                                                           </w:t>
    </w:r>
    <w:fldSimple w:instr=" PAGE   \* MERGEFORMAT ">
      <w:r>
        <w:rPr>
          <w:noProof/>
        </w:rPr>
        <w:t>4</w:t>
      </w:r>
    </w:fldSimple>
  </w:p>
  <w:p w:rsidR="00560184" w:rsidRDefault="00560184" w:rsidP="00C3629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184" w:rsidRDefault="00560184">
      <w:r>
        <w:separator/>
      </w:r>
    </w:p>
  </w:footnote>
  <w:footnote w:type="continuationSeparator" w:id="0">
    <w:p w:rsidR="00560184" w:rsidRDefault="005601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458CA"/>
    <w:multiLevelType w:val="hybridMultilevel"/>
    <w:tmpl w:val="3996824E"/>
    <w:lvl w:ilvl="0" w:tplc="5992A7B0">
      <w:start w:val="1"/>
      <w:numFmt w:val="decimal"/>
      <w:lvlText w:val="%1."/>
      <w:lvlJc w:val="left"/>
      <w:pPr>
        <w:ind w:left="360" w:hanging="360"/>
      </w:pPr>
      <w:rPr>
        <w:rFonts w:cs="Times New Roman"/>
        <w:b/>
      </w:rPr>
    </w:lvl>
    <w:lvl w:ilvl="1" w:tplc="62BC298E">
      <w:start w:val="1"/>
      <w:numFmt w:val="lowerLetter"/>
      <w:lvlText w:val="%2."/>
      <w:lvlJc w:val="left"/>
      <w:pPr>
        <w:ind w:left="1080" w:hanging="360"/>
      </w:pPr>
      <w:rPr>
        <w:rFonts w:cs="Times New Roman"/>
        <w:b/>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33C82A79"/>
    <w:multiLevelType w:val="hybridMultilevel"/>
    <w:tmpl w:val="F918975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59E27DC"/>
    <w:multiLevelType w:val="hybridMultilevel"/>
    <w:tmpl w:val="B6DCC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38280310"/>
    <w:multiLevelType w:val="hybridMultilevel"/>
    <w:tmpl w:val="EA6E41F6"/>
    <w:lvl w:ilvl="0" w:tplc="1A9C120A">
      <w:start w:val="1"/>
      <w:numFmt w:val="decimal"/>
      <w:lvlText w:val="%1."/>
      <w:lvlJc w:val="left"/>
      <w:pPr>
        <w:ind w:left="720" w:hanging="360"/>
      </w:pPr>
      <w:rPr>
        <w:rFonts w:cs="Times New Roman" w:hint="default"/>
        <w:b/>
      </w:rPr>
    </w:lvl>
    <w:lvl w:ilvl="1" w:tplc="D3E23CC2">
      <w:start w:val="1"/>
      <w:numFmt w:val="lowerLetter"/>
      <w:lvlText w:val="%2)"/>
      <w:lvlJc w:val="left"/>
      <w:pPr>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85258C7"/>
    <w:multiLevelType w:val="hybridMultilevel"/>
    <w:tmpl w:val="02387E42"/>
    <w:lvl w:ilvl="0" w:tplc="1A9C12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F2876E6"/>
    <w:multiLevelType w:val="hybridMultilevel"/>
    <w:tmpl w:val="4502BCEA"/>
    <w:lvl w:ilvl="0" w:tplc="1A9C12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7D009E8"/>
    <w:multiLevelType w:val="hybridMultilevel"/>
    <w:tmpl w:val="1B0AD6F0"/>
    <w:lvl w:ilvl="0" w:tplc="62D64BFA">
      <w:start w:val="12"/>
      <w:numFmt w:val="decimal"/>
      <w:lvlText w:val="%1."/>
      <w:lvlJc w:val="left"/>
      <w:pPr>
        <w:tabs>
          <w:tab w:val="num" w:pos="840"/>
        </w:tabs>
        <w:ind w:left="840" w:hanging="48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692F0B95"/>
    <w:multiLevelType w:val="hybridMultilevel"/>
    <w:tmpl w:val="4D343D96"/>
    <w:lvl w:ilvl="0" w:tplc="1A9C120A">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6B0B42B7"/>
    <w:multiLevelType w:val="hybridMultilevel"/>
    <w:tmpl w:val="03B2FD66"/>
    <w:lvl w:ilvl="0" w:tplc="FFF05FC2">
      <w:start w:val="4"/>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6"/>
  </w:num>
  <w:num w:numId="2">
    <w:abstractNumId w:val="2"/>
  </w:num>
  <w:num w:numId="3">
    <w:abstractNumId w:val="0"/>
  </w:num>
  <w:num w:numId="4">
    <w:abstractNumId w:val="3"/>
  </w:num>
  <w:num w:numId="5">
    <w:abstractNumId w:val="5"/>
  </w:num>
  <w:num w:numId="6">
    <w:abstractNumId w:val="7"/>
  </w:num>
  <w:num w:numId="7">
    <w:abstractNumId w:val="4"/>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190B"/>
    <w:rsid w:val="0000700E"/>
    <w:rsid w:val="00035CA4"/>
    <w:rsid w:val="000421E7"/>
    <w:rsid w:val="00070DDF"/>
    <w:rsid w:val="00084EAF"/>
    <w:rsid w:val="00096711"/>
    <w:rsid w:val="000B4C3D"/>
    <w:rsid w:val="000F4ABB"/>
    <w:rsid w:val="001173A6"/>
    <w:rsid w:val="00146185"/>
    <w:rsid w:val="00153A49"/>
    <w:rsid w:val="00172762"/>
    <w:rsid w:val="001966A5"/>
    <w:rsid w:val="001C39BD"/>
    <w:rsid w:val="001F4C47"/>
    <w:rsid w:val="00203AD7"/>
    <w:rsid w:val="00222726"/>
    <w:rsid w:val="00232B28"/>
    <w:rsid w:val="002529B3"/>
    <w:rsid w:val="002A493E"/>
    <w:rsid w:val="002C61ED"/>
    <w:rsid w:val="002E64E6"/>
    <w:rsid w:val="002F0816"/>
    <w:rsid w:val="00312024"/>
    <w:rsid w:val="003215B8"/>
    <w:rsid w:val="003270ED"/>
    <w:rsid w:val="003A5E57"/>
    <w:rsid w:val="003E05F6"/>
    <w:rsid w:val="003E3329"/>
    <w:rsid w:val="003F2399"/>
    <w:rsid w:val="004501E6"/>
    <w:rsid w:val="0046233E"/>
    <w:rsid w:val="004735CD"/>
    <w:rsid w:val="00480BD6"/>
    <w:rsid w:val="00494390"/>
    <w:rsid w:val="004A1E64"/>
    <w:rsid w:val="004B60BB"/>
    <w:rsid w:val="004D5EC8"/>
    <w:rsid w:val="004F6F13"/>
    <w:rsid w:val="005012E8"/>
    <w:rsid w:val="0050137C"/>
    <w:rsid w:val="00560184"/>
    <w:rsid w:val="0057339F"/>
    <w:rsid w:val="00593BA1"/>
    <w:rsid w:val="005D3E05"/>
    <w:rsid w:val="005F52F0"/>
    <w:rsid w:val="00615C09"/>
    <w:rsid w:val="006544DA"/>
    <w:rsid w:val="00662407"/>
    <w:rsid w:val="00687F6E"/>
    <w:rsid w:val="0069467F"/>
    <w:rsid w:val="006B0DA6"/>
    <w:rsid w:val="006D4849"/>
    <w:rsid w:val="00714EBF"/>
    <w:rsid w:val="0071576B"/>
    <w:rsid w:val="00751550"/>
    <w:rsid w:val="007C3951"/>
    <w:rsid w:val="00804D91"/>
    <w:rsid w:val="0081529A"/>
    <w:rsid w:val="00864F41"/>
    <w:rsid w:val="00882710"/>
    <w:rsid w:val="008A4CC1"/>
    <w:rsid w:val="008C709A"/>
    <w:rsid w:val="008C7CB5"/>
    <w:rsid w:val="008D6A76"/>
    <w:rsid w:val="008F0637"/>
    <w:rsid w:val="008F190B"/>
    <w:rsid w:val="008F406B"/>
    <w:rsid w:val="008F70AB"/>
    <w:rsid w:val="009052BE"/>
    <w:rsid w:val="00920766"/>
    <w:rsid w:val="00942611"/>
    <w:rsid w:val="0094627E"/>
    <w:rsid w:val="009516AD"/>
    <w:rsid w:val="0096743B"/>
    <w:rsid w:val="00973463"/>
    <w:rsid w:val="00985BDB"/>
    <w:rsid w:val="00987C7B"/>
    <w:rsid w:val="00991500"/>
    <w:rsid w:val="009C1B12"/>
    <w:rsid w:val="00A32F3C"/>
    <w:rsid w:val="00A4305C"/>
    <w:rsid w:val="00A50003"/>
    <w:rsid w:val="00A5658E"/>
    <w:rsid w:val="00AA57EA"/>
    <w:rsid w:val="00AC3424"/>
    <w:rsid w:val="00AD1AED"/>
    <w:rsid w:val="00AE6C9B"/>
    <w:rsid w:val="00B219C0"/>
    <w:rsid w:val="00B305FF"/>
    <w:rsid w:val="00B417F4"/>
    <w:rsid w:val="00B61C27"/>
    <w:rsid w:val="00B623B0"/>
    <w:rsid w:val="00B62B0F"/>
    <w:rsid w:val="00B85D19"/>
    <w:rsid w:val="00B86A0D"/>
    <w:rsid w:val="00B965D8"/>
    <w:rsid w:val="00BA20A8"/>
    <w:rsid w:val="00BB3991"/>
    <w:rsid w:val="00BF4A11"/>
    <w:rsid w:val="00C0797E"/>
    <w:rsid w:val="00C36292"/>
    <w:rsid w:val="00C43149"/>
    <w:rsid w:val="00C6684D"/>
    <w:rsid w:val="00C73ABF"/>
    <w:rsid w:val="00CB52DF"/>
    <w:rsid w:val="00CD2517"/>
    <w:rsid w:val="00CD62A0"/>
    <w:rsid w:val="00D21E0A"/>
    <w:rsid w:val="00D266D9"/>
    <w:rsid w:val="00D502BC"/>
    <w:rsid w:val="00D55E79"/>
    <w:rsid w:val="00D56B16"/>
    <w:rsid w:val="00D6008B"/>
    <w:rsid w:val="00D61E11"/>
    <w:rsid w:val="00D77A93"/>
    <w:rsid w:val="00D86A27"/>
    <w:rsid w:val="00D91470"/>
    <w:rsid w:val="00DB38FD"/>
    <w:rsid w:val="00DE47AC"/>
    <w:rsid w:val="00E04D62"/>
    <w:rsid w:val="00E228CC"/>
    <w:rsid w:val="00E23D47"/>
    <w:rsid w:val="00E520D4"/>
    <w:rsid w:val="00E55752"/>
    <w:rsid w:val="00E85187"/>
    <w:rsid w:val="00E97D8E"/>
    <w:rsid w:val="00EA2F07"/>
    <w:rsid w:val="00EA3C80"/>
    <w:rsid w:val="00EB508B"/>
    <w:rsid w:val="00F25338"/>
    <w:rsid w:val="00F54E5F"/>
    <w:rsid w:val="00F7359D"/>
    <w:rsid w:val="00FA00CD"/>
    <w:rsid w:val="00FA3D03"/>
    <w:rsid w:val="00FE782B"/>
    <w:rsid w:val="00FF4C6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1E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6684D"/>
    <w:pPr>
      <w:spacing w:before="100" w:beforeAutospacing="1" w:after="100" w:afterAutospacing="1"/>
    </w:pPr>
  </w:style>
  <w:style w:type="character" w:styleId="Strong">
    <w:name w:val="Strong"/>
    <w:basedOn w:val="DefaultParagraphFont"/>
    <w:uiPriority w:val="99"/>
    <w:qFormat/>
    <w:rsid w:val="002C61ED"/>
    <w:rPr>
      <w:rFonts w:cs="Times New Roman"/>
      <w:b/>
    </w:rPr>
  </w:style>
  <w:style w:type="character" w:styleId="Hyperlink">
    <w:name w:val="Hyperlink"/>
    <w:basedOn w:val="DefaultParagraphFont"/>
    <w:uiPriority w:val="99"/>
    <w:rsid w:val="00172762"/>
    <w:rPr>
      <w:rFonts w:cs="Times New Roman"/>
      <w:color w:val="0000FF"/>
      <w:u w:val="single"/>
    </w:rPr>
  </w:style>
  <w:style w:type="paragraph" w:styleId="BodyText">
    <w:name w:val="Body Text"/>
    <w:basedOn w:val="Normal"/>
    <w:link w:val="BodyTextChar"/>
    <w:uiPriority w:val="99"/>
    <w:rsid w:val="004735CD"/>
    <w:pPr>
      <w:jc w:val="center"/>
    </w:pPr>
    <w:rPr>
      <w:sz w:val="28"/>
    </w:rPr>
  </w:style>
  <w:style w:type="character" w:customStyle="1" w:styleId="BodyTextChar">
    <w:name w:val="Body Text Char"/>
    <w:basedOn w:val="DefaultParagraphFont"/>
    <w:link w:val="BodyText"/>
    <w:uiPriority w:val="99"/>
    <w:semiHidden/>
    <w:rsid w:val="00723F10"/>
    <w:rPr>
      <w:sz w:val="24"/>
      <w:szCs w:val="24"/>
    </w:rPr>
  </w:style>
  <w:style w:type="paragraph" w:styleId="BodyText2">
    <w:name w:val="Body Text 2"/>
    <w:basedOn w:val="Normal"/>
    <w:link w:val="BodyText2Char"/>
    <w:uiPriority w:val="99"/>
    <w:rsid w:val="00C36292"/>
    <w:pPr>
      <w:spacing w:after="120" w:line="480" w:lineRule="auto"/>
    </w:pPr>
  </w:style>
  <w:style w:type="character" w:customStyle="1" w:styleId="BodyText2Char">
    <w:name w:val="Body Text 2 Char"/>
    <w:basedOn w:val="DefaultParagraphFont"/>
    <w:link w:val="BodyText2"/>
    <w:uiPriority w:val="99"/>
    <w:semiHidden/>
    <w:rsid w:val="00723F10"/>
    <w:rPr>
      <w:sz w:val="24"/>
      <w:szCs w:val="24"/>
    </w:rPr>
  </w:style>
  <w:style w:type="paragraph" w:styleId="Footer">
    <w:name w:val="footer"/>
    <w:basedOn w:val="Normal"/>
    <w:link w:val="FooterChar"/>
    <w:uiPriority w:val="99"/>
    <w:rsid w:val="00C36292"/>
    <w:pPr>
      <w:tabs>
        <w:tab w:val="center" w:pos="4536"/>
        <w:tab w:val="right" w:pos="9072"/>
      </w:tabs>
    </w:pPr>
  </w:style>
  <w:style w:type="character" w:customStyle="1" w:styleId="FooterChar">
    <w:name w:val="Footer Char"/>
    <w:basedOn w:val="DefaultParagraphFont"/>
    <w:link w:val="Footer"/>
    <w:uiPriority w:val="99"/>
    <w:locked/>
    <w:rsid w:val="00593BA1"/>
    <w:rPr>
      <w:sz w:val="24"/>
    </w:rPr>
  </w:style>
  <w:style w:type="character" w:styleId="PageNumber">
    <w:name w:val="page number"/>
    <w:basedOn w:val="DefaultParagraphFont"/>
    <w:uiPriority w:val="99"/>
    <w:rsid w:val="00C36292"/>
    <w:rPr>
      <w:rFonts w:cs="Times New Roman"/>
    </w:rPr>
  </w:style>
  <w:style w:type="paragraph" w:styleId="BalloonText">
    <w:name w:val="Balloon Text"/>
    <w:basedOn w:val="Normal"/>
    <w:link w:val="BalloonTextChar"/>
    <w:uiPriority w:val="99"/>
    <w:semiHidden/>
    <w:rsid w:val="00C36292"/>
    <w:rPr>
      <w:rFonts w:ascii="Tahoma" w:hAnsi="Tahoma" w:cs="Tahoma"/>
      <w:sz w:val="16"/>
      <w:szCs w:val="16"/>
    </w:rPr>
  </w:style>
  <w:style w:type="character" w:customStyle="1" w:styleId="BalloonTextChar">
    <w:name w:val="Balloon Text Char"/>
    <w:basedOn w:val="DefaultParagraphFont"/>
    <w:link w:val="BalloonText"/>
    <w:uiPriority w:val="99"/>
    <w:semiHidden/>
    <w:rsid w:val="00723F10"/>
    <w:rPr>
      <w:sz w:val="0"/>
      <w:szCs w:val="0"/>
    </w:rPr>
  </w:style>
  <w:style w:type="table" w:styleId="TableGrid">
    <w:name w:val="Table Grid"/>
    <w:basedOn w:val="TableNormal"/>
    <w:uiPriority w:val="99"/>
    <w:rsid w:val="00AE6C9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593BA1"/>
    <w:pPr>
      <w:tabs>
        <w:tab w:val="center" w:pos="4536"/>
        <w:tab w:val="right" w:pos="9072"/>
      </w:tabs>
    </w:pPr>
  </w:style>
  <w:style w:type="character" w:customStyle="1" w:styleId="HeaderChar">
    <w:name w:val="Header Char"/>
    <w:basedOn w:val="DefaultParagraphFont"/>
    <w:link w:val="Header"/>
    <w:uiPriority w:val="99"/>
    <w:semiHidden/>
    <w:locked/>
    <w:rsid w:val="00593BA1"/>
    <w:rPr>
      <w:sz w:val="24"/>
    </w:rPr>
  </w:style>
</w:styles>
</file>

<file path=word/webSettings.xml><?xml version="1.0" encoding="utf-8"?>
<w:webSettings xmlns:r="http://schemas.openxmlformats.org/officeDocument/2006/relationships" xmlns:w="http://schemas.openxmlformats.org/wordprocessingml/2006/main">
  <w:divs>
    <w:div w:id="339889555">
      <w:marLeft w:val="0"/>
      <w:marRight w:val="0"/>
      <w:marTop w:val="75"/>
      <w:marBottom w:val="0"/>
      <w:divBdr>
        <w:top w:val="none" w:sz="0" w:space="0" w:color="auto"/>
        <w:left w:val="none" w:sz="0" w:space="0" w:color="auto"/>
        <w:bottom w:val="none" w:sz="0" w:space="0" w:color="auto"/>
        <w:right w:val="none" w:sz="0" w:space="0" w:color="auto"/>
      </w:divBdr>
      <w:divsChild>
        <w:div w:id="339889556">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1311</Words>
  <Characters>7476</Characters>
  <Application>Microsoft Office Outlook</Application>
  <DocSecurity>0</DocSecurity>
  <Lines>0</Lines>
  <Paragraphs>0</Paragraphs>
  <ScaleCrop>false</ScaleCrop>
  <Manager>www.sorubak.com</Manager>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2009-02-15T10:58:00Z</cp:lastPrinted>
  <dcterms:created xsi:type="dcterms:W3CDTF">2013-02-13T17:36:00Z</dcterms:created>
  <dcterms:modified xsi:type="dcterms:W3CDTF">2014-02-10T16:16:00Z</dcterms:modified>
  <cp:category>www.sorubak.com</cp:category>
</cp:coreProperties>
</file>