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18" w:rsidRDefault="00BE4A18" w:rsidP="0010286B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Cemil Amca</w:t>
      </w:r>
    </w:p>
    <w:p w:rsidR="00BE4A18" w:rsidRDefault="00BE4A18" w:rsidP="0010286B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Cemil Amca kızı Canan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ı çok özlemişti. Canan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ın kuşu Cikcik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te</w:t>
      </w:r>
    </w:p>
    <w:p w:rsidR="00BE4A18" w:rsidRPr="0010286B" w:rsidRDefault="00BE4A18" w:rsidP="0010286B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Cemil Amca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daydı ama Cemil Amca kuş bakımında çok acemiydi. Cuma günü Cemil Amca Cikcik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le birlikte Canan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la buluştu. Cikcik kuş Cikcik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i Canan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 teslim etti.Cici kuş Cikcik de coşkuyla öttü.</w:t>
      </w:r>
      <w:r w:rsidRPr="0005748F">
        <w:rPr>
          <w:rFonts w:ascii="Hand writing Mutlu" w:hAnsi="Hand writing Mutlu"/>
          <w:sz w:val="52"/>
          <w:szCs w:val="52"/>
        </w:rPr>
        <w:t xml:space="preserve"> </w:t>
      </w:r>
      <w:hyperlink r:id="rId4" w:history="1">
        <w:r w:rsidRPr="00E12729">
          <w:rPr>
            <w:rStyle w:val="Hyperlink"/>
            <w:rFonts w:ascii="Hand writing Mutlu" w:hAnsi="Hand writing Mutlu"/>
            <w:sz w:val="52"/>
            <w:szCs w:val="52"/>
          </w:rPr>
          <w:t>www.sorubak.com</w:t>
        </w:r>
      </w:hyperlink>
    </w:p>
    <w:sectPr w:rsidR="00BE4A18" w:rsidRPr="0010286B" w:rsidSect="00C53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286B"/>
    <w:rsid w:val="0005748F"/>
    <w:rsid w:val="0010286B"/>
    <w:rsid w:val="003715DB"/>
    <w:rsid w:val="004C1202"/>
    <w:rsid w:val="00BE4A18"/>
    <w:rsid w:val="00C53D3D"/>
    <w:rsid w:val="00E1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D3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574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48</Words>
  <Characters>274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ışıl</dc:creator>
  <cp:keywords/>
  <dc:description/>
  <cp:lastModifiedBy>edanur</cp:lastModifiedBy>
  <cp:revision>2</cp:revision>
  <dcterms:created xsi:type="dcterms:W3CDTF">2014-01-19T16:45:00Z</dcterms:created>
  <dcterms:modified xsi:type="dcterms:W3CDTF">2014-02-02T17:57:00Z</dcterms:modified>
</cp:coreProperties>
</file>