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86D" w:rsidRPr="008A4A97" w:rsidRDefault="00F4786D" w:rsidP="00F264EE">
      <w:pPr>
        <w:rPr>
          <w:i/>
        </w:rPr>
      </w:pPr>
      <w:r w:rsidRPr="008A4A97">
        <w:rPr>
          <w:i/>
        </w:rPr>
        <w:t xml:space="preserve">                                                Çarpma İşlemi ile İlgili Problemler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34 sayının 5 katının 87 eksiği kaçtır?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27 sayısının 6 katının 28 fazlası kaçtır?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89 sayısının 4 katının 2 katı kaçtır?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8 düzine çiçeğin 5 katı kaç çiçek eder?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7 deste kalemin 2 katının 25 fazlası kaç kalem eder?</w:t>
      </w:r>
      <w:r>
        <w:rPr>
          <w:i/>
        </w:rPr>
        <w:sym w:font="Wingdings" w:char="F04A"/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35 inek ile 36 koyunun ayakları sayısı kaçtır?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Tanesi 8 kr olan zarfların 5 düzinesi kaç kuruştur?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2 basamaklı en büyük sayının 6 katı kaçtır?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2 basamaklı en büyük çift sayı ile 2 basamaklı en küçük tek sayının çarpımı kaçtır?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Bir çarpma işleminde çarpanlardan biri 50, diğeri 70 ise çarpımı kaçtır?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Sıla günde 25 sayfa kitap okumaktadır.1 haftada kaç sayfa kitap okur?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Tarık 8 yaşındadır.Babasının yaşı Tarık’ın yaşının 5 katı olduğuna göre babası kaç yaşındadır?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Hangi sayının 10 katı 80 eder?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Günde 10 saat uyuyan bir bebek 1 haftada kaç saat uyur?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Çifti 3 TL olan 9 çift çorabın tutarı kaç liradır?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Babam aldığı bilgisayara 8 tane 100 TL , 9 tane de 50 TL ödedi.Babam bilgisayarı kaç tl ye aldı?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Her birinde 30 yumurta bulunan 4 kolide kaç yumurta vardır?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Bir terzi her pijamaya 25 TL ye dikmektedir. Günde 23 pijama diken terzi kaç TL kazanır?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smartTag w:uri="urn:schemas-microsoft-com:office:smarttags" w:element="metricconverter">
        <w:smartTagPr>
          <w:attr w:name="ProductID" w:val="138 in"/>
        </w:smartTagPr>
        <w:r w:rsidRPr="008A4A97">
          <w:rPr>
            <w:i/>
          </w:rPr>
          <w:t>138 in</w:t>
        </w:r>
      </w:smartTag>
      <w:r w:rsidRPr="008A4A97">
        <w:rPr>
          <w:i/>
        </w:rPr>
        <w:t xml:space="preserve"> 3 katı ile 69 un 7 katının toplamı kaçtır?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Berk 13 yaşındadır.Annesi Berk’in yaşının 3 katından 5 eksiktir.Annesi ile Berk’in yaşları toplamı kaçtır?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Satış fiyatı 70 TL  olan saç kurutmasından 4 tane satan satıcı kaç tl kazanır?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Her birinde 50kg toz şeker bulunan 9 çuvalda toplam kaç kg toz şeker vardır?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Bir saat 60 dakikadır.İnşaat işinde 6 saat çalışan bir işçi kaç dakika çalışmıştır?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100 metrelik yolu yürüyerek 3 sefer gidip gelen bir kişi kaç metre yürümüştür?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 xml:space="preserve">Saatte </w:t>
      </w:r>
      <w:smartTag w:uri="urn:schemas-microsoft-com:office:smarttags" w:element="metricconverter">
        <w:smartTagPr>
          <w:attr w:name="ProductID" w:val="85 km"/>
        </w:smartTagPr>
        <w:r w:rsidRPr="008A4A97">
          <w:rPr>
            <w:i/>
          </w:rPr>
          <w:t>85 km</w:t>
        </w:r>
      </w:smartTag>
      <w:r w:rsidRPr="008A4A97">
        <w:rPr>
          <w:i/>
        </w:rPr>
        <w:t xml:space="preserve"> hızla giden bir otobüs ,9 saatte kaç km yol  gider?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11 deste kalem alan bir kırtasiyeci,bunların 12 düzinesini satmıştır.kırtasiyecide kaç kalem kalmıştır?</w:t>
      </w:r>
    </w:p>
    <w:p w:rsidR="00F4786D" w:rsidRPr="008A4A97" w:rsidRDefault="00F4786D" w:rsidP="00012EE4">
      <w:pPr>
        <w:pStyle w:val="ListParagraph"/>
        <w:numPr>
          <w:ilvl w:val="0"/>
          <w:numId w:val="1"/>
        </w:numPr>
        <w:rPr>
          <w:i/>
        </w:rPr>
      </w:pPr>
      <w:r w:rsidRPr="008A4A97">
        <w:rPr>
          <w:i/>
        </w:rPr>
        <w:t>Tanesi 124 TL ‘den 6 sandalye ve</w:t>
      </w:r>
      <w:hyperlink r:id="rId7" w:history="1">
        <w:r w:rsidRPr="008564B8">
          <w:rPr>
            <w:rStyle w:val="Hyperlink"/>
          </w:rPr>
          <w:t>www.sorubak.com</w:t>
        </w:r>
      </w:hyperlink>
      <w:r w:rsidRPr="008A4A97">
        <w:rPr>
          <w:i/>
        </w:rPr>
        <w:t xml:space="preserve"> 287 TL‘ye bir masa aldık.Toplam kaç para vereceğiz?   </w:t>
      </w:r>
    </w:p>
    <w:sectPr w:rsidR="00F4786D" w:rsidRPr="008A4A97" w:rsidSect="009A3A2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86D" w:rsidRDefault="00F4786D" w:rsidP="00F264EE">
      <w:pPr>
        <w:spacing w:after="0" w:line="240" w:lineRule="auto"/>
      </w:pPr>
      <w:r>
        <w:separator/>
      </w:r>
    </w:p>
  </w:endnote>
  <w:endnote w:type="continuationSeparator" w:id="0">
    <w:p w:rsidR="00F4786D" w:rsidRDefault="00F4786D" w:rsidP="00F26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6D" w:rsidRPr="008A4A97" w:rsidRDefault="00F4786D">
    <w:pPr>
      <w:pStyle w:val="Footer"/>
      <w:rPr>
        <w:b/>
        <w:i/>
      </w:rPr>
    </w:pPr>
    <w:r w:rsidRPr="008A4A97">
      <w:rPr>
        <w:b/>
        <w:i/>
      </w:rPr>
      <w:t>DERS BİTTİ ŞİMDİ DİNLENME ZAMANI. ÖDEVİNİ YAPTIĞIN İÇİN TEŞEKKÜR EDERİM.</w:t>
    </w:r>
    <w:r w:rsidRPr="00A165BA">
      <w:rPr>
        <w:i/>
      </w:rPr>
      <w:t xml:space="preserve"> </w:t>
    </w:r>
    <w:r>
      <w:rPr>
        <w:i/>
      </w:rP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86D" w:rsidRDefault="00F4786D" w:rsidP="00F264EE">
      <w:pPr>
        <w:spacing w:after="0" w:line="240" w:lineRule="auto"/>
      </w:pPr>
      <w:r>
        <w:separator/>
      </w:r>
    </w:p>
  </w:footnote>
  <w:footnote w:type="continuationSeparator" w:id="0">
    <w:p w:rsidR="00F4786D" w:rsidRDefault="00F4786D" w:rsidP="00F26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6D" w:rsidRDefault="00F4786D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12682" o:spid="_x0000_s2049" type="#_x0000_t136" style="position:absolute;margin-left:0;margin-top:0;width:447.65pt;height:191.85pt;rotation:315;z-index:-251658240;mso-position-horizontal:center;mso-position-horizontal-relative:margin;mso-position-vertical:center;mso-position-vertical-relative:margin" o:allowincell="f" fillcolor="#bfbfbf" stroked="f">
          <v:textpath style="font-family:&quot;Calibri&quot;;font-size:1pt" string="bolt_pilo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6D" w:rsidRPr="008A4A97" w:rsidRDefault="00F4786D">
    <w:pPr>
      <w:pStyle w:val="Header"/>
      <w:rPr>
        <w:b/>
        <w:i/>
      </w:rPr>
    </w:pPr>
    <w:r w:rsidRPr="008A4A97">
      <w:rPr>
        <w:b/>
        <w:i/>
      </w:rPr>
      <w:t>Soruları  matematik defterine yazarak çözünüz.İYİ HAFTASONLARI.SANA GÜVENİYORUM.ÖDEVİNİ EKSİKSİZ YAPACAĞINI BİLİYORUM.BAŞARILAR</w:t>
    </w:r>
    <w:r>
      <w:rPr>
        <w:b/>
        <w:i/>
      </w:rPr>
      <w:t xml:space="preserve">   </w:t>
    </w:r>
    <w:r>
      <w:rPr>
        <w:i/>
      </w:rPr>
      <w:sym w:font="Wingdings" w:char="F04A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6D" w:rsidRDefault="00F4786D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12681" o:spid="_x0000_s2050" type="#_x0000_t136" style="position:absolute;margin-left:0;margin-top:0;width:447.65pt;height:191.85pt;rotation:315;z-index:-251659264;mso-position-horizontal:center;mso-position-horizontal-relative:margin;mso-position-vertical:center;mso-position-vertical-relative:margin" o:allowincell="f" fillcolor="#bfbfbf" stroked="f">
          <v:textpath style="font-family:&quot;Calibri&quot;;font-size:1pt" string="bolt_pilo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73292"/>
    <w:multiLevelType w:val="hybridMultilevel"/>
    <w:tmpl w:val="2D58F0B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EE4"/>
    <w:rsid w:val="00012EE4"/>
    <w:rsid w:val="0005417E"/>
    <w:rsid w:val="00295361"/>
    <w:rsid w:val="00451765"/>
    <w:rsid w:val="004C0F10"/>
    <w:rsid w:val="00625C19"/>
    <w:rsid w:val="006334EA"/>
    <w:rsid w:val="00710244"/>
    <w:rsid w:val="008564B8"/>
    <w:rsid w:val="008A4A97"/>
    <w:rsid w:val="009A3A2E"/>
    <w:rsid w:val="00A165BA"/>
    <w:rsid w:val="00B51C5C"/>
    <w:rsid w:val="00B634D8"/>
    <w:rsid w:val="00C7286C"/>
    <w:rsid w:val="00C91A99"/>
    <w:rsid w:val="00CF746E"/>
    <w:rsid w:val="00E05F38"/>
    <w:rsid w:val="00ED50C9"/>
    <w:rsid w:val="00F264EE"/>
    <w:rsid w:val="00F4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A2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12E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F26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264E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26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64EE"/>
    <w:rPr>
      <w:rFonts w:cs="Times New Roman"/>
    </w:rPr>
  </w:style>
  <w:style w:type="character" w:styleId="Hyperlink">
    <w:name w:val="Hyperlink"/>
    <w:basedOn w:val="DefaultParagraphFont"/>
    <w:uiPriority w:val="99"/>
    <w:rsid w:val="0029536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</Pages>
  <Words>288</Words>
  <Characters>1646</Characters>
  <Application>Microsoft Office Outlook</Application>
  <DocSecurity>0</DocSecurity>
  <Lines>0</Lines>
  <Paragraphs>0</Paragraphs>
  <ScaleCrop>false</ScaleCrop>
  <Manager>www.sorubak.com</Manager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edanur</cp:lastModifiedBy>
  <cp:revision>8</cp:revision>
  <dcterms:created xsi:type="dcterms:W3CDTF">2013-02-21T21:00:00Z</dcterms:created>
  <dcterms:modified xsi:type="dcterms:W3CDTF">2014-02-11T16:37:00Z</dcterms:modified>
  <cp:category>www.sorubak.com</cp:category>
</cp:coreProperties>
</file>