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5CB" w:rsidRDefault="00F125CB" w:rsidP="005C0124">
      <w:pPr>
        <w:jc w:val="center"/>
      </w:pPr>
      <w:r>
        <w:t>Çarpma İle İlgili Problemler</w:t>
      </w:r>
    </w:p>
    <w:p w:rsidR="00F125CB" w:rsidRDefault="00F125CB" w:rsidP="005C0124"/>
    <w:p w:rsidR="00F125CB" w:rsidRDefault="00F125CB" w:rsidP="005C0124">
      <w:pPr>
        <w:pStyle w:val="ListParagraph"/>
        <w:numPr>
          <w:ilvl w:val="0"/>
          <w:numId w:val="1"/>
        </w:numPr>
      </w:pPr>
      <w:r>
        <w:t>Tanesi 610 Tl’den satılan ütünün 36 tanesi kaç liradır?</w:t>
      </w:r>
    </w:p>
    <w:p w:rsidR="00F125CB" w:rsidRDefault="00F125CB" w:rsidP="005C0124"/>
    <w:p w:rsidR="00F125CB" w:rsidRPr="00E34AE7" w:rsidRDefault="00F125CB" w:rsidP="008F01AB">
      <w:hyperlink r:id="rId5" w:history="1">
        <w:r w:rsidRPr="000B1357">
          <w:rPr>
            <w:rStyle w:val="Hyperlink"/>
          </w:rPr>
          <w:t>www.sorubak.com</w:t>
        </w:r>
      </w:hyperlink>
      <w:r>
        <w:t xml:space="preserve"> </w:t>
      </w:r>
    </w:p>
    <w:p w:rsidR="00F125CB" w:rsidRDefault="00F125CB" w:rsidP="005C0124"/>
    <w:p w:rsidR="00F125CB" w:rsidRDefault="00F125CB" w:rsidP="005C0124"/>
    <w:p w:rsidR="00F125CB" w:rsidRDefault="00F125CB" w:rsidP="005C0124">
      <w:pPr>
        <w:pStyle w:val="ListParagraph"/>
        <w:numPr>
          <w:ilvl w:val="0"/>
          <w:numId w:val="1"/>
        </w:numPr>
      </w:pPr>
      <w:r>
        <w:t xml:space="preserve">Saatte </w:t>
      </w:r>
      <w:smartTag w:uri="urn:schemas-microsoft-com:office:smarttags" w:element="metricconverter">
        <w:smartTagPr>
          <w:attr w:name="ProductID" w:val="90 km"/>
        </w:smartTagPr>
        <w:r>
          <w:t>90 km</w:t>
        </w:r>
      </w:smartTag>
      <w:r>
        <w:t xml:space="preserve"> hızla giden bir araç 4 saatte kaç km yol alır?</w:t>
      </w:r>
    </w:p>
    <w:p w:rsidR="00F125CB" w:rsidRDefault="00F125CB" w:rsidP="005C0124"/>
    <w:p w:rsidR="00F125CB" w:rsidRDefault="00F125CB" w:rsidP="005C0124"/>
    <w:p w:rsidR="00F125CB" w:rsidRDefault="00F125CB" w:rsidP="005C0124">
      <w:pPr>
        <w:pStyle w:val="ListParagraph"/>
        <w:numPr>
          <w:ilvl w:val="0"/>
          <w:numId w:val="1"/>
        </w:numPr>
      </w:pPr>
      <w:r>
        <w:t>Öğretmen sınıftaki 18 öğrencinin her birine beşer şeker vermiş.Kendisine 8 şeker kalmıştır.Öğretmen sınıfa kaç şeker getirmiştir?</w:t>
      </w:r>
    </w:p>
    <w:p w:rsidR="00F125CB" w:rsidRDefault="00F125CB" w:rsidP="005C0124"/>
    <w:p w:rsidR="00F125CB" w:rsidRDefault="00F125CB" w:rsidP="005C0124"/>
    <w:p w:rsidR="00F125CB" w:rsidRDefault="00F125CB" w:rsidP="00EE2893">
      <w:pPr>
        <w:pStyle w:val="ListParagraph"/>
        <w:numPr>
          <w:ilvl w:val="0"/>
          <w:numId w:val="1"/>
        </w:numPr>
      </w:pPr>
      <w:r>
        <w:t xml:space="preserve"> Bir satıcı bir vazoyu 3 Tl den alıp 10 TL ye satmaktadır.Günde 50 vazo satan satıcı haftada ne kadar kar elde eder?</w:t>
      </w:r>
    </w:p>
    <w:p w:rsidR="00F125CB" w:rsidRDefault="00F125CB" w:rsidP="00EE2893"/>
    <w:p w:rsidR="00F125CB" w:rsidRDefault="00F125CB" w:rsidP="005C0124">
      <w:pPr>
        <w:pStyle w:val="ListParagraph"/>
      </w:pPr>
    </w:p>
    <w:p w:rsidR="00F125CB" w:rsidRDefault="00F125CB" w:rsidP="005C0124">
      <w:pPr>
        <w:pStyle w:val="ListParagraph"/>
        <w:numPr>
          <w:ilvl w:val="0"/>
          <w:numId w:val="1"/>
        </w:numPr>
      </w:pPr>
      <w:r>
        <w:t>Ayda 850 Tl kira ödeyen bir aile bir yılda kaç lira kira öder?</w:t>
      </w:r>
    </w:p>
    <w:p w:rsidR="00F125CB" w:rsidRDefault="00F125CB" w:rsidP="00EE2893">
      <w:pPr>
        <w:pStyle w:val="ListParagraph"/>
      </w:pPr>
    </w:p>
    <w:p w:rsidR="00F125CB" w:rsidRDefault="00F125CB" w:rsidP="00EE2893"/>
    <w:p w:rsidR="00F125CB" w:rsidRDefault="00F125CB" w:rsidP="00EE2893"/>
    <w:p w:rsidR="00F125CB" w:rsidRDefault="00F125CB" w:rsidP="005C0124">
      <w:pPr>
        <w:pStyle w:val="ListParagraph"/>
        <w:numPr>
          <w:ilvl w:val="0"/>
          <w:numId w:val="1"/>
        </w:numPr>
      </w:pPr>
      <w:r>
        <w:t xml:space="preserve">Her gün </w:t>
      </w:r>
      <w:smartTag w:uri="urn:schemas-microsoft-com:office:smarttags" w:element="metricconverter">
        <w:smartTagPr>
          <w:attr w:name="ProductID" w:val="1800 m"/>
        </w:smartTagPr>
        <w:r>
          <w:t>1800 m</w:t>
        </w:r>
      </w:smartTag>
      <w:r>
        <w:t xml:space="preserve"> yol yürüyen bir kişi bir ayda kaç m yol yürür?</w:t>
      </w:r>
    </w:p>
    <w:p w:rsidR="00F125CB" w:rsidRDefault="00F125CB" w:rsidP="00EE2893"/>
    <w:p w:rsidR="00F125CB" w:rsidRDefault="00F125CB" w:rsidP="00EE2893"/>
    <w:p w:rsidR="00F125CB" w:rsidRDefault="00F125CB" w:rsidP="005C0124">
      <w:pPr>
        <w:pStyle w:val="ListParagraph"/>
        <w:numPr>
          <w:ilvl w:val="0"/>
          <w:numId w:val="1"/>
        </w:numPr>
      </w:pPr>
      <w:r>
        <w:t xml:space="preserve">Günde </w:t>
      </w:r>
      <w:smartTag w:uri="urn:schemas-microsoft-com:office:smarttags" w:element="metricconverter">
        <w:smartTagPr>
          <w:attr w:name="ProductID" w:val="32 litre"/>
        </w:smartTagPr>
        <w:r>
          <w:t>32 litre</w:t>
        </w:r>
      </w:smartTag>
      <w:r>
        <w:t xml:space="preserve"> süt satan bir sütçü bir ayda kaç litre süt satar?</w:t>
      </w:r>
    </w:p>
    <w:p w:rsidR="00F125CB" w:rsidRDefault="00F125CB" w:rsidP="00EE2893"/>
    <w:p w:rsidR="00F125CB" w:rsidRDefault="00F125CB" w:rsidP="00EE2893"/>
    <w:p w:rsidR="00F125CB" w:rsidRDefault="00F125CB" w:rsidP="00EE2893"/>
    <w:p w:rsidR="00F125CB" w:rsidRDefault="00F125CB" w:rsidP="005C0124">
      <w:pPr>
        <w:pStyle w:val="ListParagraph"/>
        <w:numPr>
          <w:ilvl w:val="0"/>
          <w:numId w:val="1"/>
        </w:numPr>
      </w:pPr>
      <w:r>
        <w:t>Dakikada 96 kelime okuyan bir öğrenci yarım saatte kaç kelime okur?</w:t>
      </w:r>
    </w:p>
    <w:p w:rsidR="00F125CB" w:rsidRDefault="00F125CB" w:rsidP="00EE2893"/>
    <w:p w:rsidR="00F125CB" w:rsidRDefault="00F125CB" w:rsidP="00EE2893"/>
    <w:p w:rsidR="00F125CB" w:rsidRDefault="00F125CB" w:rsidP="00EE2893">
      <w:pPr>
        <w:pStyle w:val="ListParagraph"/>
        <w:numPr>
          <w:ilvl w:val="0"/>
          <w:numId w:val="1"/>
        </w:numPr>
      </w:pPr>
      <w:r>
        <w:t>Apartmanımız 12 katlıdır.Her katta  4 daire ve her dairede 3 oda vardır.Buna göre apartmanımızdaki oda sayısı kaçtır?</w:t>
      </w:r>
    </w:p>
    <w:p w:rsidR="00F125CB" w:rsidRDefault="00F125CB" w:rsidP="005C0B6A"/>
    <w:p w:rsidR="00F125CB" w:rsidRDefault="00F125CB" w:rsidP="005C0B6A"/>
    <w:p w:rsidR="00F125CB" w:rsidRDefault="00F125CB" w:rsidP="005C0B6A"/>
    <w:p w:rsidR="00F125CB" w:rsidRDefault="00F125CB" w:rsidP="005C0B6A">
      <w:pPr>
        <w:pStyle w:val="ListParagraph"/>
        <w:numPr>
          <w:ilvl w:val="0"/>
          <w:numId w:val="1"/>
        </w:numPr>
      </w:pPr>
      <w:r>
        <w:t>Sınıfımızda 9 kız ,9 erkek öğrenci vardır.Kızların her birinde 5 erkeklerin her birinde 4 kalem olduğuna göre öğrencilerde toplam kaç kalem vardır?</w:t>
      </w:r>
    </w:p>
    <w:p w:rsidR="00F125CB" w:rsidRDefault="00F125CB" w:rsidP="005C0B6A"/>
    <w:p w:rsidR="00F125CB" w:rsidRDefault="00F125CB" w:rsidP="005C0B6A"/>
    <w:p w:rsidR="00F125CB" w:rsidRPr="005C0124" w:rsidRDefault="00F125CB" w:rsidP="005C0B6A">
      <w:pPr>
        <w:pStyle w:val="ListParagraph"/>
        <w:numPr>
          <w:ilvl w:val="0"/>
          <w:numId w:val="1"/>
        </w:numPr>
      </w:pPr>
      <w:r>
        <w:t xml:space="preserve">Çevresi </w:t>
      </w:r>
      <w:smartTag w:uri="urn:schemas-microsoft-com:office:smarttags" w:element="metricconverter">
        <w:smartTagPr>
          <w:attr w:name="ProductID" w:val="750 m"/>
        </w:smartTagPr>
        <w:r>
          <w:t>750 m</w:t>
        </w:r>
      </w:smartTag>
      <w:r>
        <w:t xml:space="preserve"> olan koşu pistinde sabah 3 tur,akşam 2 tur koşuyorum bir günde kaç m koşmuş olurum?</w:t>
      </w:r>
    </w:p>
    <w:sectPr w:rsidR="00F125CB" w:rsidRPr="005C0124" w:rsidSect="005C0124">
      <w:pgSz w:w="11906" w:h="16838"/>
      <w:pgMar w:top="426" w:right="282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71EF5"/>
    <w:multiLevelType w:val="hybridMultilevel"/>
    <w:tmpl w:val="6422D13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0124"/>
    <w:rsid w:val="000B1357"/>
    <w:rsid w:val="003A7F27"/>
    <w:rsid w:val="005C0124"/>
    <w:rsid w:val="005C0B6A"/>
    <w:rsid w:val="00867E30"/>
    <w:rsid w:val="008F01AB"/>
    <w:rsid w:val="00A90C14"/>
    <w:rsid w:val="00DC7F2F"/>
    <w:rsid w:val="00E34AE7"/>
    <w:rsid w:val="00EE2893"/>
    <w:rsid w:val="00F12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F2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C012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F01A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163</Words>
  <Characters>933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edanur</cp:lastModifiedBy>
  <cp:revision>2</cp:revision>
  <cp:lastPrinted>2013-12-11T21:31:00Z</cp:lastPrinted>
  <dcterms:created xsi:type="dcterms:W3CDTF">2013-12-11T21:05:00Z</dcterms:created>
  <dcterms:modified xsi:type="dcterms:W3CDTF">2013-12-21T14:53:00Z</dcterms:modified>
  <cp:category>www.sorubak.com</cp:category>
</cp:coreProperties>
</file>