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18E7" w:rsidRPr="00F348A8" w:rsidRDefault="009B18E7" w:rsidP="00F348A8">
      <w:pPr>
        <w:spacing w:after="0" w:line="210" w:lineRule="atLeast"/>
        <w:outlineLvl w:val="1"/>
        <w:rPr>
          <w:rFonts w:ascii="Trebuchet MS" w:hAnsi="Trebuchet MS"/>
          <w:color w:val="000000"/>
          <w:sz w:val="40"/>
          <w:szCs w:val="18"/>
          <w:lang w:eastAsia="tr-TR"/>
        </w:rPr>
      </w:pP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t>Çanakkale Savaşı Özlü sözler;</w:t>
      </w:r>
    </w:p>
    <w:p w:rsidR="009B18E7" w:rsidRPr="006E38CB" w:rsidRDefault="009B18E7" w:rsidP="00813C01">
      <w:pPr>
        <w:rPr>
          <w:rFonts w:ascii="Comic Sans MS" w:hAnsi="Comic Sans MS"/>
          <w:sz w:val="40"/>
        </w:rPr>
      </w:pPr>
      <w:hyperlink r:id="rId4" w:history="1">
        <w:r w:rsidRPr="00985A73">
          <w:rPr>
            <w:rStyle w:val="Hyperlink"/>
            <w:rFonts w:ascii="Comic Sans MS" w:hAnsi="Comic Sans MS"/>
            <w:sz w:val="40"/>
          </w:rPr>
          <w:t>www.sorubak.com</w:t>
        </w:r>
      </w:hyperlink>
      <w:r>
        <w:rPr>
          <w:rFonts w:ascii="Comic Sans MS" w:hAnsi="Comic Sans MS"/>
          <w:sz w:val="40"/>
        </w:rPr>
        <w:t xml:space="preserve"> </w:t>
      </w:r>
    </w:p>
    <w:p w:rsidR="009B18E7" w:rsidRDefault="009B18E7" w:rsidP="00F348A8">
      <w:pPr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</w:pP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1-)Çanakkale Zaferi, Türk askerinin ruh kudretini gösteren şayanı hayret ve tebrik bir misaldir. Emin olmalısınız ki, Çanakkale Muharebelerini kazandıran bu yüksek ruhtur.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2-) Hiçbir zafere çiçekli yollardan gidilmez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3-) Türkler, Çanakkale’yi zorlayan çağının en ileri tekniğine sahip güçler karşısına adeta bir kale gibi dikilmişlerdir.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4-) Zafer, barışın en kısa yoludur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5-)Zafer, «zafer benimdir» diyebilenindir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6-)Türkler, Çanakkale’yi zorlayan çağının en ileri tekniğine sahip güçler karşısına adeta bir kale gibi dikilmişlerdir.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7-)Zaferin büyüklüğü, savaşın çetinliği ile ölçülür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</w:p>
    <w:p w:rsidR="009B18E7" w:rsidRPr="00F348A8" w:rsidRDefault="009B18E7" w:rsidP="00F348A8">
      <w:pPr>
        <w:rPr>
          <w:sz w:val="48"/>
        </w:rPr>
      </w:pPr>
      <w:r w:rsidRPr="00F348A8">
        <w:rPr>
          <w:rFonts w:ascii="Trebuchet MS" w:hAnsi="Trebuchet MS"/>
          <w:color w:val="000000"/>
          <w:sz w:val="40"/>
          <w:szCs w:val="18"/>
          <w:shd w:val="clear" w:color="auto" w:fill="FFFFFF"/>
          <w:lang w:eastAsia="tr-TR"/>
        </w:rPr>
        <w:t>8-)Çanakkale Seferi, Türk milletinin eski kudret ve kuvvetini muhafaza ettiğini, can çekişen bir imparatorluk içinde kahraman bir milletin varlığını meydana koydu</w:t>
      </w:r>
      <w:r w:rsidRPr="00F348A8">
        <w:rPr>
          <w:rFonts w:ascii="Trebuchet MS" w:hAnsi="Trebuchet MS"/>
          <w:color w:val="000000"/>
          <w:sz w:val="40"/>
          <w:szCs w:val="18"/>
          <w:lang w:eastAsia="tr-TR"/>
        </w:rPr>
        <w:br/>
      </w:r>
    </w:p>
    <w:sectPr w:rsidR="009B18E7" w:rsidRPr="00F348A8" w:rsidSect="00F348A8">
      <w:pgSz w:w="11906" w:h="16838"/>
      <w:pgMar w:top="1134" w:right="851" w:bottom="34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348A8"/>
    <w:rsid w:val="000047A4"/>
    <w:rsid w:val="00040A56"/>
    <w:rsid w:val="000D02C9"/>
    <w:rsid w:val="001626C1"/>
    <w:rsid w:val="006E38CB"/>
    <w:rsid w:val="007148E9"/>
    <w:rsid w:val="00813C01"/>
    <w:rsid w:val="008A7CAE"/>
    <w:rsid w:val="00985A73"/>
    <w:rsid w:val="009B18E7"/>
    <w:rsid w:val="00BD213C"/>
    <w:rsid w:val="00BE4502"/>
    <w:rsid w:val="00F348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48E9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link w:val="Heading2Char"/>
    <w:uiPriority w:val="99"/>
    <w:qFormat/>
    <w:rsid w:val="00F348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348A8"/>
    <w:rPr>
      <w:rFonts w:ascii="Times New Roman" w:hAnsi="Times New Roman" w:cs="Times New Roman"/>
      <w:b/>
      <w:bCs/>
      <w:sz w:val="36"/>
      <w:szCs w:val="36"/>
      <w:lang w:eastAsia="tr-TR"/>
    </w:rPr>
  </w:style>
  <w:style w:type="character" w:customStyle="1" w:styleId="apple-converted-space">
    <w:name w:val="apple-converted-space"/>
    <w:basedOn w:val="DefaultParagraphFont"/>
    <w:uiPriority w:val="99"/>
    <w:rsid w:val="00F348A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F348A8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348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348A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3855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2</Pages>
  <Words>126</Words>
  <Characters>720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Alev</dc:creator>
  <cp:keywords>www.sorubak.com</cp:keywords>
  <dc:description>www.sorubak.com</dc:description>
  <cp:lastModifiedBy>edanur</cp:lastModifiedBy>
  <cp:revision>2</cp:revision>
  <cp:lastPrinted>2013-03-12T19:27:00Z</cp:lastPrinted>
  <dcterms:created xsi:type="dcterms:W3CDTF">2013-03-12T19:26:00Z</dcterms:created>
  <dcterms:modified xsi:type="dcterms:W3CDTF">2014-02-12T19:34:00Z</dcterms:modified>
  <cp:category>www.sorubak.com</cp:category>
</cp:coreProperties>
</file>