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EB6" w:rsidRPr="000C087B" w:rsidRDefault="00083EB6" w:rsidP="00265DE7">
      <w:pPr>
        <w:tabs>
          <w:tab w:val="left" w:pos="2775"/>
        </w:tabs>
        <w:spacing w:after="0"/>
        <w:rPr>
          <w:rFonts w:ascii="ALFABET98" w:hAnsi="ALFABET98"/>
          <w:b/>
          <w:color w:val="00B0F0"/>
          <w:sz w:val="24"/>
          <w:szCs w:val="24"/>
        </w:rPr>
      </w:pPr>
      <w:r>
        <w:rPr>
          <w:rFonts w:ascii="ALFABET98" w:hAnsi="ALFABET98"/>
          <w:b/>
          <w:color w:val="00B0F0"/>
          <w:sz w:val="24"/>
          <w:szCs w:val="24"/>
        </w:rPr>
        <w:t xml:space="preserve">        </w:t>
      </w:r>
      <w:r w:rsidRPr="000C087B">
        <w:rPr>
          <w:rFonts w:ascii="ALFABET98" w:hAnsi="ALFABET98"/>
          <w:b/>
          <w:color w:val="00B0F0"/>
          <w:sz w:val="24"/>
          <w:szCs w:val="24"/>
        </w:rPr>
        <w:t>Yusuf Köstem İlkokulu 1.Sınıflar “</w:t>
      </w:r>
      <w:r>
        <w:rPr>
          <w:rFonts w:ascii="Hand writing Mutlu" w:hAnsi="Hand writing Mutlu"/>
          <w:b/>
          <w:color w:val="00B0F0"/>
          <w:sz w:val="32"/>
          <w:szCs w:val="32"/>
        </w:rPr>
        <w:t>n</w:t>
      </w:r>
      <w:r w:rsidRPr="000C087B">
        <w:rPr>
          <w:rFonts w:ascii="Hand writing Mutlu" w:hAnsi="Hand writing Mutlu"/>
          <w:b/>
          <w:color w:val="00B0F0"/>
          <w:sz w:val="24"/>
          <w:szCs w:val="24"/>
        </w:rPr>
        <w:t>-</w:t>
      </w:r>
      <w:r>
        <w:rPr>
          <w:rFonts w:ascii="Hand writing Mutlu" w:hAnsi="Hand writing Mutlu"/>
          <w:b/>
          <w:color w:val="00B0F0"/>
          <w:sz w:val="32"/>
          <w:szCs w:val="32"/>
        </w:rPr>
        <w:t>N</w:t>
      </w:r>
      <w:r w:rsidRPr="000C087B">
        <w:rPr>
          <w:rFonts w:ascii="ALFABET98" w:hAnsi="ALFABET98"/>
          <w:b/>
          <w:color w:val="00B0F0"/>
          <w:sz w:val="24"/>
          <w:szCs w:val="24"/>
        </w:rPr>
        <w:t xml:space="preserve">” Sesi Hece Ve Kelime Çalışması      </w:t>
      </w:r>
      <w:r>
        <w:rPr>
          <w:rFonts w:ascii="ALFABET98" w:hAnsi="ALFABET98"/>
          <w:b/>
          <w:color w:val="00B0F0"/>
          <w:sz w:val="24"/>
          <w:szCs w:val="24"/>
        </w:rPr>
        <w:t>02.12</w:t>
      </w:r>
      <w:r w:rsidRPr="000C087B">
        <w:rPr>
          <w:rFonts w:ascii="ALFABET98" w:hAnsi="ALFABET98"/>
          <w:b/>
          <w:color w:val="00B0F0"/>
          <w:sz w:val="24"/>
          <w:szCs w:val="24"/>
        </w:rPr>
        <w:t>.2013</w:t>
      </w:r>
    </w:p>
    <w:p w:rsidR="00083EB6" w:rsidRDefault="00083EB6" w:rsidP="00265DE7">
      <w:pPr>
        <w:tabs>
          <w:tab w:val="left" w:pos="2775"/>
        </w:tabs>
        <w:spacing w:after="0"/>
        <w:rPr>
          <w:rFonts w:ascii="ALFABET98" w:hAnsi="ALFABET98"/>
          <w:b/>
          <w:color w:val="FF0000"/>
          <w:sz w:val="24"/>
          <w:szCs w:val="24"/>
        </w:rPr>
      </w:pPr>
      <w:r>
        <w:rPr>
          <w:rFonts w:ascii="ALFABET98" w:hAnsi="ALFABET98"/>
          <w:b/>
          <w:color w:val="FF0000"/>
          <w:sz w:val="24"/>
          <w:szCs w:val="24"/>
        </w:rPr>
        <w:t xml:space="preserve">Etkinlik No:4     </w:t>
      </w:r>
    </w:p>
    <w:p w:rsidR="00083EB6" w:rsidRPr="00B6377D" w:rsidRDefault="00083EB6" w:rsidP="00C31640">
      <w:pPr>
        <w:ind w:left="-142"/>
        <w:rPr>
          <w:rFonts w:ascii="Hand writing Mutlu" w:hAnsi="Hand writing Mutlu"/>
          <w:color w:val="7030A0"/>
          <w:sz w:val="200"/>
          <w:szCs w:val="200"/>
        </w:rPr>
      </w:pPr>
      <w:r>
        <w:rPr>
          <w:rFonts w:ascii="Hand Garden" w:hAnsi="Hand Garden"/>
          <w:outline/>
          <w:color w:val="7030A0"/>
          <w:sz w:val="200"/>
          <w:szCs w:val="200"/>
        </w:rPr>
        <w:t xml:space="preserve">  </w:t>
      </w:r>
      <w:bookmarkStart w:id="0" w:name="_GoBack"/>
      <w:bookmarkEnd w:id="0"/>
      <w:r>
        <w:rPr>
          <w:rFonts w:ascii="Hand Garden" w:hAnsi="Hand Garden"/>
          <w:outline/>
          <w:color w:val="7030A0"/>
          <w:sz w:val="200"/>
          <w:szCs w:val="200"/>
        </w:rPr>
        <w:t>n</w:t>
      </w:r>
      <w:r w:rsidRPr="00C31640">
        <w:rPr>
          <w:rFonts w:ascii="Hand Garden" w:hAnsi="Hand Garden"/>
          <w:outline/>
          <w:color w:val="7030A0"/>
          <w:sz w:val="200"/>
          <w:szCs w:val="200"/>
        </w:rPr>
        <w:t xml:space="preserve">  </w:t>
      </w:r>
      <w:r>
        <w:rPr>
          <w:rFonts w:ascii="Hand Garden" w:hAnsi="Hand Garden"/>
          <w:outline/>
          <w:color w:val="7030A0"/>
          <w:sz w:val="200"/>
          <w:szCs w:val="200"/>
        </w:rPr>
        <w:t>N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1640" o:spid="_x0000_s1026" style="position:absolute;left:0;text-align:left;margin-left:13.75pt;margin-top:6.25pt;width:522.75pt;height:44.2pt;z-index:-2516290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">
            <v:group id="Group 575" o:spid="_x0000_s1027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Pe3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U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97fAwwAAAN0AAAAP&#10;AAAAAAAAAAAAAAAAAKoCAABkcnMvZG93bnJldi54bWxQSwUGAAAAAAQABAD6AAAAmgMAAAAA&#10;">
              <v:rect id="Rectangle 578" o:spid="_x0000_s10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lv1sMA&#10;AADdAAAADwAAAGRycy9kb3ducmV2LnhtbERPTWvCQBC9F/wPywje6kaRUKKrFEHwIGqjgsdpdppN&#10;zc6G7KrRX98tFHqbx/uc2aKztbhR6yvHCkbDBARx4XTFpYLjYfX6BsIHZI21Y1LwIA+Lee9lhpl2&#10;d/6gWx5KEUPYZ6jAhNBkUvrCkEU/dA1x5L5cazFE2JZSt3iP4baW4yRJpcWKY4PBhpaGikt+tQro&#10;e0dnyrfPT7Oi6+lpN/v04pUa9Lv3KYhAXfgX/7nXOs5PJ2P4/SaeIO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lv1sMAAADdAAAADwAAAAAAAAAAAAAAAACYAgAAZHJzL2Rv&#10;d25yZXYueG1sUEsFBgAAAAAEAAQA9QAAAIgDAAAAAA==&#10;" strokecolor="#0070c0" strokeweight="1pt">
                <v:shadow color="#868686"/>
                <v:path arrowok="t"/>
              </v:rect>
              <v:rect id="Rectangle 576" o:spid="_x0000_s1029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9P1MQA&#10;AADdAAAADwAAAGRycy9kb3ducmV2LnhtbERP22oCMRB9F/oPYQq+aba1XthulFIpbEEoXj5g2Ix7&#10;6WYSN1G3/fpGEPo2h3OdbNWbVlyo87VlBU/jBARxYXXNpYLD/mO0AOEDssbWMin4IQ+r5cMgw1Tb&#10;K2/psguliCHsU1RQheBSKX1RkUE/to44ckfbGQwRdqXUHV5juGnlc5LMpMGaY0OFjt4rKr53Z6Pg&#10;dGp+p5Pk82sTCpnn5do187VTavjYv72CCNSHf/Hdnes4f/Yygds38QS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T9TEAAAA3QAAAA8AAAAAAAAAAAAAAAAAmAIAAGRycy9k&#10;b3ducmV2LnhtbFBLBQYAAAAABAAEAPUAAACJAwAAAAA=&#10;" strokecolor="#36f" strokeweight="1pt">
                <v:shadow color="#868686"/>
                <v:path arrowok="t"/>
              </v:rect>
              <v:rect id="Rectangle 577" o:spid="_x0000_s10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1Kz8MA&#10;AADdAAAADwAAAGRycy9kb3ducmV2LnhtbERPTWvCQBC9F/wPywi91Y0ltRpdpRQL9WiqoLchO8lG&#10;s7Mhu9X033cFwds83ucsVr1txIU6XztWMB4lIIgLp2uuFOx+vl6mIHxA1tg4JgV/5GG1HDwtMNPu&#10;ylu65KESMYR9hgpMCG0mpS8MWfQj1xJHrnSdxRBhV0nd4TWG20a+JslEWqw5Nhhs6dNQcc5/rYL1&#10;qd+0h/UpN292Vpr3cpwezV6p52H/MQcRqA8P8d39reP8SZrC7Zt4gl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1Kz8MAAADdAAAADwAAAAAAAAAAAAAAAACYAgAAZHJzL2Rv&#10;d25yZXYueG1sUEsFBgAAAAAEAAQA9QAAAIgDAAAAAA==&#10;" strokecolor="red" strokeweight="1pt">
                <v:shadow color="#868686"/>
                <v:path arrowok="t"/>
              </v:rect>
            </v:group>
            <v:group id="Group 579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<v:shape id="Freeform 580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BTnMMA&#10;AADdAAAADwAAAGRycy9kb3ducmV2LnhtbERPTYvCMBC9L/gfwgh7W1MXqVqNsgjCXpS1u4LehmZs&#10;i82kJFHrv98Igrd5vM+ZLzvTiCs5X1tWMBwkIIgLq2suFfz9rj8mIHxA1thYJgV38rBc9N7mmGl7&#10;4x1d81CKGMI+QwVVCG0mpS8qMugHtiWO3Mk6gyFCV0rt8BbDTSM/kySVBmuODRW2tKqoOOcXo2BU&#10;pk3ys61XGz463E73k0M+LpR673dfMxCBuvASP93fOs5PRyk8vokn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BTn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z2B8MA&#10;AADdAAAADwAAAGRycy9kb3ducmV2LnhtbERPTYvCMBC9C/6HMII3TRWp2jWKCMJeFLfugnsbmrEt&#10;NpOSZLX77zfCgrd5vM9ZbTrTiDs5X1tWMBknIIgLq2suFXye96MFCB+QNTaWScEvedis+70VZto+&#10;+IPueShFDGGfoYIqhDaT0hcVGfRj2xJH7mqdwRChK6V2+IjhppHTJEmlwZpjQ4Ut7SoqbvmPUTAr&#10;0yY5Hevdgb8dHpdfi0s+L5QaDrrtG4hAXXiJ/93vOs5PZ3N4fhN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z2B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idcYA&#10;AADdAAAADwAAAGRycy9kb3ducmV2LnhtbESPQWvCQBCF74L/YRmhN91UJNrUVUQQelFq2kJ7G7LT&#10;JDQ7G3ZXjf++cyj0NsN789436+3gOnWlEFvPBh5nGSjiytuWawPvb4fpClRMyBY7z2TgThG2m/Fo&#10;jYX1Nz7TtUy1khCOBRpoUuoLrWPVkMM48z2xaN8+OEyyhlrbgDcJd52eZ1muHbYsDQ32tG+o+ikv&#10;zsCizrvs9dTuj/wV8PT0sfosl5UxD5Nh9wwq0ZD+zX/XL1bw84X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Nid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H7sMA&#10;AADdAAAADwAAAGRycy9kb3ducmV2LnhtbERPTYvCMBC9L/gfwgje1tRFulqNsgiCF2W3q6C3oRnb&#10;YjMpSdT67zeCsLd5vM+ZLzvTiBs5X1tWMBomIIgLq2suFex/1+8TED4ga2wsk4IHeVguem9zzLS9&#10;8w/d8lCKGMI+QwVVCG0mpS8qMuiHtiWO3Nk6gyFCV0rt8B7DTSM/kiSVBmuODRW2tKqouORXo2Bc&#10;pk3yvatXWz453E0Pk2P+WSg16HdfMxCBuvAvfrk3Os5Px1N4fhN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/H7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4rscA&#10;AADdAAAADwAAAGRycy9kb3ducmV2LnhtbESPQWvCQBCF7wX/wzJCb3VTqammriJCoZdKm1bQ25Cd&#10;JqHZ2bC71fjvnYPQ2wzvzXvfLNeD69SJQmw9G3icZKCIK29brg18f70+zEHFhGyx80wGLhRhvRrd&#10;LbGw/syfdCpTrSSEY4EGmpT6QutYNeQwTnxPLNqPDw6TrKHWNuBZwl2np1mWa4ctS0ODPW0bqn7L&#10;P2fgqc677GPXbt/5GHC32M8P5XNlzP142LyASjSkf/Pt+s0Kfj4TfvlGRt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s+K7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dNcQA&#10;AADdAAAADwAAAGRycy9kb3ducmV2LnhtbERPTWvCQBC9F/wPyxR6042lphpdRYRCL4Y2KuhtyI5J&#10;aHY27G5N+u+7BaG3ebzPWW0G04obOd9YVjCdJCCIS6sbrhQcD2/jOQgfkDW2lknBD3nYrEcPK8y0&#10;7fmTbkWoRAxhn6GCOoQuk9KXNRn0E9sRR+5qncEQoaukdtjHcNPK5yRJpcGGY0ONHe1qKr+Kb6Pg&#10;pUrb5CNvdnu+OMwXp/m5eC2VenoctksQgYbwL76733Wcn86m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XTX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fy/as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E+TF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fy/asQAAADdAAAA&#10;DwAAAAAAAAAAAAAAAACqAgAAZHJzL2Rvd25yZXYueG1sUEsFBgAAAAAEAAQA+gAAAJsDAAAAAA==&#10;">
              <v:shape id="Freeform 587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m2cQA&#10;AADdAAAADwAAAGRycy9kb3ducmV2LnhtbERPTWvCQBC9F/oflil4q5tqG210FRGEXhSbKtjbkB2T&#10;0Oxs2F01/ntXKHibx/uc6bwzjTiT87VlBW/9BARxYXXNpYLdz+p1DMIHZI2NZVJwJQ/z2fPTFDNt&#10;L/xN5zyUIoawz1BBFUKbSemLigz6vm2JI3e0zmCI0JVSO7zEcNPIQZKk0mDNsaHClpYVFX/5ySh4&#10;L9Mm2W7q5Zp/HW4+9+NDPiqU6r10iwmIQF14iP/dXzrOTz+GcP8mni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+Ztn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f+rcMA&#10;AADdAAAADwAAAGRycy9kb3ducmV2LnhtbERPTWvCQBC9C/6HZQRvddNio42uUgTBS0XTCvY2ZMck&#10;NDsbdleN/94VCt7m8T5nvuxMIy7kfG1ZwesoAUFcWF1zqeDne/0yBeEDssbGMim4kYflot+bY6bt&#10;lfd0yUMpYgj7DBVUIbSZlL6oyKAf2ZY4cifrDIYIXSm1w2sMN418S5JUGqw5NlTY0qqi4i8/GwXj&#10;Mm2S3bZeffGvw+3HYXrMJ4VSw0H3OQMRqAtP8b97o+P89H0M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f+r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bNsQA&#10;AADdAAAADwAAAGRycy9kb3ducmV2LnhtbERPTWvCQBC9C/6HZYTedFOpqY3ZiAiFXio2rWBvQ3ZM&#10;QrOzYXer6b/vCoK3ebzPydeD6cSZnG8tK3icJSCIK6tbrhV8fb5OlyB8QNbYWSYFf+RhXYxHOWba&#10;XviDzmWoRQxhn6GCJoQ+k9JXDRn0M9sTR+5kncEQoauldniJ4aaT8yRJpcGWY0ODPW0bqn7KX6Pg&#10;qU67ZL9rt+/87XD3clgey+dKqYfJsFmBCDSEu/jmftNxfrpYwP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Wz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FQcQA&#10;AADdAAAADwAAAGRycy9kb3ducmV2LnhtbERPTWvCQBC9F/oflhF6042lphqzkSIUelFqqqC3ITsm&#10;wexs2N1q+u+7BaG3ebzPyVeD6cSVnG8tK5hOEhDEldUt1wr2X+/jOQgfkDV2lknBD3lYFY8POWba&#10;3nhH1zLUIoawz1BBE0KfSemrhgz6ie2JI3e2zmCI0NVSO7zFcNPJ5yRJpcGWY0ODPa0bqi7lt1Hw&#10;Uqdd8rlt1xs+OdwuDvNj+Vop9TQa3pYgAg3hX3x3f+g4P52l8PdNPEE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JxUH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g2sQA&#10;AADdAAAADwAAAGRycy9kb3ducmV2LnhtbERPTWvCQBC9F/oflin0VjeVNmqajYhQ8KLYqKC3ITtN&#10;QrOzYXer6b93BaG3ebzPyeeD6cSZnG8tK3gdJSCIK6tbrhXsd58vUxA+IGvsLJOCP/IwLx4fcsy0&#10;vfAXnctQixjCPkMFTQh9JqWvGjLoR7Ynjty3dQZDhK6W2uElhptOjpMklQZbjg0N9rRsqPopf42C&#10;tzrtku2mXa755HAzO0yP5aRS6vlpWHyACDSEf/HdvdJxfvo+gds38QR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FYNr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0qMcA&#10;AADdAAAADwAAAGRycy9kb3ducmV2LnhtbESPQWvCQBCF7wX/wzJCb3VTqammriJCoZdKm1bQ25Cd&#10;JqHZ2bC71fjvnYPQ2wzvzXvfLNeD69SJQmw9G3icZKCIK29brg18f70+zEHFhGyx80wGLhRhvRrd&#10;LbGw/syfdCpTrSSEY4EGmpT6QutYNeQwTnxPLNqPDw6TrKHWNuBZwl2np1mWa4ctS0ODPW0bqn7L&#10;P2fgqc677GPXbt/5GHC32M8P5XNlzP142LyASjSkf/Pt+s0Kfj4TXPlGRt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a9Kj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RM8MA&#10;AADdAAAADwAAAGRycy9kb3ducmV2LnhtbERPTWvCQBC9C/6HZQre6qZio6auIoLgpaJpBXsbstMk&#10;NDsbdleN/94VCt7m8T5nvuxMIy7kfG1ZwdswAUFcWF1zqeD7a/M6BeEDssbGMim4kYflot+bY6bt&#10;lQ90yUMpYgj7DBVUIbSZlL6oyKAf2pY4cr/WGQwRulJqh9cYbho5SpJUGqw5NlTY0rqi4i8/GwXj&#10;Mm2S/a5ef/KPw93sOD3lk0KpwUu3+gARqAtP8b97q+P89H0G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ZRM8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AyE8YA&#10;AADdAAAADwAAAGRycy9kb3ducmV2LnhtbESPQWvCQBCF74L/YZlCb7ppKVGjq4hQ6KVSo4Lehuw0&#10;Cc3Oht2tpv++cyj0NsN78943q83gOnWjEFvPBp6mGSjiytuWawOn4+tkDiomZIudZzLwQxE26/Fo&#10;hYX1dz7QrUy1khCOBRpoUuoLrWPVkMM49T2xaJ8+OEyyhlrbgHcJd51+zrJcO2xZGhrsaddQ9VV+&#10;OwMvdd5lH/t2987XgPvFeX4pZ5Uxjw/Ddgkq0ZD+zX/Xb1bw81z4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AyE8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yXiMQA&#10;AADdAAAADwAAAGRycy9kb3ducmV2LnhtbERPTWvCQBC9C/6HZYTedGMpaYxuggiFXiptWkFvQ3ZM&#10;gtnZsLvV9N93CwVv83ifsylH04srOd9ZVrBcJCCIa6s7bhR8fb7MMxA+IGvsLZOCH/JQFtPJBnNt&#10;b/xB1yo0Ioawz1FBG8KQS+nrlgz6hR2II3e2zmCI0DVSO7zFcNPLxyRJpcGOY0OLA+1aqi/Vt1Hw&#10;1KR98r7vdm98crhfHbJj9Vwr9TAbt2sQgcZwF/+7X3Wcn6ZL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Ml4j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4J/8QA&#10;AADdAAAADwAAAGRycy9kb3ducmV2LnhtbERPTWvCQBC9C/0PyxR6002lpGnqJoggeKnYaEFvQ3aa&#10;hGZnw+6q6b93CwVv83ifsyhH04sLOd9ZVvA8S0AQ11Z33Cg47NfTDIQPyBp7y6TglzyUxcNkgbm2&#10;V/6kSxUaEUPY56igDWHIpfR1Swb9zA7Ekfu2zmCI0DVSO7zGcNPLeZKk0mDHsaHFgVYt1T/V2Sh4&#10;adI+2W271QefHG7fvrJj9Vor9fQ4Lt9BBBrDXfzv3ug4P03n8PdNPEE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eCf/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5ZxcUA&#10;AADdAAAADwAAAGRycy9kb3ducmV2LnhtbERP22rCQBB9L/gPywh9040WQkhdpYotaUWx9vI8zY5J&#10;MDsbsquJf98tCH2bw7nObNGbWlyodZVlBZNxBII4t7riQsHnx/MoAeE8ssbaMim4koPFfHA3w1Tb&#10;jt/pcvCFCCHsUlRQet+kUrq8JINubBviwB1ta9AH2BZSt9iFcFPLaRTF0mDFoaHEhlYl5afD2ShI&#10;fs7darfffm2+35bZenKdvibZi1L3w/7pEYSn3v+Lb+5Mh/lx/AB/34QT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lnFxQAAAN0AAAAPAAAAAAAAAAAAAAAAAJgCAABkcnMv&#10;ZG93bnJldi54bWxQSwUGAAAAAAQABAD1AAAAig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VIO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5Iv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zVIOMQAAADdAAAA&#10;DwAAAAAAAAAAAAAAAACqAgAAZHJzL2Rvd25yZXYueG1sUEsFBgAAAAAEAAQA+gAAAJsDAAAAAA==&#10;">
              <v:shape id="Freeform 599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Ri8QA&#10;AADdAAAADwAAAGRycy9kb3ducmV2LnhtbERPTWvCQBC9F/oflhF6042lphqzkSIUelFqqqC3ITsm&#10;wexs2N1q+u+7BaG3ebzPyVeD6cSVnG8tK5hOEhDEldUt1wr2X+/jOQgfkDV2lknBD3lYFY8POWba&#10;3nhH1zLUIoawz1BBE0KfSemrhgz6ie2JI3e2zmCI0NVSO7zFcNPJ5yRJpcGWY0ODPa0bqi7lt1Hw&#10;Uqdd8rlt1xs+OdwuDvNj+Vop9TQa3pYgAg3hX3x3f+g4P01n8PdNPEE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3kYv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UP/MMA&#10;AADdAAAADwAAAGRycy9kb3ducmV2LnhtbERPTWsCMRC9F/ofwgi91aylRLsapQiFXhRdW6i3YTPu&#10;Lm4mS5Lq+u+NIHibx/uc2aK3rTiRD41jDaNhBoK4dKbhSsPP7ut1AiJEZIOtY9JwoQCL+fPTDHPj&#10;zrylUxErkUI45KihjrHLpQxlTRbD0HXEiTs4bzEm6CtpPJ5TuG3lW5YpabHh1FBjR8uaymPxbzW8&#10;V6rNNutmueK9x/XH7+SvGJdavwz6zymISH18iO/ub5PmK6Xg9k06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UP/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qZ8QA&#10;AADdAAAADwAAAGRycy9kb3ducmV2LnhtbERPTWvCQBC9F/oflin0VjcViWnqJoggeKnUaEFvQ3aa&#10;hGZnw+6q6b/vFgRv83ifsyhH04sLOd9ZVvA6SUAQ11Z33Cg47NcvGQgfkDX2lknBL3koi8eHBeba&#10;XnlHlyo0Ioawz1FBG8KQS+nrlgz6iR2II/dtncEQoWukdniN4aaX0yRJpcGOY0OLA61aqn+qs1Ew&#10;a9I++dx2qw8+Ody+fWXHal4r9fw0Lt9BBBrDXXxzb3Scn6Zz+P8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pqmf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Y+FcYA&#10;AADdAAAADwAAAGRycy9kb3ducmV2LnhtbESPQWvCQBCF74L/YZlCb7ppKVGjq4hQ6KVSo4Lehuw0&#10;Cc3Oht2tpv++cyj0NsN78943q83gOnWjEFvPBp6mGSjiytuWawOn4+tkDiomZIudZzLwQxE26/Fo&#10;hYX1dz7QrUy1khCOBRpoUuoLrWPVkMM49T2xaJ8+OEyyhlrbgHcJd51+zrJcO2xZGhrsaddQ9VV+&#10;OwMvdd5lH/t2987XgPvFeX4pZ5Uxjw/Ddgkq0ZD+zX/Xb1bw81xw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Y+F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bjsMA&#10;AADdAAAADwAAAGRycy9kb3ducmV2LnhtbERPTYvCMBC9L/gfwix4W9MVqVqNIoKwF2WtCnobmrEt&#10;NpOSZLX++83Cgrd5vM+ZLzvTiDs5X1tW8DlIQBAXVtdcKjgeNh8TED4ga2wsk4IneVguem9zzLR9&#10;8J7ueShFDGGfoYIqhDaT0hcVGfQD2xJH7mqdwRChK6V2+IjhppHDJEmlwZpjQ4UtrSsqbvmPUTAq&#10;0yb53tXrLV8c7qanyTkfF0r137vVDESgLrzE/+4vHeen6RT+vo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qbj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mkzsYA&#10;AADdAAAADwAAAGRycy9kb3ducmV2LnhtbESPQWvCQBCF74L/YRmhN91UStTUVUQo9FKpaQW9Ddlp&#10;EpqdDbtbTf9951DwNsN789436+3gOnWlEFvPBh5nGSjiytuWawOfHy/TJaiYkC12nsnAL0XYbsaj&#10;NRbW3/hI1zLVSkI4FmigSakvtI5VQw7jzPfEon354DDJGmptA94k3HV6nmW5dtiyNDTY076h6rv8&#10;cQae6rzL3g/t/o0vAQ+r0/JcLipjHibD7hlUoiHdzf/Xr1bw84Xwyzcygt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mkz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pt9f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1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m319wwAAAN0AAAAP&#10;AAAAAAAAAAAAAAAAAKoCAABkcnMvZG93bnJldi54bWxQSwUGAAAAAAQABAD6AAAAmgMAAAAA&#10;">
              <v:shape id="Freeform 606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efIsMA&#10;AADdAAAADwAAAGRycy9kb3ducmV2LnhtbERPTYvCMBC9C/6HMMLeNFWWql2jiCDsZcWtu+DehmZs&#10;i82kJFHrvzfCgrd5vM9ZrDrTiCs5X1tWMB4lIIgLq2suFfwctsMZCB+QNTaWScGdPKyW/d4CM21v&#10;/E3XPJQihrDPUEEVQptJ6YuKDPqRbYkjd7LOYIjQlVI7vMVw08hJkqTSYM2xocKWNhUV5/xiFLyX&#10;aZPsd/Xmi/8c7ua/s2M+LZR6G3TrDxCBuvAS/7s/dZyfTif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efI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s6ucQA&#10;AADdAAAADwAAAGRycy9kb3ducmV2LnhtbERPTWvCQBC9F/oflin0Vje1JWqajYhQ8KLYqKC3ITtN&#10;QrOzYXer6b93BaG3ebzPyeeD6cSZnG8tK3gdJSCIK6tbrhXsd58vUxA+IGvsLJOCP/IwLx4fcsy0&#10;vfAXnctQixjCPkMFTQh9JqWvGjLoR7Ynjty3dQZDhK6W2uElhptOjpMklQZbjg0N9rRsqPopf42C&#10;9zrtku2mXa755HAzO0yP5aRS6vlpWHyACDSEf/HdvdJxfjp5g9s38QR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LOrn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KizcMA&#10;AADdAAAADwAAAGRycy9kb3ducmV2LnhtbERPTYvCMBC9C/6HMII3TRWp2jWKCMJeFLfugnsbmrEt&#10;NpOSZLX77zfCgrd5vM9ZbTrTiDs5X1tWMBknIIgLq2suFXye96MFCB+QNTaWScEvedis+70VZto+&#10;+IPueShFDGGfoYIqhDaT0hcVGfRj2xJH7mqdwRChK6V2+IjhppHTJEmlwZpjQ4Ut7SoqbvmPUTAr&#10;0yY5Hevdgb8dHpdfi0s+L5QaDrrtG4hAXXiJ/93vOs5P5zN4fhN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Kiz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4HVsQA&#10;AADdAAAADwAAAGRycy9kb3ducmV2LnhtbERPTWvCQBC9F/oflin0VjeVNmqajYhQ8KLYqKC3ITtN&#10;QrOzYXer6b93BaG3ebzPyeeD6cSZnG8tK3gdJSCIK6tbrhXsd58vUxA+IGvsLJOCP/IwLx4fcsy0&#10;vfAXnctQixjCPkMFTQh9JqWvGjLoR7Ynjty3dQZDhK6W2uElhptOjpMklQZbjg0N9rRsqPopf42C&#10;tzrtku2mXa755HAzO0yP5aRS6vlpWHyACDSEf/HdvdJxfjp5h9s38QR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B1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yZIcQA&#10;AADdAAAADwAAAGRycy9kb3ducmV2LnhtbERPTWvCQBC9F/oflin0VjcViWnqJoggeKnUaEFvQ3aa&#10;hGZnw+6q6b/vFgRv83ifsyhH04sLOd9ZVvA6SUAQ11Z33Cg47NcvGQgfkDX2lknBL3koi8eHBeba&#10;XnlHlyo0Ioawz1FBG8KQS+nrlgz6iR2II/dtncEQoWukdniN4aaX0yRJpcGOY0OLA61aqn+qs1Ew&#10;a9I++dx2qw8+Ody+fWXHal4r9fw0Lt9BBBrDXXxzb3Scn85T+P8mni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8mSH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A8usQA&#10;AADdAAAADwAAAGRycy9kb3ducmV2LnhtbERPTWvCQBC9F/wPywje6kYpiaauQQJCL0qbVmhvQ3aa&#10;BLOzYXfV9N93CwVv83ifsylG04srOd9ZVrCYJyCIa6s7bhR8vO8fVyB8QNbYWyYFP+Sh2E4eNphr&#10;e+M3ulahETGEfY4K2hCGXEpft2TQz+1AHLlv6wyGCF0jtcNbDDe9XCZJKg12HBtaHKhsqT5XF6Pg&#10;qUn75PXYlQf+cnhcn1afVVYrNZuOu2cQgcZwF/+7X3Scn2YZ/H0TT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wPLr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 </w:t>
      </w:r>
      <w:r w:rsidRPr="00C31640">
        <w:rPr>
          <w:rFonts w:ascii="Hand writing Mutlu" w:hAnsi="Hand writing Mutlu"/>
          <w:b/>
          <w:color w:val="000000"/>
          <w:sz w:val="64"/>
          <w:szCs w:val="64"/>
        </w:rPr>
        <w:t>n n n n</w:t>
      </w:r>
      <w:r w:rsidRPr="00C31640">
        <w:rPr>
          <w:rFonts w:ascii="Nurhan Uz" w:hAnsi="Nurhan Uz"/>
          <w:b/>
          <w:color w:val="000000"/>
          <w:sz w:val="64"/>
          <w:szCs w:val="64"/>
        </w:rPr>
        <w:t xml:space="preserve"> n n n n n n n n n n n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53" o:spid="_x0000_s1064" style="position:absolute;left:0;text-align:left;margin-left:13.75pt;margin-top:6.25pt;width:522.75pt;height:44.2pt;z-index:-2516280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">
            <v:group id="Group 575" o:spid="_x0000_s1065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Rectangle 578" o:spid="_x0000_s10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MPs8QA&#10;AADbAAAADwAAAGRycy9kb3ducmV2LnhtbESPT2vCQBTE74LfYXlCb82mglKia5CC4KH0T2zB4zP7&#10;zMZk34bsqqmfvlsoeBxm5jfMMh9sKy7U+9qxgqckBUFcOl1zpeBrt3l8BuEDssbWMSn4IQ/5ajxa&#10;YqbdlT/pUoRKRAj7DBWYELpMSl8asugT1xFH7+h6iyHKvpK6x2uE21ZO03QuLdYcFwx29GKobIqz&#10;VUCnd9pT8XY7mA2dv2/29WPeeKUeJsN6ASLQEO7h//ZWK5jN4O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zD7PEAAAA2wAAAA8AAAAAAAAAAAAAAAAAmAIAAGRycy9k&#10;b3ducmV2LnhtbFBLBQYAAAAABAAEAPUAAACJAwAAAAA=&#10;" strokecolor="#0070c0" strokeweight="1pt">
                <v:shadow color="#868686"/>
                <v:path arrowok="t"/>
              </v:rect>
              <v:rect id="Rectangle 576" o:spid="_x0000_s1067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ADMUA&#10;AADbAAAADwAAAGRycy9kb3ducmV2LnhtbESP3WoCMRSE7wu+QzhC72rWFq2sZqVUCisUxK0PcNgc&#10;98fNSdykuvXpG6HQy2FmvmFW68F04kK9bywrmE4SEMSl1Q1XCg5fH08LED4ga+wsk4If8rDORg8r&#10;TLW98p4uRahEhLBPUUEdgkul9GVNBv3EOuLoHW1vMETZV1L3eI1w08nnJJlLgw3HhRodvddUnopv&#10;o+B8bm+zl2S7+wylzPNq49rXjVPqcTy8LUEEGsJ/+K+dawWzOdy/x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YAMxQAAANsAAAAPAAAAAAAAAAAAAAAAAJgCAABkcnMv&#10;ZG93bnJldi54bWxQSwUGAAAAAAQABAD1AAAAigMAAAAA&#10;" strokecolor="#36f" strokeweight="1pt">
                <v:shadow color="#868686"/>
                <v:path arrowok="t"/>
              </v:rect>
              <v:rect id="Rectangle 577" o:spid="_x0000_s10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5OcMA&#10;AADbAAAADwAAAGRycy9kb3ducmV2LnhtbESPQWvCQBSE70L/w/IK3nSjaK3RVYpYsEejBb09si/Z&#10;2OzbkN1q/PddoeBxmJlvmOW6s7W4UusrxwpGwwQEce50xaWC4+Fz8A7CB2SNtWNScCcP69VLb4mp&#10;djfe0zULpYgQ9ikqMCE0qZQ+N2TRD11DHL3CtRZDlG0pdYu3CLe1HCfJm7RYcVww2NDGUP6T/VoF&#10;20v31Zy2l8xM7bwws2I0OZtvpfqv3ccCRKAuPMP/7Z1WMJ3B40v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Z5OcMAAADbAAAADwAAAAAAAAAAAAAAAACYAgAAZHJzL2Rv&#10;d25yZXYueG1sUEsFBgAAAAAEAAQA9QAAAIgDAAAAAA==&#10;" strokecolor="red" strokeweight="1pt">
                <v:shadow color="#868686"/>
                <v:path arrowok="t"/>
              </v:rect>
            </v:group>
            <v:group id="Group 579" o:spid="_x0000_s10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Freeform 580" o:spid="_x0000_s10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gigMQA&#10;AADbAAAADwAAAGRycy9kb3ducmV2LnhtbESPT4vCMBTE74LfITzB25q6uP7pGkWEBS8rWl3YvT2a&#10;Z1tsXkoStX57Iyx4HGbmN8x82ZpaXMn5yrKC4SABQZxbXXGh4Hj4epuC8AFZY22ZFNzJw3LR7cwx&#10;1fbGe7pmoRARwj5FBWUITSqlz0sy6Ae2IY7eyTqDIUpXSO3wFuGmlu9JMpYGK44LJTa0Lik/Zxej&#10;YFSM62S3rdbf/OdwO/uZ/maTXKl+r119ggjUhlf4v73RCj5m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oIoD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0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BoMIA&#10;AADbAAAADwAAAGRycy9kb3ducmV2LnhtbERPz2vCMBS+C/4P4Q12s+nGqF1nFBEGuyhaFbbbo3lr&#10;y5qXkmRt/e/NYbDjx/d7tZlMJwZyvrWs4ClJQRBXVrdcK7ic3xc5CB+QNXaWScGNPGzW89kKC21H&#10;PtFQhlrEEPYFKmhC6AspfdWQQZ/Ynjhy39YZDBG6WmqHYww3nXxO00wabDk2NNjTrqHqp/w1Cl7q&#10;rEuPh3a35y+Hh9dr/lkuK6UeH6btG4hAU/gX/7k/tIIsro9f4g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kGgwgAAANs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LkO8MA&#10;AADbAAAADwAAAGRycy9kb3ducmV2LnhtbESPQWvCQBSE74X+h+UVvNWNItGmrlIEwYui0YLeHtnX&#10;JDT7NuyuGv+9Kwgeh5n5hpnOO9OICzlfW1Yw6CcgiAuray4VHPbLzwkIH5A1NpZJwY08zGfvb1PM&#10;tL3yji55KEWEsM9QQRVCm0npi4oM+r5tiaP3Z53BEKUrpXZ4jXDTyGGSpNJgzXGhwpYWFRX/+dko&#10;GJVpk2w39WLNJ4ebr9/JMR8XSvU+up9vEIG68Ao/2yutIB3A40v8A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LkO8MAAADb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0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B6TMQA&#10;AADbAAAADwAAAGRycy9kb3ducmV2LnhtbESPQWvCQBSE70L/w/IKvemmUtI0dRNEELxUbLSgt0f2&#10;NQnNvg27q6b/3i0UPA4z8w2zKEfTiws531lW8DxLQBDXVnfcKDjs19MMhA/IGnvLpOCXPJTFw2SB&#10;ubZX/qRLFRoRIexzVNCGMORS+rolg35mB+LofVtnMETpGqkdXiPc9HKeJKk02HFcaHGgVUv1T3U2&#10;Cl6atE922271wSeH27ev7Fi91ko9PY7LdxCBxnAP/7c3WkE6h78v8Qf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gekz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zf18QA&#10;AADbAAAADwAAAGRycy9kb3ducmV2LnhtbESPQWvCQBSE70L/w/KE3urGtqQas5EiFLxUaqqgt0f2&#10;mQSzb8Puqum/7xYKHoeZ+YbJl4PpxJWcby0rmE4SEMSV1S3XCnbfH08zED4ga+wsk4If8rAsHkY5&#10;ZtreeEvXMtQiQthnqKAJoc+k9FVDBv3E9sTRO1lnMETpaqkd3iLcdPI5SVJpsOW40GBPq4aqc3kx&#10;Cl7rtEu+Nu3qk48ON/P97FC+VUo9jof3BYhAQ7iH/9trrSB9g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s39fEAAAA2w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0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I0DMQA&#10;AADdAAAADwAAAGRycy9kb3ducmV2LnhtbERPTWvCQBC9F/wPyxR6042tpBpdRYRCL4Y2KuhtyI5J&#10;aHY27G5N+u+7BaG3ebzPWW0G04obOd9YVjCdJCCIS6sbrhQcD2/jOQgfkDW2lknBD3nYrEcPK8y0&#10;7fmTbkWoRAxhn6GCOoQuk9KXNRn0E9sRR+5qncEQoaukdtjHcNPK5yRJpcGGY0ONHe1qKr+Kb6Ng&#10;VqVt8pE3uz1fHOaL0/xcvJZKPT0O2yWIQEP4F9/d7zrOf0mn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iNAz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07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shape id="Freeform 587" o:spid="_x0000_s10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wP4MMA&#10;AADdAAAADwAAAGRycy9kb3ducmV2LnhtbERPTWvCQBC9C/6HZQRvddNaoo2uUgTBS0XTCvY2ZMck&#10;NDsbdleN/94VCt7m8T5nvuxMIy7kfG1ZwesoAUFcWF1zqeDne/0yBeEDssbGMim4kYflot+bY6bt&#10;lfd0yUMpYgj7DBVUIbSZlL6oyKAf2ZY4cifrDIYIXSm1w2sMN418S5JUGqw5NlTY0qqi4i8/GwXv&#10;Zdoku229+uJfh9uPw/SYTwqlhoPucwYiUBee4n/3Rsf543QM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wP4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0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WXlMQA&#10;AADdAAAADwAAAGRycy9kb3ducmV2LnhtbERPTWvCQBC9C/6HZYTedFMrqY3ZiAiFXio2rWBvQ3ZM&#10;QrOzYXer6b/vCoK3ebzPydeD6cSZnG8tK3icJSCIK6tbrhV8fb5OlyB8QNbYWSYFf+RhXYxHOWba&#10;XviDzmWoRQxhn6GCJoQ+k9JXDRn0M9sTR+5kncEQoauldniJ4aaT8yRJpcGWY0ODPW0bqn7KX6Ng&#10;Uaddst+123f+drh7OSyP5XOl1MNk2KxABBrCXXxzv+k4/yldwP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Vl5T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kyD8QA&#10;AADdAAAADwAAAGRycy9kb3ducmV2LnhtbERPTWvCQBC9F/oflil4q5tqG210FRGEXhSbKtjbkB2T&#10;0Oxs2F01/ntXKHibx/uc6bwzjTiT87VlBW/9BARxYXXNpYLdz+p1DMIHZI2NZVJwJQ/z2fPTFDNt&#10;L/xN5zyUIoawz1BBFUKbSemLigz6vm2JI3e0zmCI0JVSO7zEcNPIQZKk0mDNsaHClpYVFX/5ySh4&#10;L9Mm2W7q5Zp/HW4+9+NDPiqU6r10iwmIQF14iP/dXzrOH6YfcP8mni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Mg/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0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seMQA&#10;AADdAAAADwAAAGRycy9kb3ducmV2LnhtbERPTWvCQBC9F/oflhF6042tpBqzkSIUelFqqqC3ITsm&#10;wexs2N1q+u+7BaG3ebzPyVeD6cSVnG8tK5hOEhDEldUt1wr2X+/jOQgfkDV2lknBD3lYFY8POWba&#10;3nhH1zLUIoawz1BBE0KfSemrhgz6ie2JI3e2zmCI0NVSO7zFcNPJ5yRJpcGWY0ODPa0bqi7lt1Ew&#10;q9Mu+dy26w2fHG4Xh/mxfK2UehoNb0sQgYbwL767P3Sc/5Km8PdNPEE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LrHj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0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cJ48QA&#10;AADdAAAADwAAAGRycy9kb3ducmV2LnhtbERPTWvCQBC9F/oflin0Vje1JWqajYhQ8KLYqKC3ITtN&#10;QrOzYXer6b93BaG3ebzPyeeD6cSZnG8tK3gdJSCIK6tbrhXsd58vUxA+IGvsLJOCP/IwLx4fcsy0&#10;vfAXnctQixjCPkMFTQh9JqWvGjLoR7Ynjty3dQZDhK6W2uElhptOjpMklQZbjg0N9rRsqPopf42C&#10;9zrtku2mXa755HAzO0yP5aRS6vlpWHyACDSEf/HdvdJx/ls6gds38QR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HCeP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0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idkccA&#10;AADdAAAADwAAAGRycy9kb3ducmV2LnhtbESPQWvCQBCF7wX/wzJCb3VTK6mmriJCoZdKm1bQ25Cd&#10;JqHZ2bC71fjvnYPQ2wzvzXvfLNeD69SJQmw9G3icZKCIK29brg18f70+zEHFhGyx80wGLhRhvRrd&#10;LbGw/syfdCpTrSSEY4EGmpT6QutYNeQwTnxPLNqPDw6TrKHWNuBZwl2np1mWa4ctS0ODPW0bqn7L&#10;P2dgVudd9rFrt+98DLhb7OeH8rky5n48bF5AJRrSv/l2/WYF/ykXXPlGRt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YnZH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Q4CsMA&#10;AADdAAAADwAAAGRycy9kb3ducmV2LnhtbERPTWvCQBC9C/6HZQre6qZaoqauIoLgpaJpBXsbstMk&#10;NDsbdleN/94VCt7m8T5nvuxMIy7kfG1ZwdswAUFcWF1zqeD7a/M6BeEDssbGMim4kYflot+bY6bt&#10;lQ90yUMpYgj7DBVUIbSZlL6oyKAf2pY4cr/WGQwRulJqh9cYbho5SpJUGqw5NlTY0rqi4i8/GwXv&#10;Zdok+129/uQfh7vZcXrKJ4VSg5du9QEiUBee4n/3Vsf543QG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Q4Cs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0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cHSsYA&#10;AADdAAAADwAAAGRycy9kb3ducmV2LnhtbESPQWvCQBCF7wX/wzJCb3VjK2pTVxGh0IuisYX2NmSn&#10;SWh2NuxuNf575yB4m+G9ee+bxap3rTpRiI1nA+NRBoq49LbhysDn8f1pDiomZIutZzJwoQir5eBh&#10;gbn1Zz7QqUiVkhCOORqoU+pyrWNZk8M48h2xaL8+OEyyhkrbgGcJd61+zrKpdtiwNNTY0aam8q/4&#10;dwYm1bTN9rtms+WfgLvXr/l3MSuNeRz26zdQifp0N9+uP6zgv8yEX76REf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cHSs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ui0cQA&#10;AADdAAAADwAAAGRycy9kb3ducmV2LnhtbERPS2vCQBC+C/6HZYTedJO2+IhupAgFL0qbKuhtyI5J&#10;MDsbdrea/vtuoeBtPr7nrNa9acWNnG8sK0gnCQji0uqGKwWHr/fxHIQPyBpby6Tghzys8+FghZm2&#10;d/6kWxEqEUPYZ6igDqHLpPRlTQb9xHbEkbtYZzBE6CqpHd5juGnlc5JMpcGGY0ONHW1qKq/Ft1Hw&#10;Wk3b5GPfbHZ8drhfHOenYlYq9TTq35YgAvXhIf53b3Wc/zJL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7otH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08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8psMA&#10;AADdAAAADwAAAGRycy9kb3ducmV2LnhtbERPS4vCMBC+L/gfwgje1lR38VGNIsLCXlbWqqC3oRnb&#10;YjMpSdTuvzfCgrf5+J4zX7amFjdyvrKsYNBPQBDnVldcKNjvvt4nIHxA1lhbJgV/5GG56LzNMdX2&#10;zlu6ZaEQMYR9igrKEJpUSp+XZND3bUMcubN1BkOErpDa4T2Gm1oOk2QkDVYcG0psaF1SfsmuRsFn&#10;MaqT3021/uGTw830MDlm41ypXrddzUAEasNL/O/+1nH+x3gIz2/iC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k8ps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08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lsnMYA&#10;AADdAAAADwAAAGRycy9kb3ducmV2LnhtbERPTWvCQBC9F/wPywje6kYFG1JXaaWVtFJprXoes9Mk&#10;NDsbsquJ/94tFLzN433ObNGZSpypcaVlBaNhBII4s7rkXMHu+/U+BuE8ssbKMim4kIPFvHc3w0Tb&#10;lr/ovPW5CCHsElRQeF8nUrqsIINuaGviwP3YxqAPsMmlbrAN4aaS4yiaSoMlh4YCa1oWlP1uT0ZB&#10;fDy1y83nx359eH9OX0aX8VucrpQa9LunRxCeOn8T/7tTHeZPHibw9004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lsnMYAAADdAAAADwAAAAAAAAAAAAAAAACYAgAAZHJz&#10;L2Rvd25yZXYueG1sUEsFBgAAAAAEAAQA9QAAAIs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08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J9Yc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y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J9YcQAAADdAAAA&#10;DwAAAAAAAAAAAAAAAACqAgAAZHJzL2Rvd25yZXYueG1sUEsFBgAAAAAEAAQA+gAAAJsDAAAAAA==&#10;">
              <v:shape id="Freeform 599" o:spid="_x0000_s10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Ck0sQA&#10;AADdAAAADwAAAGRycy9kb3ducmV2LnhtbERPS2vCQBC+C/0PyxS86aZaH41uggiFXio2KtjbkB2T&#10;0Oxs2N1q+u+7BaG3+fies85704orOd9YVvA0TkAQl1Y3XCk4Hl5HSxA+IGtsLZOCH/KQZw+DNaba&#10;3viDrkWoRAxhn6KCOoQuldKXNRn0Y9sRR+5incEQoaukdniL4aaVkySZS4MNx4YaO9rWVH4V30bB&#10;czVvk/2u2b7zp8Pdy2l5LhalUsPHfrMCEagP/+K7+03H+dPFDP6+iS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ApNL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0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I6pcQA&#10;AADdAAAADwAAAGRycy9kb3ducmV2LnhtbERPTWvCQBC9F/oflin0Vje1JWqajYhQ8KLYqKC3ITtN&#10;QrOzYXer6b93BaG3ebzPyeeD6cSZnG8tK3gdJSCIK6tbrhXsd58vUxA+IGvsLJOCP/IwLx4fcsy0&#10;vfAXnctQixjCPkMFTQh9JqWvGjLoR7Ynjty3dQZDhK6W2uElhptOjpMklQZbjg0N9rRsqPopf42C&#10;9zrtku2mXa755HAzO0yP5aRS6vlpWHyACDSEf/HdvdJx/tskhds38QR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OqX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6fPsQA&#10;AADdAAAADwAAAGRycy9kb3ducmV2LnhtbERPTWvCQBC9C/0PyxR6001tMZpmIyIUeqnYqKC3ITtN&#10;QrOzYXer6b93BaG3ebzPyZeD6cSZnG8tK3ieJCCIK6tbrhXsd+/jOQgfkDV2lknBH3lYFg+jHDNt&#10;L/xF5zLUIoawz1BBE0KfSemrhgz6ie2JI/dtncEQoauldniJ4aaT0ySZSYMtx4YGe1o3VP2Uv0bB&#10;az3rku2mXX/yyeFmcZgfy7RS6ulxWL2BCDSEf/Hd/aHj/Jc0hds38QR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enz7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0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LTMYA&#10;AADdAAAADwAAAGRycy9kb3ducmV2LnhtbESPQWvCQBCF7wX/wzJCb3VjK2pTVxGh0IuisYX2NmSn&#10;SWh2NuxuNf575yB4m+G9ee+bxap3rTpRiI1nA+NRBoq49LbhysDn8f1pDiomZIutZzJwoQir5eBh&#10;gbn1Zz7QqUiVkhCOORqoU+pyrWNZk8M48h2xaL8+OEyyhkrbgGcJd61+zrKpdtiwNNTY0aam8q/4&#10;dwYm1bTN9rtms+WfgLvXr/l3MSuNeRz26zdQifp0N9+uP6zgv8wEV76REf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LT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2u18QA&#10;AADdAAAADwAAAGRycy9kb3ducmV2LnhtbERPS2vCQBC+C/0PyxS86UZbfKTZiAgFL0qNLehtyE6T&#10;YHY27K6a/vtuoeBtPr7nZKvetOJGzjeWFUzGCQji0uqGKwWfx/fRAoQPyBpby6Tghzys8qdBhqm2&#10;dz7QrQiViCHsU1RQh9ClUvqyJoN+bDviyH1bZzBE6CqpHd5juGnlNElm0mDDsaHGjjY1lZfiahS8&#10;VrM2+dg3mx2fHe6XX4tTMS+VGj736zcQgfrwEP+7tzrOf5kv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Nrtf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0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J3bccA&#10;AADdAAAADwAAAGRycy9kb3ducmV2LnhtbESPQWvCQBCF7wX/wzJCb3XTKpqmrlIEwYtS0xba25Cd&#10;JqHZ2bC71fjvnYPQ2wzvzXvfLNeD69SJQmw9G3icZKCIK29brg18vG8fclAxIVvsPJOBC0VYr0Z3&#10;SyysP/ORTmWqlYRwLNBAk1JfaB2rhhzGie+JRfvxwWGSNdTaBjxLuOv0U5bNtcOWpaHBnjYNVb/l&#10;nzMwq+dd9nZoN3v+Dnh4/sy/ykVlzP14eH0BlWhI/+bb9c4K/jQXfvlGRt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id23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09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Freeform 606" o:spid="_x0000_s10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MgcMA&#10;AADdAAAADwAAAGRycy9kb3ducmV2LnhtbERPTWvCQBC9C/0PyxS86UYtGlNXKUKhl0qNCnobstMk&#10;mJ0Nu1uN/94tCN7m8T5nsepMIy7kfG1ZwWiYgCAurK65VLDffQ5SED4ga2wsk4IbeVgtX3oLzLS9&#10;8pYueShFDGGfoYIqhDaT0hcVGfRD2xJH7tc6gyFCV0rt8BrDTSPHSTKVBmuODRW2tK6oOOd/RsFb&#10;OW2Sn029/uaTw838kB7zWaFU/7X7eAcRqAtP8cP9peP8STqG/2/i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xMg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0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DpGsMA&#10;AADdAAAADwAAAGRycy9kb3ducmV2LnhtbERPTWvCQBC9C/6HZQRvuqkWTaOriCB4qdS0gr0N2TEJ&#10;zc6G3VXTf98tCN7m8T5nue5MI27kfG1Zwcs4AUFcWF1zqeDrczdKQfiArLGxTAp+ycN61e8tMdP2&#10;zke65aEUMYR9hgqqENpMSl9UZNCPbUscuYt1BkOErpTa4T2Gm0ZOkmQmDdYcGypsaVtR8ZNfjYLX&#10;ctYkH4d6+87fDg9vp/SczwulhoNuswARqAtP8cO913H+NJ3C/zfx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DpG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lxbsMA&#10;AADdAAAADwAAAGRycy9kb3ducmV2LnhtbERPTWvCQBC9F/wPywjedGMVTaOrFEHopVLTCvY2ZMck&#10;mJ0Nu6vGf+8WhN7m8T5nue5MI67kfG1ZwXiUgCAurK65VPDzvR2mIHxA1thYJgV38rBe9V6WmGl7&#10;4z1d81CKGMI+QwVVCG0mpS8qMuhHtiWO3Mk6gyFCV0rt8BbDTSNfk2QmDdYcGypsaVNRcc4vRsG0&#10;nDXJ167efPKvw93bIT3m80KpQb97X4AI1IV/8dP9oeP8STqFv2/i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lxb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0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XU9cQA&#10;AADdAAAADwAAAGRycy9kb3ducmV2LnhtbERPTWvCQBC9C/0PyxS86aa11TR1lSIIvSgaFextyE6T&#10;0Oxs2F01/ntXKHibx/uc6bwzjTiT87VlBS/DBARxYXXNpYL9bjlIQfiArLGxTAqu5GE+e+pNMdP2&#10;wls656EUMYR9hgqqENpMSl9UZNAPbUscuV/rDIYIXSm1w0sMN418TZKxNFhzbKiwpUVFxV9+Mgre&#10;ynGTbNb1YsU/Dtcfh/SYTwql+s/d1yeIQF14iP/d3zrOH6XvcP8mni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1PX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1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KgsMA&#10;AADdAAAADwAAAGRycy9kb3ducmV2LnhtbERPTWvCQBC9C/0Pywi91Y22xBhdpQhCL5UaFfQ2ZMck&#10;mJ0Nu1tN/323UPA2j/c5i1VvWnEj5xvLCsajBARxaXXDlYLDfvOSgfABWWNrmRT8kIfV8mmwwFzb&#10;O+/oVoRKxBD2OSqoQ+hyKX1Zk0E/sh1x5C7WGQwRukpqh/cYblo5SZJUGmw4NtTY0bqm8lp8GwVv&#10;VdomX9tm/clnh9vZMTsV01Kp52H/PgcRqA8P8b/7Q8f5r1kK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dKg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1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vGcQA&#10;AADdAAAADwAAAGRycy9kb3ducmV2LnhtbERPTWvCQBC9C/6HZQRvurEtmkY3oQgFL0qbVrC3ITsm&#10;wexs2F01/ffdQqG3ebzP2RSD6cSNnG8tK1jMExDEldUt1wo+P15nKQgfkDV2lknBN3ko8vFog5m2&#10;d36nWxlqEUPYZ6igCaHPpPRVQwb93PbEkTtbZzBE6GqpHd5juOnkQ5IspcGWY0ODPW0bqi7l1Sh4&#10;qpdd8nZot3v+cnh4PqanclUpNZ0ML2sQgYbwL/5z73Sc/5iu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L7xn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 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1388" o:spid="_x0000_s1102" style="position:absolute;left:0;text-align:left;margin-left:13.75pt;margin-top:6.25pt;width:522.75pt;height:44.2pt;z-index:-2516270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">
            <v:group id="Group 575" o:spid="_x0000_s1103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ai2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WotjFAAAA3QAA&#10;AA8AAAAAAAAAAAAAAAAAqgIAAGRycy9kb3ducmV2LnhtbFBLBQYAAAAABAAEAPoAAACcAwAAAAA=&#10;">
              <v:rect id="Rectangle 578" o:spid="_x0000_s11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nb+ccA&#10;AADdAAAADwAAAGRycy9kb3ducmV2LnhtbESPT2vCQBDF74V+h2UK3upGBbGpq4ggeJD+iS30OM1O&#10;s6nZ2ZBdNfXTdw6Ctxnem/d+M1/2vlEn6mId2MBomIEiLoOtuTLwsd88zkDFhGyxCUwG/ijCcnF/&#10;N8fchjO/06lIlZIQjjkacCm1udaxdOQxDkNLLNpP6DwmWbtK2w7PEu4bPc6yqfZYszQ4bGntqDwU&#10;R2+Afl/pi4qXy7fb0PHz4ndv00M0ZvDQr55BJerTzXy93lrBnzwJv3wjI+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52/nHAAAA3QAAAA8AAAAAAAAAAAAAAAAAmAIAAGRy&#10;cy9kb3ducmV2LnhtbFBLBQYAAAAABAAEAPUAAACMAwAAAAA=&#10;" strokecolor="#0070c0" strokeweight="1pt">
                <v:shadow color="#868686"/>
                <v:path arrowok="t"/>
              </v:rect>
              <v:rect id="Rectangle 576" o:spid="_x0000_s1105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/7+8QA&#10;AADdAAAADwAAAGRycy9kb3ducmV2LnhtbERP22rCQBB9F/oPyxT6phsr9ZK6hlIRUiiUqh8wZMck&#10;Nju7ya6a9uu7guDbHM51lllvGnGmzteWFYxHCQjiwuqaSwX73WY4B+EDssbGMin4JQ/Z6mGwxFTb&#10;C3/TeRtKEUPYp6igCsGlUvqiIoN+ZB1x5A62Mxgi7EqpO7zEcNPI5ySZSoM1x4YKHb1XVPxsT0ZB&#10;2x7/XibJx9dnKGSel2t3nK2dUk+P/dsriEB9uItv7lzH+ZPFGK7fxBP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/+/vEAAAA3QAAAA8AAAAAAAAAAAAAAAAAmAIAAGRycy9k&#10;b3ducmV2LnhtbFBLBQYAAAAABAAEAPUAAACJAwAAAAA=&#10;" strokecolor="#36f" strokeweight="1pt">
                <v:shadow color="#868686"/>
                <v:path arrowok="t"/>
              </v:rect>
              <v:rect id="Rectangle 577" o:spid="_x0000_s11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b448QA&#10;AADdAAAADwAAAGRycy9kb3ducmV2LnhtbERPS2vCQBC+F/wPyxS8NRsfrTV1FREL9dhUwd6G7CQb&#10;zc6G7Fbjv+8Khd7m43vOYtXbRlyo87VjBaMkBUFcOF1zpWD/9f70CsIHZI2NY1JwIw+r5eBhgZl2&#10;V/6kSx4qEUPYZ6jAhNBmUvrCkEWfuJY4cqXrLIYIu0rqDq8x3DZynKYv0mLNscFgSxtDxTn/sQq2&#10;p37XHren3DzbeWlm5Wj6bQ5KDR/79RuIQH34F/+5P3ScP5mP4f5NPEE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2+OPEAAAA3QAAAA8AAAAAAAAAAAAAAAAAmAIAAGRycy9k&#10;b3ducmV2LnhtbFBLBQYAAAAABAAEAPUAAACJAwAAAAA=&#10;" strokecolor="red" strokeweight="1pt">
                <v:shadow color="#868686"/>
                <v:path arrowok="t"/>
              </v:rect>
            </v:group>
            <v:group id="Group 579" o:spid="_x0000_s11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cD7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n0w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GcD78QAAADdAAAA&#10;DwAAAAAAAAAAAAAAAACqAgAAZHJzL2Rvd25yZXYueG1sUEsFBgAAAAAEAAQA+gAAAJsDAAAAAA==&#10;">
              <v:shape id="Freeform 580" o:spid="_x0000_s1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Dns8QA&#10;AADdAAAADwAAAGRycy9kb3ducmV2LnhtbERPS2vCQBC+C/0PyxS81Y1WfKTZiAgFL0qNLehtyE6T&#10;YHY27K6a/vtuoeBtPr7nZKvetOJGzjeWFYxHCQji0uqGKwWfx/eXBQgfkDW2lknBD3lY5U+DDFNt&#10;73ygWxEqEUPYp6igDqFLpfRlTQb9yHbEkfu2zmCI0FVSO7zHcNPKSZLMpMGGY0ONHW1qKi/F1SiY&#10;VrM2+dg3mx2fHe6XX4tTMS+VGj736zcQgfrwEP+7tzrOf11O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A57P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xCKMQA&#10;AADdAAAADwAAAGRycy9kb3ducmV2LnhtbERPS2vCQBC+C/0PyxS86aZaX6mbIEKhl4qNCnobstMk&#10;NDsbdrea/vtuQehtPr7nrPPetOJKzjeWFTyNExDEpdUNVwqOh9fREoQPyBpby6Tghzzk2cNgjam2&#10;N/6gaxEqEUPYp6igDqFLpfRlTQb92HbEkfu0zmCI0FVSO7zFcNPKSZLMpcGGY0ONHW1rKr+Kb6Pg&#10;uZq3yX7XbN/54nC3Oi3PxaJUavjYb15ABOrDv/juftNx/nQ1g79v4gk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MQij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7cX8MA&#10;AADdAAAADwAAAGRycy9kb3ducmV2LnhtbERPTWvCQBC9C/6HZQre6qZaoqauIoLgpaJpBXsbstMk&#10;NDsbdleN/94VCt7m8T5nvuxMIy7kfG1ZwdswAUFcWF1zqeD7a/M6BeEDssbGMim4kYflot+bY6bt&#10;lQ90yUMpYgj7DBVUIbSZlL6oyKAf2pY4cr/WGQwRulJqh9cYbho5SpJUGqw5NlTY0rqi4i8/GwXv&#10;Zdok+129/uQfh7vZcXrKJ4VSg5du9QEiUBee4n/3Vsf541k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7cX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J5xMQA&#10;AADdAAAADwAAAGRycy9kb3ducmV2LnhtbERPS2vCQBC+C/0PyxS86UZbfKTZiAgFL0qNLehtyE6T&#10;YHY27K6a/vtuoeBtPr7nZKvetOJGzjeWFUzGCQji0uqGKwWfx/fRAoQPyBpby6Tghzys8qdBhqm2&#10;dz7QrQiViCHsU1RQh9ClUvqyJoN+bDviyH1bZzBE6CqpHd5juGnlNElm0mDDsaHGjjY1lZfiahS8&#10;VrM2+dg3mx2fHe6XX4tTMS+VGj736zcQgfrwEP+7tzrOf1nO4e+be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SecT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3ttscA&#10;AADdAAAADwAAAGRycy9kb3ducmV2LnhtbESPzWvCQBDF70L/h2UK3nTTD/xIXaUIBS+Kxhba25Cd&#10;JqHZ2bC7avrfOwfB2wzvzXu/Wax616ozhdh4NvA0zkARl942XBn4PH6MZqBiQrbYeiYD/xRhtXwY&#10;LDC3/sIHOhepUhLCMUcDdUpdrnUsa3IYx74jFu3XB4dJ1lBpG/Ai4a7Vz1k20Q4bloYaO1rXVP4V&#10;J2fgtZq02X7XrLf8E3A3/5p9F9PSmOFj//4GKlGf7ubb9cYK/stccOUbGUEv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N7bb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FILcQA&#10;AADdAAAADwAAAGRycy9kb3ducmV2LnhtbERPTWvCQBC9F/wPywi91Y1WrEmzERGEXpQ2rWBvQ3ZM&#10;gtnZsLvV+O/dQqG3ebzPyVeD6cSFnG8tK5hOEhDEldUt1wq+PrdPSxA+IGvsLJOCG3lYFaOHHDNt&#10;r/xBlzLUIoawz1BBE0KfSemrhgz6ie2JI3eyzmCI0NVSO7zGcNPJWZIspMGWY0ODPW0aqs7lj1Ew&#10;rxdd8r5vNzv+drhPD8tj+VIp9Tge1q8gAg3hX/znftNx/nOawu838QR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BSC3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11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XFes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BXFescAAADd&#10;AAAADwAAAAAAAAAAAAAAAACqAgAAZHJzL2Rvd25yZXYueG1sUEsFBgAAAAAEAAQA+gAAAJ4DAAAA&#10;AA==&#10;">
              <v:shape id="Freeform 587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ccycMA&#10;AADdAAAADwAAAGRycy9kb3ducmV2LnhtbERPTWsCMRC9F/wPYQRvNbGI1a1RiiB4UeyqYG/DZrq7&#10;dDNZkqjrvzeFgrd5vM+ZLzvbiCv5UDvWMBoqEMSFMzWXGo6H9esURIjIBhvHpOFOAZaL3sscM+Nu&#10;/EXXPJYihXDIUEMVY5tJGYqKLIaha4kT9+O8xZigL6XxeEvhtpFvSk2kxZpTQ4UtrSoqfvOL1TAu&#10;J43a7+rVlr897man6Tl/L7Qe9LvPDxCRuvgU/7s3Js0fqxH8fZNO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ccy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WCvsMA&#10;AADdAAAADwAAAGRycy9kb3ducmV2LnhtbERPTWsCMRC9F/ofwgi91UQRq6tRiiD0UrGrgt6Gzbi7&#10;uJksSdTtvzeFgrd5vM+ZLzvbiBv5UDvWMOgrEMSFMzWXGva79fsERIjIBhvHpOGXAiwXry9zzIy7&#10;8w/d8liKFMIhQw1VjG0mZSgqshj6riVO3Nl5izFBX0rj8Z7CbSOHSo2lxZpTQ4UtrSoqLvnVahiV&#10;40ZtN/Xqm08eN9PD5Jh/FFq/9brPGYhIXXyK/91fJs0fqSH8fZNO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WCv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knJcMA&#10;AADdAAAADwAAAGRycy9kb3ducmV2LnhtbERPTWsCMRC9F/wPYYTeNGkVtatRiiB4UXS10N6Gzbi7&#10;dDNZklS3/74RhN7m8T5nsepsI67kQ+1Yw8tQgSAunKm51HA+bQYzECEiG2wck4ZfCrBa9p4WmBl3&#10;4yNd81iKFMIhQw1VjG0mZSgqshiGriVO3MV5izFBX0rj8ZbCbSNflZpIizWnhgpbWldUfOc/VsO4&#10;nDTqsK/XO/7yuH/7mH3m00Lr5373PgcRqYv/4od7a9L8sRrB/Zt0gl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knJ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C/UcMA&#10;AADdAAAADwAAAGRycy9kb3ducmV2LnhtbERPTWsCMRC9F/wPYQRvNbEsardGKULBS0VXC3obNtPd&#10;xc1kSVLd/ntTKHibx/ucxaq3rbiSD41jDZOxAkFcOtNwpeF4+HiegwgR2WDrmDT8UoDVcvC0wNy4&#10;G+/pWsRKpBAOOWqoY+xyKUNZk8Uwdh1x4r6dtxgT9JU0Hm8p3LbyRamptNhwaqixo3VN5aX4sRqy&#10;atqq3bZZf/LZ4/b1a34qZqXWo2H//gYiUh8f4n/3xqT5mcrg75t0gl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C/U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aysMA&#10;AADdAAAADwAAAGRycy9kb3ducmV2LnhtbERPS2sCMRC+C/6HMEJvmrT46mqUIhR6Uepqob0Nm3F3&#10;6WayJKmu/94UBG/z8T1nue5sI87kQ+1Yw/NIgSAunKm51HA8vA/nIEJENtg4Jg1XCrBe9XtLzIy7&#10;8J7OeSxFCuGQoYYqxjaTMhQVWQwj1xIn7uS8xZigL6XxeEnhtpEvSk2lxZpTQ4UtbSoqfvM/q2Fc&#10;Thv1uas3W/7xuHv9mn/ns0Lrp0H3tgARqYsP8d39YdL8sZrA/zfpB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way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6EvcMA&#10;AADdAAAADwAAAGRycy9kb3ducmV2LnhtbERPTWsCMRC9F/wPYQRvNbHIardGKULBS6WuFvQ2bKa7&#10;i5vJkqS6/feNIHibx/ucxaq3rbiQD41jDZOxAkFcOtNwpeGw/3iegwgR2WDrmDT8UYDVcvC0wNy4&#10;K+/oUsRKpBAOOWqoY+xyKUNZk8Uwdh1x4n6ctxgT9JU0Hq8p3LbyRalMWmw4NdTY0bqm8lz8Wg3T&#10;KmvV17ZZf/LJ4/b1e34sZqXWo2H//gYiUh8f4rt7Y9L8qcrg9k06QS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6Ev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IhJsQA&#10;AADdAAAADwAAAGRycy9kb3ducmV2LnhtbERPS2sCMRC+F/wPYYTeamIRH+tGEaHQS6XdKuht2Iy7&#10;i5vJkqTr9t83hUJv8/E9J98OthU9+dA41jCdKBDEpTMNVxqOny9PSxAhIhtsHZOGbwqw3YwecsyM&#10;u/MH9UWsRArhkKGGOsYukzKUNVkME9cRJ+7qvMWYoK+k8XhP4baVz0rNpcWGU0ONHe1rKm/Fl9Uw&#10;q+atej80+ze+eDysTstzsSi1fhwPuzWISEP8F/+5X02aP1ML+P0mnS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yISb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1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VHo8MA&#10;AADbAAAADwAAAGRycy9kb3ducmV2LnhtbESPQWvCQBSE7wX/w/IEb3WjSKrRVUQoeKnYqKC3R/aZ&#10;BLNvw+5W03/vFgoeh5n5hlmsOtOIOzlfW1YwGiYgiAuray4VHA+f71MQPiBrbCyTgl/ysFr23haY&#10;afvgb7rnoRQRwj5DBVUIbSalLyoy6Ie2JY7e1TqDIUpXSu3wEeGmkeMkSaXBmuNChS1tKipu+Y9R&#10;MCnTJtnv6s0XXxzuZqfpOf8olBr0u/UcRKAuvML/7a1WkE7g7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VHo8MAAADb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niOMQA&#10;AADbAAAADwAAAGRycy9kb3ducmV2LnhtbESPQWvCQBSE70L/w/KE3urG0qYas5EiFLxUaqqgt0f2&#10;mQSzb8Puqum/7xYKHoeZ+YbJl4PpxJWcby0rmE4SEMSV1S3XCnbfH08zED4ga+wsk4If8rAsHkY5&#10;ZtreeEvXMtQiQthnqKAJoc+k9FVDBv3E9sTRO1lnMETpaqkd3iLcdPI5SVJpsOW40GBPq4aqc3kx&#10;Cl7qtEu+Nu3qk48ON/P97FC+VUo9jof3BYhAQ7iH/9trrSB9hb8v8QfI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4jjEAAAA2w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t8T8MA&#10;AADbAAAADwAAAGRycy9kb3ducmV2LnhtbESPQWvCQBSE70L/w/IEb7pRJKapqxRB6EXR2EJ7e2Rf&#10;k9Ds27C71fjvXUHwOMzMN8xy3ZtWnMn5xrKC6SQBQVxa3XCl4PO0HWcgfEDW2FomBVfysF69DJaY&#10;a3vhI52LUIkIYZ+jgjqELpfSlzUZ9BPbEUfv1zqDIUpXSe3wEuGmlbMkSaXBhuNCjR1tair/in+j&#10;YF6lbXLYN5sd/zjcv35l38WiVGo07N/fQATqwzP8aH9oBWkK9y/x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t8T8MAAADb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12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128cA&#10;AADcAAAADwAAAGRycy9kb3ducmV2LnhtbESPQU/DMAyF70j7D5GRdmNpd0BVWTbBBKgDMcHYOJvG&#10;tNUap2qytfv3+IDEzdZ7fu/zYjW6Vp2pD41nA+ksAUVcettwZWD/+XSTgQoR2WLrmQxcKMBqObla&#10;YG79wB903sVKSQiHHA3UMXa51qGsyWGY+Y5YtB/fO4yy9pW2PQ4S7lo9T5Jb7bBhaaixo3VN5XF3&#10;cgay79Ow3r6/HV6/Xh6Kx/Qy32TFszHT6/H+DlSkMf6b/64LK/ip4MszMoFe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D9dv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12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shape id="Freeform 599" o:spid="_x0000_s11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BE8MA&#10;AADcAAAADwAAAGRycy9kb3ducmV2LnhtbERPTWvCQBC9C/0PyxS86SYialPXIILQi1LTFtrbkJ0m&#10;odnZsLtN4r/vCkJv83ifs81H04qenG8sK0jnCQji0uqGKwXvb8fZBoQPyBpby6TgSh7y3cNki5m2&#10;A1+oL0IlYgj7DBXUIXSZlL6syaCf2444ct/WGQwRukpqh0MMN61cJMlKGmw4NtTY0aGm8qf4NQqW&#10;1apNXs/N4cRfDs9PH5vPYl0qNX0c988gAo3hX3x3v+g4P13A7Zl4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9BE8MAAADc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1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GMUA&#10;AADcAAAADwAAAGRycy9kb3ducmV2LnhtbESPQWvCQBSE74L/YXlCb7qJFBtTN0EEoZdKm7Zgb4/s&#10;Mwlm34bdrab/visIPQ4z8w2zKUfTiws531lWkC4SEMS11R03Cj4/9vMMhA/IGnvLpOCXPJTFdLLB&#10;XNsrv9OlCo2IEPY5KmhDGHIpfd2SQb+wA3H0TtYZDFG6RmqH1wg3vVwmyUoa7DgutDjQrqX6XP0Y&#10;BY/Nqk/eDt3ulb8dHtZf2bF6qpV6mI3bZxCBxvAfvrdftIJlmsLtTDwC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+L4Y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1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gb8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Sj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iBv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F9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iPJ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oX0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8dgMQA&#10;AADcAAAADwAAAGRycy9kb3ducmV2LnhtbESPQYvCMBSE78L+h/AWvGmqiLpdoyyC4EXR6oLeHs3b&#10;tmzzUpKo9d8bQfA4zMw3zGzRmlpcyfnKsoJBPwFBnFtdcaHgeFj1piB8QNZYWyYFd/KwmH90Zphq&#10;e+M9XbNQiAhhn6KCMoQmldLnJRn0fdsQR+/POoMhSldI7fAW4aaWwyQZS4MVx4USG1qWlP9nF6Ng&#10;VIzrZLetlhs+O9x+/U5P2SRXqvvZ/nyDCNSGd/jVXmsFw8EI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PHYD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1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4G8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B5N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DuBv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13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shape id="Freeform 606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D98UA&#10;AADcAAAADwAAAGRycy9kb3ducmV2LnhtbESPQWvCQBSE7wX/w/KE3uomItGmrkGEgpeGNlrQ2yP7&#10;mgSzb8PuVtN/3y0UPA4z8w2zLkbTiys531lWkM4SEMS11R03Co6H16cVCB+QNfaWScEPeSg2k4c1&#10;5tre+IOuVWhEhLDPUUEbwpBL6euWDPqZHYij92WdwRCla6R2eItw08t5kmTSYMdxocWBdi3Vl+rb&#10;KFg0WZ+8l93ujc8Oy+fP1ala1ko9TsftC4hAY7iH/9t7rWCeLuHvTDw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XYP3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IXhcIA&#10;AADcAAAADwAAAGRycy9kb3ducmV2LnhtbERPz2vCMBS+D/wfwhN2m6kynOuMIgXBy2SrCtvt0Tzb&#10;YPNSkmi7/345CB4/vt/L9WBbcSMfjGMF00kGgrhy2nCt4HjYvixAhIissXVMCv4owHo1elpirl3P&#10;33QrYy1SCIccFTQxdrmUoWrIYpi4jjhxZ+ctxgR9LbXHPoXbVs6ybC4tGk4NDXZUNFRdyqtV8FrP&#10;2+xrb4pP/vW4fz8tfsq3Sqnn8bD5ABFpiA/x3b3TCmbTtDad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heF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HsUA&#10;AADcAAAADwAAAGRycy9kb3ducmV2LnhtbESPQWvCQBSE74X+h+UVequbhGI1ukoRCr00tFFBb4/s&#10;Mwlm34bdrUn/fVcQPA4z8w2zXI+mExdyvrWsIJ0kIIgrq1uuFey2Hy8zED4ga+wsk4I/8rBePT4s&#10;Mdd24B+6lKEWEcI+RwVNCH0upa8aMugntieO3sk6gyFKV0vtcIhw08ksSabSYMtxocGeNg1V5/LX&#10;KHitp13yXbSbLz46LOb72aF8q5R6fhrfFyACjeEevrU/tYIsncP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jrIe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RPsEA&#10;AADcAAAADwAAAGRycy9kb3ducmV2LnhtbERPy4rCMBTdC/5DuII7TaeIj45RRBBmo2hV0N2ludOW&#10;aW5KktH692YxMMvDeS/XnWnEg5yvLSv4GCcgiAuray4VXM670RyED8gaG8uk4EUe1qt+b4mZtk8+&#10;0SMPpYgh7DNUUIXQZlL6oiKDfmxb4sh9W2cwROhKqR0+Y7hpZJokU2mw5thQYUvbioqf/NcomJTT&#10;Jjke6u2e7w4Pi+v8ls8KpYaDbvMJIlAX/sV/7i+tIE3j/HgmHg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Y0T7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0pcUA&#10;AADcAAAADwAAAGRycy9kb3ducmV2LnhtbESPT4vCMBTE7wt+h/AEb2tqEf90jSKCsJcVrbvg3h7N&#10;sy02LyXJavfbG0HwOMzMb5jFqjONuJLztWUFo2ECgriwuuZSwfdx+z4D4QOyxsYyKfgnD6tl722B&#10;mbY3PtA1D6WIEPYZKqhCaDMpfVGRQT+0LXH0ztYZDFG6UmqHtwg3jUyTZCIN1hwXKmxpU1Fxyf+M&#10;gnE5aZL9rt588a/D3fxndsqnhVKDfrf+ABGoC6/ws/2pFaTpC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lHSl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q0sUA&#10;AADcAAAADwAAAGRycy9kb3ducmV2LnhtbESPQWvCQBSE70L/w/IKvemmodg0dRNEELxU2mhBb4/s&#10;axKafRt2V03/fVcQPA4z8w2zKEfTizM531lW8DxLQBDXVnfcKNjv1tMMhA/IGnvLpOCPPJTFw2SB&#10;ubYX/qJzFRoRIexzVNCGMORS+rolg35mB+Lo/VhnMETpGqkdXiLc9DJNkrk02HFcaHGgVUv1b3Uy&#10;Cl6aeZ98brvVBx8dbt++s0P1Wiv19Dgu30EEGsM9fGtvtII0TeF6Jh4BW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RurS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 </w:t>
      </w:r>
      <w:r w:rsidRPr="00C31640">
        <w:rPr>
          <w:rFonts w:ascii="Hand writing Mutlu" w:hAnsi="Hand writing Mutlu"/>
          <w:b/>
          <w:color w:val="000000"/>
          <w:sz w:val="64"/>
          <w:szCs w:val="64"/>
        </w:rPr>
        <w:t>nn nn</w:t>
      </w:r>
      <w:r>
        <w:rPr>
          <w:rFonts w:ascii="Nurhan Uz" w:hAnsi="Nurhan Uz"/>
          <w:b/>
          <w:color w:val="000000"/>
          <w:sz w:val="64"/>
          <w:szCs w:val="64"/>
        </w:rPr>
        <w:t xml:space="preserve"> nn nn nn nn n</w:t>
      </w:r>
      <w:r w:rsidRPr="00C31640">
        <w:rPr>
          <w:rFonts w:ascii="Nurhan Uz" w:hAnsi="Nurhan Uz"/>
          <w:b/>
          <w:color w:val="000000"/>
          <w:sz w:val="64"/>
          <w:szCs w:val="64"/>
        </w:rPr>
        <w:t>n n</w:t>
      </w:r>
      <w:r>
        <w:rPr>
          <w:rFonts w:ascii="Nurhan Uz" w:hAnsi="Nurhan Uz"/>
          <w:b/>
          <w:color w:val="000000"/>
          <w:sz w:val="64"/>
          <w:szCs w:val="64"/>
        </w:rPr>
        <w:t>n nn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223" o:spid="_x0000_s1140" style="position:absolute;left:0;text-align:left;margin-left:13.75pt;margin-top:6.25pt;width:522.75pt;height:44.2pt;z-index:-25162598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">
            <v:group id="Group 575" o:spid="_x0000_s1141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rect id="Rectangle 57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39cQA&#10;AADcAAAADwAAAGRycy9kb3ducmV2LnhtbESPQWvCQBSE74L/YXlCb7oxoJToKkUQeii2RgWPr9nX&#10;bGr2bciumvrr3YLgcZiZb5j5srO1uFDrK8cKxqMEBHHhdMWlgv1uPXwF4QOyxtoxKfgjD8tFvzfH&#10;TLsrb+mSh1JECPsMFZgQmkxKXxiy6EeuIY7ej2sthijbUuoWrxFua5kmyVRarDguGGxoZag45Wer&#10;gH4/6Uj55vZt1nQ+3OzH1/TklXoZdG8zEIG68Aw/2u9aQZpO4P9MPA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9/XEAAAA3AAAAA8AAAAAAAAAAAAAAAAAmAIAAGRycy9k&#10;b3ducmV2LnhtbFBLBQYAAAAABAAEAPUAAACJAwAAAAA=&#10;" strokecolor="#0070c0" strokeweight="1pt">
                <v:shadow color="#868686"/>
                <v:path arrowok="t"/>
              </v:rect>
              <v:rect id="Rectangle 576" o:spid="_x0000_s1143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RyDsUA&#10;AADcAAAADwAAAGRycy9kb3ducmV2LnhtbESP3WoCMRSE74W+QzgF72rWlWpZN0qpFLYgFLUPcNgc&#10;98fNSdykuu3Tm0LBy2FmvmHy9WA6caHeN5YVTCcJCOLS6oYrBV+H96cXED4ga+wsk4If8rBePYxy&#10;zLS98o4u+1CJCGGfoYI6BJdJ6cuaDPqJdcTRO9reYIiyr6Tu8RrhppNpksylwYbjQo2O3moqT/tv&#10;o+B8bn+fZ8nH5zaUsiiqjWsXG6fU+HF4XYIINIR7+L9daAVpOoe/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HIOxQAAANwAAAAPAAAAAAAAAAAAAAAAAJgCAABkcnMv&#10;ZG93bnJldi54bWxQSwUGAAAAAAQABAD1AAAAigMAAAAA&#10;" strokecolor="#36f" strokeweight="1pt">
                <v:shadow color="#868686"/>
                <v:path arrowok="t"/>
              </v:rect>
              <v:rect id="Rectangle 577" o:spid="_x0000_s1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t7uMQA&#10;AADcAAAADwAAAGRycy9kb3ducmV2LnhtbESPQWvCQBSE7wX/w/IEb3VjqNqmriJFwR6btqC3R/Yl&#10;G82+DdlV47/vFgSPw8x8wyxWvW3EhTpfO1YwGScgiAuna64U/Hxvn19B+ICssXFMCm7kYbUcPC0w&#10;0+7KX3TJQyUihH2GCkwIbSalLwxZ9GPXEkevdJ3FEGVXSd3hNcJtI9MkmUmLNccFgy19GCpO+dkq&#10;2Bz7z3a/OeZmat9KMy8nLwfzq9Ro2K/fQQTqwyN8b++0gjSdw/+Ze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be7jEAAAA3AAAAA8AAAAAAAAAAAAAAAAAmAIAAGRycy9k&#10;b3ducmV2LnhtbFBLBQYAAAAABAAEAPUAAACJAwAAAAA=&#10;" strokecolor="red" strokeweight="1pt">
                <v:shadow color="#868686"/>
                <v:path arrowok="t"/>
              </v:rect>
            </v:group>
            <v:group id="Group 579" o:spid="_x0000_s1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<v:shape id="Freeform 580" o:spid="_x0000_s1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J4o8QA&#10;AADcAAAADwAAAGRycy9kb3ducmV2LnhtbESPQWvCQBSE70L/w/IK3nTTIBqjqxSh0EtFo4LeHtln&#10;Epp9G3a3mv57t1DwOMzMN8xy3ZtW3Mj5xrKCt3ECgri0uuFKwfHwMcpA+ICssbVMCn7Jw3r1Mlhi&#10;ru2d93QrQiUihH2OCuoQulxKX9Zk0I9tRxy9q3UGQ5SuktrhPcJNK9MkmUqDDceFGjva1FR+Fz9G&#10;waSatslu22y++OJwOz9l52JWKjV87d8XIAL14Rn+b39qBWk6h7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ieK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H48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/H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BR+P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3ieMUA&#10;AADcAAAADwAAAGRycy9kb3ducmV2LnhtbESPW4vCMBSE3wX/QziCb5p6wUvXKCIIvihr3QX37dCc&#10;bcs2JyWJ2v33mwXBx2FmvmFWm9bU4k7OV5YVjIYJCOLc6ooLBR+X/WABwgdkjbVlUvBLHjbrbmeF&#10;qbYPPtM9C4WIEPYpKihDaFIpfV6SQT+0DXH0vq0zGKJ0hdQOHxFuajlOkpk0WHFcKLGhXUn5T3Yz&#10;CqbFrE7eT9XuyF8OT8vPxTWb50r1e+32DUSgNrzCz/ZBKxhPRv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eJ4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98D8UA&#10;AADcAAAADwAAAGRycy9kb3ducmV2LnhtbESPQWvCQBSE70L/w/IK3nRjLGpTVxFB8FKpaQV7e2Rf&#10;k2D2bdhdNf57tyB4HGbmG2a+7EwjLuR8bVnBaJiAIC6srrlU8PO9GcxA+ICssbFMCm7kYbl46c0x&#10;0/bKe7rkoRQRwj5DBVUIbSalLyoy6Ie2JY7en3UGQ5SulNrhNcJNI9MkmUiDNceFCltaV1Sc8rNR&#10;8FZOmuRrV68/+dfh7v0wO+bTQqn+a7f6ABGoC8/wo73VCtJx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n3wP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PZlMUA&#10;AADcAAAADwAAAGRycy9kb3ducmV2LnhtbESPQWvCQBSE74X+h+UVvDWbarEa3YQiCL1Uaqqgt0f2&#10;mQSzb8PuVuO/dwuFHoeZ+YZZFoPpxIWcby0reElSEMSV1S3XCnbf6+cZCB+QNXaWScGNPBT548MS&#10;M22vvKVLGWoRIewzVNCE0GdS+qohgz6xPXH0TtYZDFG6WmqH1wg3nRyn6VQabDkuNNjTqqHqXP4Y&#10;Ba/1tEu/Nu3qk48ON/P97FC+VUqNnob3BYhAQ/gP/7U/tILxZAK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09mU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B4M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GsP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kHg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shape id="Freeform 587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R6DMUA&#10;AADcAAAADwAAAGRycy9kb3ducmV2LnhtbESPQWvCQBSE74X+h+UVetONVlJNsxERhF6UNiro7ZF9&#10;TYLZt2F3q+m/7xaEHoeZ+YbJl4PpxJWcby0rmIwTEMSV1S3XCg77zWgOwgdkjZ1lUvBDHpbF40OO&#10;mbY3/qRrGWoRIewzVNCE0GdS+qohg35se+LofVlnMETpaqkd3iLcdHKaJKk02HJcaLCndUPVpfw2&#10;CmZ12iUfu3a95bPD3eI4P5WvlVLPT8PqDUSgIfyH7+13rWD6ksL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HoM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fl8UA&#10;AADcAAAADwAAAGRycy9kb3ducmV2LnhtbESPT4vCMBTE7wt+h/AEb2uqu/inGkWEhb2srFVBb4/m&#10;2Rabl5JE7X57Iyx4HGbmN8x82Zpa3Mj5yrKCQT8BQZxbXXGhYL/7ep+A8AFZY22ZFPyRh+Wi8zbH&#10;VNs7b+mWhUJECPsUFZQhNKmUPi/JoO/bhjh6Z+sMhihdIbXDe4SbWg6TZCQNVhwXSmxoXVJ+ya5G&#10;wWcxqpPfTbX+4ZPDzfQwOWbjXKlet13NQARqwyv83/7WCoYfY3i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6N+X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L5cEA&#10;AADcAAAADwAAAGRycy9kb3ducmV2LnhtbERPTYvCMBC9C/6HMIK3NdUVdatRRFjwoqx1F9bb0Ixt&#10;sZmUJGr99+YgeHy878WqNbW4kfOVZQXDQQKCOLe64kLB7/H7YwbCB2SNtWVS8CAPq2W3s8BU2zsf&#10;6JaFQsQQ9ikqKENoUil9XpJBP7ANceTO1hkMEbpCaof3GG5qOUqSiTRYcWwosaFNSfkluxoF42JS&#10;Jz/7arPjk8P919/sP5vmSvV77XoOIlAb3uKXe6sVjD7j2ngmH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3S+X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vufsUA&#10;AADcAAAADwAAAGRycy9kb3ducmV2LnhtbESPT4vCMBTE78J+h/AWvGnqH1ztGkUEwYuydndBb4/m&#10;bVtsXkoStX57syB4HGbmN8x82ZpaXMn5yrKCQT8BQZxbXXGh4Od705uC8AFZY22ZFNzJw3Lx1plj&#10;qu2ND3TNQiEihH2KCsoQmlRKn5dk0PdtQxy9P+sMhihdIbXDW4SbWg6TZCINVhwXSmxoXVJ+zi5G&#10;wbiY1MnXvlrv+ORwP/udHrOPXKnue7v6BBGoDa/ws73VCoajGfyf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O+5+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c0ns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Pn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BzSe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uRBcQA&#10;AADcAAAADwAAAGRycy9kb3ducmV2LnhtbESPQYvCMBSE78L+h/AWvGmqiLpdoyyC4EXR6oLeHs3b&#10;tmzzUpKo9d8bQfA4zMw3zGzRmlpcyfnKsoJBPwFBnFtdcaHgeFj1piB8QNZYWyYFd/KwmH90Zphq&#10;e+M9XbNQiAhhn6KCMoQmldLnJRn0fdsQR+/POoMhSldI7fAW4aaWwyQZS4MVx4USG1qWlP9nF6Ng&#10;VIzrZLetlhs+O9x+/U5P2SRXqvvZ/nyDCNSGd/jVXmsFw9EA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LkQX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kPcsUA&#10;AADcAAAADwAAAGRycy9kb3ducmV2LnhtbESPQWvCQBSE7wX/w/IK3uqmQaxGN0GEgheljQp6e2Rf&#10;k9Ds27C71fjvu4WCx2FmvmFWxWA6cSXnW8sKXicJCOLK6pZrBcfD+8schA/IGjvLpOBOHop89LTC&#10;TNsbf9K1DLWIEPYZKmhC6DMpfdWQQT+xPXH0vqwzGKJ0tdQObxFuOpkmyUwabDkuNNjTpqHqu/wx&#10;Cqb1rEs+9u1mxxeH+8Vpfi7fKqXGz8N6CSLQEB7h//ZWK0inKfyd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mQ9y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q6cUA&#10;AADcAAAADwAAAGRycy9kb3ducmV2LnhtbESPT2vCQBTE74LfYXkFb82mKv5JXUUEoZeKxhbs7ZF9&#10;TUKzb8PuqvHbu0LB4zAzv2EWq8404kLO15YVvCUpCOLC6ppLBV/H7esMhA/IGhvLpOBGHlbLfm+B&#10;mbZXPtAlD6WIEPYZKqhCaDMpfVGRQZ/Yljh6v9YZDFG6UmqH1wg3jRym6UQarDkuVNjSpqLiLz8b&#10;BeNy0qT7Xb355B+Hu/n37JRPC6UGL936HUSgLjzD/+0PrWA4HsHjTD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1arp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ncUA&#10;AADcAAAADwAAAGRycy9kb3ducmV2LnhtbESPQWvCQBSE74X+h+UJvdWNEqymbkIRhF6UNrZgb4/s&#10;Mwlm34bdVeO/7wqCx2FmvmGWxWA6cSbnW8sKJuMEBHFldcu1gp/d+nUOwgdkjZ1lUnAlD0X+/LTE&#10;TNsLf9O5DLWIEPYZKmhC6DMpfdWQQT+2PXH0DtYZDFG6WmqHlwg3nZwmyUwabDkuNNjTqqHqWJ6M&#10;grSedcnXtl1t+M/hdvE735dvlVIvo+HjHUSgITzC9/anVjBNU7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PDKd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XBsUA&#10;AADcAAAADwAAAGRycy9kb3ducmV2LnhtbESPQWvCQBSE74X+h+UVvDWbirUa3YQiCL1Uaqqgt0f2&#10;mQSzb8PuVuO/dwuFHoeZ+YZZFoPpxIWcby0reElSEMSV1S3XCnbf6+cZCB+QNXaWScGNPBT548MS&#10;M22vvKVLGWoRIewzVNCE0GdS+qohgz6xPXH0TtYZDFG6WmqH1wg3nRyn6VQabDkuNNjTqqHqXP4Y&#10;BZN62qVfm3b1yUeHm/l+dijfKqVGT8P7AkSgIfyH/9ofWsF48gq/Z+IR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cJcGxQAAANwAAAAPAAAAAAAAAAAAAAAAAJgCAABkcnMv&#10;ZG93bnJldi54bWxQSwUGAAAAAAQABAD1AAAAigMAAAAA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GVccA&#10;AADcAAAADwAAAGRycy9kb3ducmV2LnhtbESP3WrCQBSE7wu+w3IE7+rGUCSkrlLFlmipWPtzfZo9&#10;JsHs2ZBdTXz7rlDo5TAz3zCzRW9qcaHWVZYVTMYRCOLc6ooLBZ8fz/cJCOeRNdaWScGVHCzmg7sZ&#10;ptp2/E6Xgy9EgLBLUUHpfZNK6fKSDLqxbYiDd7StQR9kW0jdYhfgppZxFE2lwYrDQokNrUrKT4ez&#10;UZD8nLvVbv/29fq9XWbryTXeJNmLUqNh//QIwlPv/8N/7UwriB+mcDs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+whlXHAAAA3AAAAA8AAAAAAAAAAAAAAAAAmAIAAGRy&#10;cy9kb3ducmV2LnhtbFBLBQYAAAAABAAEAPUAAACMAwAAAAA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shape id="Freeform 599" o:spid="_x0000_s1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4mMIA&#10;AADcAAAADwAAAGRycy9kb3ducmV2LnhtbERPz2vCMBS+C/4P4Q1203RFXK1GkcJgl8lWFfT2aN7a&#10;sOalJJl2//1yGOz48f3e7Ebbixv5YBwreJpnIIgbpw23Ck7Hl1kBIkRkjb1jUvBDAXbb6WSDpXZ3&#10;/qBbHVuRQjiUqKCLcSilDE1HFsPcDcSJ+3TeYkzQt1J7vKdw28s8y5bSouHU0OFAVUfNV/1tFSza&#10;ZZ+9H0z1xlePh9W5uNTPjVKPD+N+DSLSGP/Ff+5XrSBfpLXpTD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TiYwgAAANw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A8QA&#10;AADcAAAADwAAAGRycy9kb3ducmV2LnhtbESPT4vCMBTE74LfIbwFb5quiH+qUURY8KJodWG9PZq3&#10;bdnmpSRZrd/eCILHYWZ+wyxWranFlZyvLCv4HCQgiHOrKy4UnE9f/SkIH5A11pZJwZ08rJbdzgJT&#10;bW98pGsWChEh7FNUUIbQpFL6vCSDfmAb4uj9WmcwROkKqR3eItzUcpgkY2mw4rhQYkObkvK/7N8o&#10;GBXjOjnsq82OLw73s+/pTzbJlep9tOs5iEBteIdf7a1WMBzN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9nQP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6iQ8EA&#10;AADcAAAADwAAAGRycy9kb3ducmV2LnhtbERPy4rCMBTdC/5DuIK7MVXGx1SjiDDgRhnrDIy7S3Nt&#10;i81NSaLWvzcLweXhvBer1tTiRs5XlhUMBwkI4tzqigsFv8fvjxkIH5A11pZJwYM8rJbdzgJTbe98&#10;oFsWChFD2KeooAyhSaX0eUkG/cA2xJE7W2cwROgKqR3eY7ip5ShJJtJgxbGhxIY2JeWX7GoUfBaT&#10;OvnZV5sdnxzuv/5m/9k0V6rfa9dzEIHa8Ba/3FutYDSO8+OZe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eokPBAAAA3AAAAA8AAAAAAAAAAAAAAAAAmAIAAGRycy9kb3du&#10;cmV2LnhtbFBLBQYAAAAABAAEAPUAAACG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IH2MQA&#10;AADcAAAADwAAAGRycy9kb3ducmV2LnhtbESPT4vCMBTE74LfITzBm6aKf7tGEUHwoqx1F9zbo3nb&#10;lm1eShK1++03C4LHYWZ+w6w2ranFnZyvLCsYDRMQxLnVFRcKPi77wQKED8gaa8uk4Jc8bNbdzgpT&#10;bR98pnsWChEh7FNUUIbQpFL6vCSDfmgb4uh9W2cwROkKqR0+ItzUcpwkM2mw4rhQYkO7kvKf7GYU&#10;TIpZnbyfqt2Rvxyelp+LazbPler32u0biEBteIWf7YNWMJ6O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B9jEAAAA3A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Zr8UA&#10;AADcAAAADwAAAGRycy9kb3ducmV2LnhtbESPQWvCQBSE70L/w/IK3nRjsGpTVxFB8FKpaQV7e2Rf&#10;k2D2bdhdNf57tyB4HGbmG2a+7EwjLuR8bVnBaJiAIC6srrlU8PO9GcxA+ICssbFMCm7kYbl46c0x&#10;0/bKe7rkoRQRwj5DBVUIbSalLyoy6Ie2JY7en3UGQ5SulNrhNcJNI9MkmUiDNceFCltaV1Sc8rNR&#10;MC4nTfK1q9ef/Otw936YHfNpoVT/tVt9gAjUhWf40d5qBelbCv9n4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Jmv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8NMUA&#10;AADcAAAADwAAAGRycy9kb3ducmV2LnhtbESPT2sCMRTE7wW/Q3iCt5r1T62uRhFB8KLYrUJ7e2ye&#10;u4ublyWJun77plDocZiZ3zCLVWtqcSfnK8sKBv0EBHFudcWFgtPn9nUKwgdkjbVlUvAkD6tl52WB&#10;qbYP/qB7FgoRIexTVFCG0KRS+rwkg75vG+LoXawzGKJ0hdQOHxFuajlMkok0WHFcKLGhTUn5NbsZ&#10;BeNiUifHQ7XZ87fDw+w8/crec6V63XY9BxGoDf/hv/ZOKxi+jeD3TDw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Dw0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<v:shape id="Freeform 606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28UA&#10;AADcAAAADwAAAGRycy9kb3ducmV2LnhtbESPT2vCQBTE74LfYXkFb82m4t/UVUQQeqlobMHeHtnX&#10;JDT7NuyuGr+9KxQ8DjPzG2ax6kwjLuR8bVnBW5KCIC6srrlU8HXcvs5A+ICssbFMCm7kYbXs9xaY&#10;aXvlA13yUIoIYZ+hgiqENpPSFxUZ9IltiaP3a53BEKUrpXZ4jXDTyGGaTqTBmuNChS1tKir+8rNR&#10;MConTbrf1ZtP/nG4m3/PTvm0UGrw0q3fQQTqwjP83/7QCobjMTzOx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qQHbxQAAANw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/Xs8YA&#10;AADdAAAADwAAAGRycy9kb3ducmV2LnhtbESPQUsDMRCF74L/IYzQm00sZa1r0yKFQi8W3SrobdiM&#10;u4ubyZKk7frvnUOhtxnem/e+Wa5H36sTxdQFtvAwNaCI6+A6bix8HLb3C1ApIzvsA5OFP0qwXt3e&#10;LLF04czvdKpyoySEU4kW2pyHUutUt+QxTcNALNpPiB6zrLHRLuJZwn2vZ8YU2mPH0tDiQJuW6t/q&#10;6C3Mm6I3b/tu88rfEfdPn4uv6rG2dnI3vjyDyjTmq/lyvXOCXxjhl2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x/Xs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NyKMMA&#10;AADdAAAADwAAAGRycy9kb3ducmV2LnhtbERPTWsCMRC9F/wPYYTeaqKU1W6NIoLQS0VXC3obNtPd&#10;xc1kSVLd/ntTKHibx/uc+bK3rbiSD41jDeORAkFcOtNwpeF42LzMQISIbLB1TBp+KcByMXiaY27c&#10;jfd0LWIlUgiHHDXUMXa5lKGsyWIYuY44cd/OW4wJ+koaj7cUbls5USqTFhtODTV2tK6pvBQ/VsNr&#10;lbVqt23Wn3z2uH37mp2Kaan187BfvYOI1MeH+N/9YdL8TI3h75t0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NyK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sX8MA&#10;AADdAAAADwAAAGRycy9kb3ducmV2LnhtbERP32vCMBB+F/wfwgm+aaJI13VGGcJgL8rWbaBvR3Nr&#10;i82lJJnW/34ZDHy7j+/nrbeD7cSFfGgda1jMFQjiypmWaw2fHy+zHESIyAY7x6ThRgG2m/FojYVx&#10;V36nSxlrkUI4FKihibEvpAxVQxbD3PXEift23mJM0NfSeLymcNvJpVKZtNhyamiwp11D1bn8sRpW&#10;ddapt0O72/PJ4+HxKz+WD5XW08nw/AQi0hDv4n/3q0nzM7WEv2/SC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HsX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1JxMMA&#10;AADdAAAADwAAAGRycy9kb3ducmV2LnhtbERPTWsCMRC9F/wPYQRvNVHLVlejiCD0UtFtC3obNtPd&#10;pZvJkqS6/feNUOhtHu9zVpvetuJKPjSONUzGCgRx6UzDlYb3t/3jHESIyAZbx6ThhwJs1oOHFebG&#10;3fhE1yJWIoVwyFFDHWOXSxnKmiyGseuIE/fpvMWYoK+k8XhL4baVU6UyabHh1FBjR7uayq/i22p4&#10;qrJWHQ/N7pUvHg+Lj/m5eC61Hg377RJEpD7+i//cLybNz9QM7t+k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1Jx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RsMMA&#10;AADdAAAADwAAAGRycy9kb3ducmV2LnhtbERPTWsCMRC9F/wPYQRvNbHIardGKULBS6WuFvQ2bKa7&#10;i5vJkqS6/feNIHibx/ucxaq3rbiQD41jDZOxAkFcOtNwpeGw/3iegwgR2WDrmDT8UYDVcvC0wNy4&#10;K+/oUsRKpBAOOWqoY+xyKUNZk8Uwdh1x4n6ctxgT9JU0Hq8p3LbyRalMWmw4NdTY0bqm8lz8Wg3T&#10;KmvV17ZZf/LJ4/b1e34sZqXWo2H//gYiUh8f4rt7Y9L8TE3h9k06QS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TRs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 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1605" o:spid="_x0000_s1178" style="position:absolute;left:0;text-align:left;margin-left:13.75pt;margin-top:6.25pt;width:522.75pt;height:44.2pt;z-index:-2516249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">
            <v:group id="Group 575" o:spid="_x0000_s1179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SWd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5Mo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XSWdMQAAADdAAAA&#10;DwAAAAAAAAAAAAAAAACqAgAAZHJzL2Rvd25yZXYueG1sUEsFBgAAAAAEAAQA+gAAAJsDAAAAAA==&#10;">
              <v:rect id="Rectangle 578" o:spid="_x0000_s11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R1jsMA&#10;AADdAAAADwAAAGRycy9kb3ducmV2LnhtbERPTWvCQBC9F/wPyxR6q5t6SCW6SikIHqTWqOBxzI7Z&#10;aHY2ZFeN/npXKPQ2j/c542lna3Gh1leOFXz0ExDEhdMVlwo269n7EIQPyBprx6TgRh6mk97LGDPt&#10;rryiSx5KEUPYZ6jAhNBkUvrCkEXfdw1x5A6utRgibEupW7zGcFvLQZKk0mLFscFgQ9+GilN+tgro&#10;uKQd5T/3vZnReXu3i9/05JV6e+2+RiACdeFf/Oee6zg/TT7h+U08QU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R1jsMAAADdAAAADwAAAAAAAAAAAAAAAACYAgAAZHJzL2Rv&#10;d25yZXYueG1sUEsFBgAAAAAEAAQA9QAAAIgDAAAAAA==&#10;" strokecolor="#0070c0" strokeweight="1pt">
                <v:shadow color="#868686"/>
                <v:path arrowok="t"/>
              </v:rect>
              <v:rect id="Rectangle 576" o:spid="_x0000_s1181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FkZccA&#10;AADdAAAADwAAAGRycy9kb3ducmV2LnhtbESP0UoDMRBF3wX/IYzgm01saZW1aRFLYQuCtPoBw2bc&#10;3bqZpJu0Xfv1nQfBtxnunXvPzJeD79SJ+tQGtvA4MqCIq+Bari18fa4fnkGljOywC0wWfinBcnF7&#10;M8fChTNv6bTLtZIQTgVaaHKOhdapashjGoVILNp36D1mWftaux7PEu47PTZmpj22LA0NRnprqPrZ&#10;Hb2Fw2F/mU7M5uM9V7os61XcP62itfd3w+sLqExD/jf/XZdO8GdGcOUbGUE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hZGXHAAAA3QAAAA8AAAAAAAAAAAAAAAAAmAIAAGRy&#10;cy9kb3ducmV2LnhtbFBLBQYAAAAABAAEAPUAAACMAwAAAAA=&#10;" strokecolor="#36f" strokeweight="1pt">
                <v:shadow color="#868686"/>
                <v:path arrowok="t"/>
              </v:rect>
              <v:rect id="Rectangle 57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ZckcMA&#10;AADdAAAADwAAAGRycy9kb3ducmV2LnhtbERPTWvCQBC9C/6HZYTedGNprUZXkaLQHpsq6G3ITrLR&#10;7GzIrhr/vVsoeJvH+5zFqrO1uFLrK8cKxqMEBHHudMWlgt3vdjgF4QOyxtoxKbiTh9Wy31tgqt2N&#10;f+iahVLEEPYpKjAhNKmUPjdk0Y9cQxy5wrUWQ4RtKXWLtxhua/maJBNpseLYYLChT0P5ObtYBZtT&#10;990cNqfMvNtZYT6K8dvR7JV6GXTrOYhAXXiK/91fOs6fJDP4+y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ZckcMAAADdAAAADwAAAAAAAAAAAAAAAACYAgAAZHJzL2Rv&#10;d25yZXYueG1sUEsFBgAAAAAEAAQA9QAAAIgDAAAAAA==&#10;" strokecolor="red" strokeweight="1pt">
                <v:shadow color="#868686"/>
                <v:path arrowok="t"/>
              </v:rect>
            </v:group>
            <v:group id="Group 579" o:spid="_x0000_s118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g9R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Ag9RscAAADd&#10;AAAADwAAAAAAAAAAAAAAAACqAgAAZHJzL2Rvd25yZXYueG1sUEsFBgAAAAAEAAQA+gAAAJ4DAAAA&#10;AA==&#10;">
              <v:shape id="Freeform 580" o:spid="_x0000_s1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rk9cQA&#10;AADdAAAADwAAAGRycy9kb3ducmV2LnhtbERPTWvCQBC9F/wPywi91U1KSTVmIyIUeqnYtILehuyY&#10;BLOzYXer6b93CwVv83ifU6xG04sLOd9ZVpDOEhDEtdUdNwq+v96e5iB8QNbYWyYFv+RhVU4eCsy1&#10;vfInXarQiBjCPkcFbQhDLqWvWzLoZ3YgjtzJOoMhQtdI7fAaw00vn5MkkwY7jg0tDrRpqT5XP0bB&#10;S5P1yW7bbT746HC72M8P1Wut1ON0XC9BBBrDXfzvftdxfpam8PdNPEG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K5PX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1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6gsQA&#10;AADdAAAADwAAAGRycy9kb3ducmV2LnhtbERPTWvCQBC9C/0PyxR6041S0hjdhCIUvChtqqC3ITtN&#10;QrOzYXfV+O+7hUJv83ifsy5H04srOd9ZVjCfJSCIa6s7bhQcPt+mGQgfkDX2lknBnTyUxcNkjbm2&#10;N/6gaxUaEUPY56igDWHIpfR1Swb9zA7EkfuyzmCI0DVSO7zFcNPLRZKk0mDHsaHFgTYt1d/VxSh4&#10;btI+ed93mx2fHe6Xx+xUvdRKPT2OrysQgcbwL/5zb3Wcn84X8PtNPEE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YeoL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1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TfGcQA&#10;AADdAAAADwAAAGRycy9kb3ducmV2LnhtbERPTWvCQBC9F/wPyxR6042tpBpdRYRCL4Y2KuhtyI5J&#10;aHY27G5N+u+7BaG3ebzPWW0G04obOd9YVjCdJCCIS6sbrhQcD2/jOQgfkDW2lknBD3nYrEcPK8y0&#10;7fmTbkWoRAxhn6GCOoQuk9KXNRn0E9sRR+5qncEQoaukdtjHcNPK5yRJpcGGY0ONHe1qKr+Kb6Ng&#10;VqVt8pE3uz1fHOaL0/xcvJZKPT0O2yWIQEP4F9/d7zrOT6cv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U3xn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1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1HbcMA&#10;AADdAAAADwAAAGRycy9kb3ducmV2LnhtbERPTYvCMBC9L/gfwgh7W1NFqnaNIoKwlxWtu+DehmZs&#10;i82kJFG7/94Igrd5vM+ZLzvTiCs5X1tWMBwkIIgLq2suFfwcNh9TED4ga2wsk4J/8rBc9N7mmGl7&#10;4z1d81CKGMI+QwVVCG0mpS8qMugHtiWO3Mk6gyFCV0rt8BbDTSNHSZJKgzXHhgpbWldUnPOLUTAu&#10;0ybZbev1N/853M5+p8d8Uij13u9WnyACdeElfrq/dJyfDsfw+Ca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1Hb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i9sQA&#10;AADdAAAADwAAAGRycy9kb3ducmV2LnhtbERPTWvCQBC9F/wPyxR6042lphpdRYRCL4Y2KuhtyI5J&#10;aHY27G5N+u+7BaG3ebzPWW0G04obOd9YVjCdJCCIS6sbrhQcD2/jOQgfkDW2lknBD3nYrEcPK8y0&#10;7fmTbkWoRAxhn6GCOoQuk9KXNRn0E9sRR+5qncEQoaukdtjHcNPK5yRJpcGGY0ONHe1qKr+Kb6Pg&#10;pUrb5CNvdnu+OMwXp/m5eC2VenoctksQgYbwL76733Wcn05n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x4v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N8gcQA&#10;AADdAAAADwAAAGRycy9kb3ducmV2LnhtbERPTWvCQBC9C/6HZYTedGMpaYxuggiFXiptWkFvQ3ZM&#10;gtnZsLvV9N93CwVv83ifsylH04srOd9ZVrBcJCCIa6s7bhR8fb7MMxA+IGvsLZOCH/JQFtPJBnNt&#10;b/xB1yo0Ioawz1FBG8KQS+nrlgz6hR2II3e2zmCI0DVSO7zFcNPLxyRJpcGOY0OLA+1aqi/Vt1Hw&#10;1KR98r7vdm98crhfHbJj9Vwr9TAbt2sQgcZwF/+7X3Wcny5T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jfIH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19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+GlMs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3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4aUywwAAAN0AAAAP&#10;AAAAAAAAAAAAAAAAAKoCAABkcnMvZG93bnJldi54bWxQSwUGAAAAAAQABAD6AAAAmgMAAAAA&#10;">
              <v:shape id="Freeform 587" o:spid="_x0000_s1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NaMYA&#10;AADdAAAADwAAAGRycy9kb3ducmV2LnhtbESPQWvCQBCF7wX/wzJCb3WjlNRGVxFB6KXSRgvtbciO&#10;STA7G3a3mv77zkHwNsN78943y/XgOnWhEFvPBqaTDBRx5W3LtYHjYfc0BxUTssXOMxn4owjr1ehh&#10;iYX1V/6kS5lqJSEcCzTQpNQXWseqIYdx4nti0U4+OEyyhlrbgFcJd52eZVmuHbYsDQ32tG2oOpe/&#10;zsBznXfZx77dvvNPwP3r1/y7fKmMeRwPmwWoREO6m2/Xb1bw86ngyjcygl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BNa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zo88QA&#10;AADdAAAADwAAAGRycy9kb3ducmV2LnhtbERPTWvCQBC9C/6HZYTedGMpaUxdRQIFLxWbtqC3ITtN&#10;gtnZsLvG9N+7hUJv83ifs96OphMDOd9aVrBcJCCIK6tbrhV8frzOMxA+IGvsLJOCH/Kw3Uwna8y1&#10;vfE7DWWoRQxhn6OCJoQ+l9JXDRn0C9sTR+7bOoMhQldL7fAWw00nH5MklQZbjg0N9lQ0VF3Kq1Hw&#10;VKddcjy0xRufHR5WX9mpfK6UepiNuxcQgcbwL/5z73Wcny5X8PtNPEF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86PP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qL08YA&#10;AADdAAAADwAAAGRycy9kb3ducmV2LnhtbESPQWvCQBCF7wX/wzJCb3VTKammriKC0EvFRgW9Ddlp&#10;EpqdDbtbTf+9cyj0NsN78943i9XgOnWlEFvPBp4nGSjiytuWawPHw/ZpBiomZIudZzLwSxFWy9HD&#10;Agvrb/xJ1zLVSkI4FmigSakvtI5VQw7jxPfEon354DDJGmptA94k3HV6mmW5dtiyNDTY06ah6rv8&#10;cQZe6rzL9rt288GXgLv5aXYuXytjHsfD+g1UoiH9m/+u363g51Phl29kBL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qL0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YuSMQA&#10;AADdAAAADwAAAGRycy9kb3ducmV2LnhtbERPTWvCQBC9C/0PyxR6041S0hjdhCIUvChtqqC3ITtN&#10;QrOzYXfV+O+7hUJv83ifsy5H04srOd9ZVjCfJSCIa6s7bhQcPt+mGQgfkDX2lknBnTyUxcNkjbm2&#10;N/6gaxUaEUPY56igDWHIpfR1Swb9zA7EkfuyzmCI0DVSO7zFcNPLRZKk0mDHsaHFgTYt1d/VxSh4&#10;btI+ed93mx2fHe6Xx+xUvdRKPT2OrysQgcbwL/5zb3Wcny7m8PtNPEE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mLkj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wP8QA&#10;AADdAAAADwAAAGRycy9kb3ducmV2LnhtbERPTWvCQBC9F/wPywi91Y2hpBqzERGEXiptWkFvQ3ZM&#10;gtnZsLvV9N93CwVv83ifU6xH04srOd9ZVjCfJSCIa6s7bhR8fe6eFiB8QNbYWyYFP+RhXU4eCsy1&#10;vfEHXavQiBjCPkcFbQhDLqWvWzLoZ3YgjtzZOoMhQtdI7fAWw00v0yTJpMGOY0OLA21bqi/Vt1Hw&#10;3GR98r7vtm98crhfHhbH6qVW6nE6blYgAo3hLv53v+o4P0tT+Psmni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0sD/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VpMQA&#10;AADdAAAADwAAAGRycy9kb3ducmV2LnhtbERPTWvCQBC9F/oflin0phutpJpmIyIIvShtVNDbkJ0m&#10;wexs2N1q+u+7BaG3ebzPyZeD6cSVnG8tK5iMExDEldUt1woO+81oDsIHZI2dZVLwQx6WxeNDjpm2&#10;N/6kaxlqEUPYZ6igCaHPpPRVQwb92PbEkfuyzmCI0NVSO7zFcNPJaZKk0mDLsaHBntYNVZfy2yiY&#10;1WmXfOza9ZbPDneL4/xUvlZKPT8NqzcQgYbwL76733Wcn05f4O+beII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4FaT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GN0MQA&#10;AADdAAAADwAAAGRycy9kb3ducmV2LnhtbERPTWvCQBC9C/0Pywi96UaRNKZuQhEKvVRs2oK9Ddkx&#10;CWZnw+5W03/vCkJv83ifsylH04szOd9ZVrCYJyCIa6s7bhR8fb7OMhA+IGvsLZOCP/JQFg+TDeba&#10;XviDzlVoRAxhn6OCNoQhl9LXLRn0czsQR+5oncEQoWukdniJ4aaXyyRJpcGOY0OLA21bqk/Vr1Gw&#10;atI+2e+67Tv/ONytv7ND9VQr9TgdX55BBBrDv/juftNxfrpcwe2beIIs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RjdD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19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0oS8QA&#10;AADdAAAADwAAAGRycy9kb3ducmV2LnhtbERPTWvCQBC9F/oflin0phulpppmIyIIvShtVNDbkJ0m&#10;wexs2N1q+u+7BaG3ebzPyZeD6cSVnG8tK5iMExDEldUt1woO+81oDsIHZI2dZVLwQx6WxeNDjpm2&#10;N/6kaxlqEUPYZ6igCaHPpPRVQwb92PbEkfuyzmCI0NVSO7zFcNPJaZKk0mDLsaHBntYNVZfy2yh4&#10;qdMu+di16y2fHe4Wx/mpfK2Uen4aVm8gAg3hX3x3v+s4P53O4O+beII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dKEv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19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+2PMQA&#10;AADdAAAADwAAAGRycy9kb3ducmV2LnhtbERPTWvCQBC9C/0PyxR6002lpGnqJoggeKnYaEFvQ3aa&#10;hGZnw+6q6b93CwVv83ifsyhH04sLOd9ZVvA8S0AQ11Z33Cg47NfTDIQPyBp7y6TglzyUxcNkgbm2&#10;V/6kSxUaEUPY56igDWHIpfR1Swb9zA7Ekfu2zmCI0DVSO7zGcNPLeZKk0mDHsaHFgVYt1T/V2Sh4&#10;adI+2W271QefHG7fvrJj9Vor9fQ4Lt9BBBrDXfzv3ug4P52n8PdNPEE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Ptjz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20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MTp8MA&#10;AADdAAAADwAAAGRycy9kb3ducmV2LnhtbERPTYvCMBC9C/6HMMLeNFWWql2jiCDsZcWtu+DehmZs&#10;i82kJFHrvzfCgrd5vM9ZrDrTiCs5X1tWMB4lIIgLq2suFfwctsMZCB+QNTaWScGdPKyW/d4CM21v&#10;/E3XPJQihrDPUEEVQptJ6YuKDPqRbYkjd7LOYIjQlVI7vMVw08hJkqTSYM2xocKWNhUV5/xiFLyX&#10;aZPsd/Xmi/8c7ua/s2M+LZR6G3TrDxCBuvAS/7s/dZyfTqb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MTp8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BydMgA&#10;AADdAAAADwAAAGRycy9kb3ducmV2LnhtbESPQU/DMAyF70j8h8hIu7F0PUxVWTbBBKjbBILBdjaN&#10;aSsap2qytfv3+IDEzdZ7fu/zYjW6Vp2pD41nA7NpAoq49LbhysDnx9NtBipEZIutZzJwoQCr5fXV&#10;AnPrB36n8z5WSkI45GigjrHLtQ5lTQ7D1HfEon373mGUta+07XGQcNfqNEnm2mHD0lBjR+uayp/9&#10;yRnIvk7D+vXt5bA7bh+Kx9kl3WTFszGTm/H+DlSkMf6b/64LK/jzVHDlGxlBL3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wHJ0yAAAAN0AAAAPAAAAAAAAAAAAAAAAAJgCAABk&#10;cnMvZG93bnJldi54bWxQSwUGAAAAAAQABAD1AAAAjQMAAAAA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20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15eZsUAAADdAAAADwAAAGRycy9kb3ducmV2LnhtbERPTWvCQBC9F/wPywi9&#10;NZtYGmrMKiJWPIRCVSi9DdkxCWZnQ3abxH/fLRR6m8f7nHwzmVYM1LvGsoIkikEQl1Y3XCm4nN+e&#10;XkE4j6yxtUwK7uRgs5495JhpO/IHDSdfiRDCLkMFtfddJqUrazLoItsRB+5qe4M+wL6SuscxhJtW&#10;LuI4lQYbDg01drSrqbydvo2Cw4jj9jnZD8Xturt/nV/eP4uElHqcT9sVCE+T/xf/uY86zE8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eXmbFAAAA3QAA&#10;AA8AAAAAAAAAAAAAAAAAqgIAAGRycy9kb3ducmV2LnhtbFBLBQYAAAAABAAEAPoAAACcAwAAAAA=&#10;">
              <v:shape id="Freeform 599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dDscA&#10;AADdAAAADwAAAGRycy9kb3ducmV2LnhtbESPQWvCQBCF7wX/wzJCb3VTK6mmriJCoZdKm1bQ25Cd&#10;JqHZ2bC71fjvnYPQ2wzvzXvfLNeD69SJQmw9G3icZKCIK29brg18f70+zEHFhGyx80wGLhRhvRrd&#10;LbGw/syfdCpTrSSEY4EGmpT6QutYNeQwTnxPLNqPDw6TrKHWNuBZwl2np1mWa4ctS0ODPW0bqn7L&#10;P2dgVudd9rFrt+98DLhb7OeH8rky5n48bF5AJRrSv/l2/WYFP38SfvlGRt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zHQ7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+4lcQA&#10;AADdAAAADwAAAGRycy9kb3ducmV2LnhtbERPTWvCQBC9F/wPyxR6042tpBpdRYRCL4Y2KuhtyI5J&#10;aHY27G5N+u+7BaG3ebzPWW0G04obOd9YVjCdJCCIS6sbrhQcD2/jOQgfkDW2lknBD3nYrEcPK8y0&#10;7fmTbkWoRAxhn6GCOoQuk9KXNRn0E9sRR+5qncEQoaukdtjHcNPK5yRJpcGGY0ONHe1qKr+Kb6Ng&#10;VqVt8pE3uz1fHOaL0/xcvJZKPT0O2yWIQEP4F9/d7zrOT1+m8PdNPEG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/uJX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0m4sQA&#10;AADdAAAADwAAAGRycy9kb3ducmV2LnhtbERPTWvCQBC9F/oflin0phutpJpmIyIIvShtVNDbkJ0m&#10;wexs2N1q+u+7BaG3ebzPyZeD6cSVnG8tK5iMExDEldUt1woO+81oDsIHZI2dZVLwQx6WxeNDjpm2&#10;N/6kaxlqEUPYZ6igCaHPpPRVQwb92PbEkfuyzmCI0NVSO7zFcNPJaZKk0mDLsaHBntYNVZfy2yiY&#10;1WmXfOza9ZbPDneL4/xUvlZKPT8NqzcQgYbwL76733Wcn75M4e+beII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tJuL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GDecMA&#10;AADdAAAADwAAAGRycy9kb3ducmV2LnhtbERPTWvCQBC9C/6HZQRvddNaoo2uUgTBS0XTCvY2ZMck&#10;NDsbdleN/94VCt7m8T5nvuxMIy7kfG1ZwesoAUFcWF1zqeDne/0yBeEDssbGMim4kYflot+bY6bt&#10;lfd0yUMpYgj7DBVUIbSZlL6oyKAf2ZY4cifrDIYIXSm1w2sMN418S5JUGqw5NlTY0qqi4i8/GwXv&#10;Zdoku229+uJfh9uPw/SYTwqlhoPucwYiUBee4n/3Rsf56XgM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GDe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bDcQA&#10;AADdAAAADwAAAGRycy9kb3ducmV2LnhtbERPTWvCQBC9C/6HZYTedFMrqY3ZiAiFXio2rWBvQ3ZM&#10;QrOzYXer6b/vCoK3ebzPydeD6cSZnG8tK3icJSCIK6tbrhV8fb5OlyB8QNbYWSYFf+RhXYxHOWba&#10;XviDzmWoRQxhn6GCJoQ+k9JXDRn0M9sTR+5kncEQoauldniJ4aaT8yRJpcGWY0ODPW0bqn7KX6Ng&#10;Uaddst+123f+drh7OSyP5XOl1MNk2KxABBrCXXxzv+k4P31awPWbeII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IGw3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S+lsQA&#10;AADdAAAADwAAAGRycy9kb3ducmV2LnhtbERPTWvCQBC9F/oflil4q5tqG210FRGEXhSbKtjbkB2T&#10;0Oxs2F01/ntXKHibx/uc6bwzjTiT87VlBW/9BARxYXXNpYLdz+p1DMIHZI2NZVJwJQ/z2fPTFDNt&#10;L/xN5zyUIoawz1BBFUKbSemLigz6vm2JI3e0zmCI0JVSO7zEcNPIQZKk0mDNsaHClpYVFX/5ySh4&#10;L9Mm2W7q5Zp/HW4+9+NDPiqU6r10iwmIQF14iP/dXzrOT4cfcP8mni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Evp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2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xhcycMAAADd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Mk3g9U04&#10;Qa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3GFzJwwAAAN0AAAAP&#10;AAAAAAAAAAAAAAAAAKoCAABkcnMvZG93bnJldi54bWxQSwUGAAAAAAQABAD6AAAAmgMAAAAA&#10;">
              <v:shape id="Freeform 606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qFesQA&#10;AADdAAAADwAAAGRycy9kb3ducmV2LnhtbERPTWvCQBC9F/oflin0Vje1JWqajYhQ8KLYqKC3ITtN&#10;QrOzYXer6b93BaG3ebzPyeeD6cSZnG8tK3gdJSCIK6tbrhXsd58vUxA+IGvsLJOCP/IwLx4fcsy0&#10;vfAXnctQixjCPkMFTQh9JqWvGjLoR7Ynjty3dQZDhK6W2uElhptOjpMklQZbjg0N9rRsqPopf42C&#10;9zrtku2mXa755HAzO0yP5aRS6vlpWHyACDSEf/HdvdJxfvo2gds38QRZ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ahXr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URCMcA&#10;AADdAAAADwAAAGRycy9kb3ducmV2LnhtbESPQWvCQBCF7wX/wzJCb3VTK6mmriJCoZdKm1bQ25Cd&#10;JqHZ2bC71fjvnYPQ2wzvzXvfLNeD69SJQmw9G3icZKCIK29brg18f70+zEHFhGyx80wGLhRhvRrd&#10;LbGw/syfdCpTrSSEY4EGmpT6QutYNeQwTnxPLNqPDw6TrKHWNuBZwl2np1mWa4ctS0ODPW0bqn7L&#10;P2dgVudd9rFrt+98DLhb7OeH8rky5n48bF5AJRrSv/l2/WYFP38SXPlGRtC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FEQj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0k8MA&#10;AADdAAAADwAAAGRycy9kb3ducmV2LnhtbERPTWvCQBC9C/6HZQre6qZaoqauIoLgpaJpBXsbstMk&#10;NDsbdleN/94VCt7m8T5nvuxMIy7kfG1ZwdswAUFcWF1zqeD7a/M6BeEDssbGMim4kYflot+bY6bt&#10;lQ90yUMpYgj7DBVUIbSZlL6oyKAf2pY4cr/WGQwRulJqh9cYbho5SpJUGqw5NlTY0rqi4i8/GwXv&#10;Zdok+129/uQfh7vZcXrKJ4VSg5du9QEiUBee4n/3Vsf56XgG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m0k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my5sQA&#10;AADdAAAADwAAAGRycy9kb3ducmV2LnhtbERPz2vCMBS+C/4P4Qm7aTrpnHZGGYXBLhPXTdDbo3lr&#10;y5qXkmRt99+bg+Dx4/u93Y+mFT0531hW8LhIQBCXVjdcKfj+epuvQfiArLG1TAr+ycN+N51sMdN2&#10;4E/qi1CJGMI+QwV1CF0mpS9rMugXtiOO3I91BkOErpLa4RDDTSuXSbKSBhuODTV2lNdU/hZ/RkFa&#10;rdrkeGjyD744PGxO63PxXCr1MBtfX0AEGsNdfHO/awVPyzTOjW/iE5C7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psu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XfcUA&#10;AADdAAAADwAAAGRycy9kb3ducmV2LnhtbESPT4vCMBTE78J+h/CEvWmq+LdrlEVY2IuiVcG9PZq3&#10;bdnmpSRZrd/eCILHYWZ+wyxWranFhZyvLCsY9BMQxLnVFRcKjoev3gyED8gaa8uk4EYeVsu3zgJT&#10;ba+8p0sWChEh7FNUUIbQpFL6vCSDvm8b4uj9WmcwROkKqR1eI9zUcpgkE2mw4rhQYkPrkvK/7N8o&#10;GBWTOtltq/WGfxxu56fZOZvmSr13288PEIHa8Ao/299awXg4msPjTXw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pRd9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YoPcIA&#10;AADdAAAADwAAAGRycy9kb3ducmV2LnhtbERPy4rCMBTdC/5DuIK7MVV8TTXKIAy4UcbqwMzu0lzb&#10;YnNTkqj1781CcHk47+W6NbW4kfOVZQXDQQKCOLe64kLB6fj9MQfhA7LG2jIpeJCH9arbWWKq7Z0P&#10;dMtCIWII+xQVlCE0qZQ+L8mgH9iGOHJn6wyGCF0htcN7DDe1HCXJVBqsODaU2NCmpPySXY2CcTGt&#10;k599tdnxv8P95+/8L5vlSvV77dcCRKA2vMUv91YrmIwmcX98E5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ig9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 </w:t>
      </w:r>
      <w:r w:rsidRPr="00C31640">
        <w:rPr>
          <w:rFonts w:ascii="Hand writing Mutlu" w:hAnsi="Hand writing Mutlu"/>
          <w:b/>
          <w:color w:val="000000"/>
          <w:sz w:val="64"/>
          <w:szCs w:val="64"/>
        </w:rPr>
        <w:t>nnn nnn</w:t>
      </w:r>
      <w:r>
        <w:rPr>
          <w:rFonts w:ascii="Nurhan Uz" w:hAnsi="Nurhan Uz"/>
          <w:b/>
          <w:color w:val="000000"/>
          <w:sz w:val="64"/>
          <w:szCs w:val="64"/>
        </w:rPr>
        <w:t xml:space="preserve"> nnn nnn n</w:t>
      </w:r>
      <w:r w:rsidRPr="00C31640">
        <w:rPr>
          <w:rFonts w:ascii="Nurhan Uz" w:hAnsi="Nurhan Uz"/>
          <w:b/>
          <w:color w:val="000000"/>
          <w:sz w:val="64"/>
          <w:szCs w:val="64"/>
        </w:rPr>
        <w:t>nn</w:t>
      </w:r>
      <w:r>
        <w:rPr>
          <w:rFonts w:ascii="Nurhan Uz" w:hAnsi="Nurhan Uz"/>
          <w:b/>
          <w:color w:val="000000"/>
          <w:sz w:val="64"/>
          <w:szCs w:val="64"/>
        </w:rPr>
        <w:t xml:space="preserve"> nnn nnn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5251" o:spid="_x0000_s1216" style="position:absolute;left:0;text-align:left;margin-left:13.75pt;margin-top:6.25pt;width:522.75pt;height:44.2pt;z-index:-2516239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">
            <v:group id="Group 575" o:spid="_x0000_s1217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Fm/5xgAAAN0A&#10;AAAPAAAAAAAAAAAAAAAAAKoCAABkcnMvZG93bnJldi54bWxQSwUGAAAAAAQABAD6AAAAnQMAAAAA&#10;">
              <v:rect id="Rectangle 578" o:spid="_x0000_s12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aMA8YA&#10;AADdAAAADwAAAGRycy9kb3ducmV2LnhtbESPT2sCMRTE70K/Q3gFb5qtopStUaQgeBD/bBV6fN28&#10;blY3L8sm6uqnbwqCx2FmfsNMZq2txIUaXzpW8NZPQBDnTpdcKNh/LXrvIHxA1lg5JgU38jCbvnQm&#10;mGp35R1dslCICGGfogITQp1K6XNDFn3f1cTR+3WNxRBlU0jd4DXCbSUHSTKWFkuOCwZr+jSUn7Kz&#10;VUDHDX1Ttr7/mAWdD3e72o5PXqnuazv/ABGoDc/wo73UCkaD0RD+38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aMA8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219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WR7sYA&#10;AADdAAAADwAAAGRycy9kb3ducmV2LnhtbESP0WrCQBRE3wv9h+UWfNNN1bQldZWiCBEKYtoPuGRv&#10;k9js3TW7avTr3YLQx2FmzjCzRW9acaLON5YVPI8SEMSl1Q1XCr6/1sM3ED4ga2wtk4ILeVjMHx9m&#10;mGl75h2dilCJCGGfoYI6BJdJ6cuaDPqRdcTR+7GdwRBlV0nd4TnCTSvHSfIiDTYcF2p0tKyp/C2O&#10;RsHhsL+mk2Sz/QylzPNq5favK6fU4Kn/eAcRqA//4Xs71wrScTqFvzfxCc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WR7sYAAADdAAAADwAAAAAAAAAAAAAAAACYAgAAZHJz&#10;L2Rvd25yZXYueG1sUEsFBgAAAAAEAAQA9QAAAIsDAAAAAA==&#10;" strokecolor="#36f" strokeweight="1pt">
                <v:shadow color="#868686"/>
                <v:path arrowok="t"/>
              </v:rect>
              <v:rect id="Rectangle 577" o:spid="_x0000_s12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KpGsUA&#10;AADdAAAADwAAAGRycy9kb3ducmV2LnhtbESPQWvCQBSE74X+h+UVvNWNYtSmriKiUI+NLdjbI/uS&#10;jc2+DdlV03/vFgSPw8x8wyxWvW3EhTpfO1YwGiYgiAuna64UfB12r3MQPiBrbByTgj/ysFo+Py0w&#10;0+7Kn3TJQyUihH2GCkwIbSalLwxZ9EPXEkevdJ3FEGVXSd3hNcJtI8dJMpUWa44LBlvaGCp+87NV&#10;sD31+/a4PeUmtW+lmZWjyY/5Vmrw0q/fQQTqwyN8b39oBek4TeH/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YqkaxQAAAN0AAAAPAAAAAAAAAAAAAAAAAJgCAABkcnMv&#10;ZG93bnJldi54bWxQSwUGAAAAAAQABAD1AAAAigMAAAAA&#10;" strokecolor="red" strokeweight="1pt">
                <v:shadow color="#868686"/>
                <v:path arrowok="t"/>
              </v:rect>
            </v:group>
            <v:group id="Group 579" o:spid="_x0000_s12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LWn6xgAAAN0A&#10;AAAPAAAAAAAAAAAAAAAAAKoCAABkcnMvZG93bnJldi54bWxQSwUGAAAAAAQABAD6AAAAnQMAAAAA&#10;">
              <v:shape id="Freeform 580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AkO8IA&#10;AADdAAAADwAAAGRycy9kb3ducmV2LnhtbERPy4rCMBTdC/5DuIK7MVV8TTXKIAy4UcbqwMzu0lzb&#10;YnNTkqj1781CcHk47+W6NbW4kfOVZQXDQQKCOLe64kLB6fj9MQfhA7LG2jIpeJCH9arbWWKq7Z0P&#10;dMtCIWII+xQVlCE0qZQ+L8mgH9iGOHJn6wyGCF0htcN7DDe1HCXJVBqsODaU2NCmpPySXY2CcTGt&#10;k599tdnxv8P95+/8L5vlSvV77dcCRKA2vMUv91YrmIwmcW58E5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MCQ7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BoMYA&#10;AADdAAAADwAAAGRycy9kb3ducmV2LnhtbESPQWvCQBSE74X+h+UVvDWbBrUaXUMRhF4qNq2gt0f2&#10;mQSzb8Puqum/7wqFHoeZ+YZZFoPpxJWcby0reElSEMSV1S3XCr6/Ns8zED4ga+wsk4If8lCsHh+W&#10;mGt740+6lqEWEcI+RwVNCH0upa8aMugT2xNH72SdwRClq6V2eItw08ksTafSYMtxocGe1g1V5/Ji&#10;FIzraZfutu36g48Ot/P97FC+VkqNnoa3BYhAQ/gP/7XftYJJNpnD/U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yBo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rigMMA&#10;AADdAAAADwAAAGRycy9kb3ducmV2LnhtbERPz2vCMBS+D/Y/hDfYbaYT12k1LUMQvCizU9Dbo3m2&#10;xealJJl2/705CDt+fL8XxWA6cSXnW8sK3kcJCOLK6pZrBfuf1dsUhA/IGjvLpOCPPBT589MCM21v&#10;vKNrGWoRQ9hnqKAJoc+k9FVDBv3I9sSRO1tnMEToaqkd3mK46eQ4SVJpsOXY0GBPy4aqS/lrFEzq&#10;tEu+t+1ywyeH29lheiw/K6VeX4avOYhAQ/gXP9xrreBjnMb98U18Aj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rig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ZHG8UA&#10;AADdAAAADwAAAGRycy9kb3ducmV2LnhtbESPQWvCQBSE7wX/w/KE3upGaaONriKC4KWisYV6e2Sf&#10;STD7NuyuGv+9KxR6HGbmG2a26EwjruR8bVnBcJCAIC6srrlU8H1Yv01A+ICssbFMCu7kYTHvvcww&#10;0/bGe7rmoRQRwj5DBVUIbSalLyoy6Ae2JY7eyTqDIUpXSu3wFuGmkaMkSaXBmuNChS2tKirO+cUo&#10;eC/TJtlt69UXHx1uP38mv/m4UOq13y2nIAJ14T/8195oBR+jdAj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Zkcb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TZbMYA&#10;AADdAAAADwAAAGRycy9kb3ducmV2LnhtbESPQWvCQBSE70L/w/IK3nRjsFFTVylCwUulphX09si+&#10;JsHs27C7avrvuwXB4zAz3zDLdW9acSXnG8sKJuMEBHFpdcOVgu+v99EchA/IGlvLpOCXPKxXT4Ml&#10;5treeE/XIlQiQtjnqKAOocul9GVNBv3YdsTR+7HOYIjSVVI7vEW4aWWaJJk02HBcqLGjTU3lubgY&#10;BdMqa5PPXbP54JPD3eIwPxazUqnhc//2CiJQHx7he3urFbykWQr/b+IT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TZb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h898cA&#10;AADdAAAADwAAAGRycy9kb3ducmV2LnhtbESPT2vCQBTE70K/w/IK3sym/okaXaUIgpeKjS20t0f2&#10;NQnNvg27q6bfvlsQehxm5jfMetubVlzJ+caygqckBUFcWt1wpeDtvB8tQPiArLG1TAp+yMN28zBY&#10;Y67tjV/pWoRKRAj7HBXUIXS5lL6syaBPbEccvS/rDIYoXSW1w1uEm1aO0zSTBhuOCzV2tKup/C4u&#10;RsG0ytr0dGx2L/zp8Lh8X3wU81Kp4WP/vAIRqA//4Xv7oBXMxtkE/t7EJ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4fPf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2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9+Yq8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eTk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35irxgAAAN0A&#10;AAAPAAAAAAAAAAAAAAAAAKoCAABkcnMvZG93bnJldi54bWxQSwUGAAAAAAQABAD6AAAAnQMAAAAA&#10;">
              <v:shape id="Freeform 587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1BGMYA&#10;AADdAAAADwAAAGRycy9kb3ducmV2LnhtbESPQWvCQBSE70L/w/IKvemmQVNNXUMRBC9KTRXs7ZF9&#10;TUKzb8PuVtN/3y0IHoeZ+YZZFoPpxIWcby0reJ4kIIgrq1uuFRw/NuM5CB+QNXaWScEveShWD6Ml&#10;5tpe+UCXMtQiQtjnqKAJoc+l9FVDBv3E9sTR+7LOYIjS1VI7vEa46WSaJJk02HJcaLCndUPVd/lj&#10;FEzrrEve9+16x58O94vT/Fy+VEo9PQ5vryACDeEevrW3WsEszWb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1BG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2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/fb8UA&#10;AADdAAAADwAAAGRycy9kb3ducmV2LnhtbESPQWvCQBSE74L/YXmCt7qp2GijqxSh4KWiaQV7e2Sf&#10;SWj2bdhdNf57Vyh4HGbmG2ax6kwjLuR8bVnB6ygBQVxYXXOp4Of782UGwgdkjY1lUnAjD6tlv7fA&#10;TNsr7+mSh1JECPsMFVQhtJmUvqjIoB/Zljh6J+sMhihdKbXDa4SbRo6TJJUGa44LFba0rqj4y89G&#10;waRMm2S3rddf/Otw+36YHfNpodRw0H3MQQTqwjP8395oBW/jNIXH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j99v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N69MUA&#10;AADdAAAADwAAAGRycy9kb3ducmV2LnhtbESPQWvCQBSE7wX/w/IEb3WjtNFGVxGh0EtFYwv19sg+&#10;k2D2bdhdNf33riB4HGbmG2a+7EwjLuR8bVnBaJiAIC6srrlU8LP/fJ2C8AFZY2OZFPyTh+Wi9zLH&#10;TNsr7+iSh1JECPsMFVQhtJmUvqjIoB/aljh6R+sMhihdKbXDa4SbRo6TJJUGa44LFba0rqg45Wej&#10;4K1Mm2S7qdfffHC4+fid/uWTQqlBv1vNQATqwjP8aH9pBe/jdAL3N/E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3r0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zuhsMA&#10;AADdAAAADwAAAGRycy9kb3ducmV2LnhtbERPz2vCMBS+D/Y/hDfYbaYT12k1LUMQvCizU9Dbo3m2&#10;xealJJl2/705CDt+fL8XxWA6cSXnW8sK3kcJCOLK6pZrBfuf1dsUhA/IGjvLpOCPPBT589MCM21v&#10;vKNrGWoRQ9hnqKAJoc+k9FVDBv3I9sSRO1tnMEToaqkd3mK46eQ4SVJpsOXY0GBPy4aqS/lrFEzq&#10;tEu+t+1ywyeH29lheiw/K6VeX4avOYhAQ/gXP9xrreBjnMa58U18Aj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zuh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2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LHcUA&#10;AADdAAAADwAAAGRycy9kb3ducmV2LnhtbESPQWvCQBSE74X+h+UVetONUlNNXaUIBS+Kpgp6e2Rf&#10;k2D2bdhdNf57VxB6HGbmG2Y670wjLuR8bVnBoJ+AIC6srrlUsPv96Y1B+ICssbFMCm7kYT57fZli&#10;pu2Vt3TJQykihH2GCqoQ2kxKX1Rk0PdtSxy9P+sMhihdKbXDa4SbRg6TJJUGa44LFba0qKg45Wej&#10;4KNMm2SzrhcrPjpcT/bjQ/5ZKPX+1n1/gQjUhf/ws73UCkbDdAK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EEsd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2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N0XcIA&#10;AADdAAAADwAAAGRycy9kb3ducmV2LnhtbERPy4rCMBTdC/5DuII7TRVfU40yCANuFKc6MLO7NNe2&#10;2NyUJGr9e7MQZnk479WmNbW4k/OVZQWjYQKCOLe64kLB+fQ1WIDwAVljbZkUPMnDZt3trDDV9sHf&#10;dM9CIWII+xQVlCE0qZQ+L8mgH9qGOHIX6wyGCF0htcNHDDe1HCfJTBqsODaU2NC2pPya3YyCSTGr&#10;k+Oh2u75z+Hh42fxm81zpfq99nMJIlAb/sVv904rmI7ncX98E5+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83Rd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/RxscA&#10;AADdAAAADwAAAGRycy9kb3ducmV2LnhtbESPzWrDMBCE74W+g9hCb7Uck7+6UUwJBHJJSNwG0tti&#10;bW1Ta2UkNXHevioEchxm5htmUQymE2dyvrWsYJSkIIgrq1uuFXx+rF/mIHxA1thZJgVX8lAsHx8W&#10;mGt74QOdy1CLCGGfo4ImhD6X0lcNGfSJ7Ymj922dwRClq6V2eIlw08ksTafSYMtxocGeVg1VP+Wv&#10;UTCup12637WrLX853L0e56dyVin1/DS8v4EINIR7+NbeaAWTbDaC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/0cbHAAAA3QAAAA8AAAAAAAAAAAAAAAAAmAIAAGRy&#10;cy9kb3ducmV2LnhtbFBLBQYAAAAABAAEAPUAAACM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2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1PscYA&#10;AADdAAAADwAAAGRycy9kb3ducmV2LnhtbESPzWrDMBCE74W+g9hCb41ck1/XciiBQC4JqZtAelus&#10;rW1qrYykJs7bV4VAjsPMfMPky8F04kzOt5YVvI4SEMSV1S3XCg6f65c5CB+QNXaWScGVPCyLx4cc&#10;M20v/EHnMtQiQthnqKAJoc+k9FVDBv3I9sTR+7bOYIjS1VI7vES46WSaJFNpsOW40GBPq4aqn/LX&#10;KBjX0y7Z79rVlr8c7hbH+amcVUo9Pw3vbyACDeEevrU3WsEknaXw/yY+AV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1Psc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2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qKsYA&#10;AADdAAAADwAAAGRycy9kb3ducmV2LnhtbESPT2sCMRTE7wW/Q3iCt5r1T9VujSJCwYuiawt6e2ye&#10;u4ublyVJdf32TaHgcZiZ3zDzZWtqcSPnK8sKBv0EBHFudcWFgq/j5+sMhA/IGmvLpOBBHpaLzssc&#10;U23vfKBbFgoRIexTVFCG0KRS+rwkg75vG+LoXawzGKJ0hdQO7xFuajlMkok0WHFcKLGhdUn5Nfsx&#10;CsbFpE72u2q95bPD3fv37JRNc6V63Xb1ASJQG57h//ZGK3gbTkfw9yY+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HqKs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2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hyXscA&#10;AADdAAAADwAAAGRycy9kb3ducmV2LnhtbESPzWrDMBCE74W+g9hCbrXckL+6kU0JFHJJSNwG0tti&#10;bW1Ta2UkJXHevioEchxm5htmWQymE2dyvrWs4CVJQRBXVrdcK/j6/HhegPABWWNnmRRcyUORPz4s&#10;MdP2wns6l6EWEcI+QwVNCH0mpa8aMugT2xNH78c6gyFKV0vt8BLhppPjNJ1Jgy3HhQZ7WjVU/ZYn&#10;o2BSz7p0t21XG/52uH09LI7lvFJq9DS8v4EINIR7+NZeawXT8XwC/2/iE5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Icl7HAAAA3QAAAA8AAAAAAAAAAAAAAAAAmAIAAGRy&#10;cy9kb3ducmV2LnhtbFBLBQYAAAAABAAEAPUAAACM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2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giZMkA&#10;AADdAAAADwAAAGRycy9kb3ducmV2LnhtbESP3UrDQBSE7wu+w3IE79pNA7Uh7bZoUYkWS3/U62P2&#10;mASzZ0N226Rv7wqFXg4z8w0zX/amFidqXWVZwXgUgSDOra64UPBxeB4mIJxH1lhbJgVncrBc3Azm&#10;mGrb8Y5Oe1+IAGGXooLS+yaV0uUlGXQj2xAH78e2Bn2QbSF1i12Am1rGUXQvDVYcFkpsaFVS/rs/&#10;GgXJ97Fbbbbvn+uvt8fsaXyOX5PsRam72/5hBsJT76/hSzvTCibxdAL/b8ITkIs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5giZMkAAADdAAAADwAAAAAAAAAAAAAAAACYAgAA&#10;ZHJzL2Rvd25yZXYueG1sUEsFBgAAAAAEAAQA9QAAAI4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2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Zg1ms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AaTs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mDWaxgAAAN0A&#10;AAAPAAAAAAAAAAAAAAAAAKoCAABkcnMvZG93bnJldi54bWxQSwUGAAAAAAQABAD6AAAAnQMAAAAA&#10;">
              <v:shape id="Freeform 59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rsKcYA&#10;AADdAAAADwAAAGRycy9kb3ducmV2LnhtbESPQWvCQBSE70L/w/IKvemmokbTbKQIQi8VmyrY2yP7&#10;moRm34bdrcZ/3y0IHoeZ+YbJ14PpxJmcby0reJ4kIIgrq1uuFRw+t+MlCB+QNXaWScGVPKyLh1GO&#10;mbYX/qBzGWoRIewzVNCE0GdS+qohg35ie+LofVtnMETpaqkdXiLcdHKaJAtpsOW40GBPm4aqn/LX&#10;KJjViy7Z79rNO3853K2Oy1OZVko9PQ6vLyACDeEevrXftIL5NE3h/01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rsK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V4W8IA&#10;AADdAAAADwAAAGRycy9kb3ducmV2LnhtbERPy4rCMBTdC/5DuII7TRVfU40yCANuFKc6MLO7NNe2&#10;2NyUJGr9e7MQZnk479WmNbW4k/OVZQWjYQKCOLe64kLB+fQ1WIDwAVljbZkUPMnDZt3trDDV9sHf&#10;dM9CIWII+xQVlCE0qZQ+L8mgH9qGOHIX6wyGCF0htcNHDDe1HCfJTBqsODaU2NC2pPya3YyCSTGr&#10;k+Oh2u75z+Hh42fxm81zpfq99nMJIlAb/sVv904rmI7ncW58E5+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hXhb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dwMYA&#10;AADdAAAADwAAAGRycy9kb3ducmV2LnhtbESPzWrDMBCE74W+g9hCb7XckF/XciiBQC4JidtAelus&#10;rW1qrYykJs7bV4VAjsPMfMPky8F04kzOt5YVvCYpCOLK6pZrBZ8f65c5CB+QNXaWScGVPCyLx4cc&#10;M20vfKBzGWoRIewzVNCE0GdS+qohgz6xPXH0vq0zGKJ0tdQOLxFuOjlK06k02HJcaLCnVUPVT/lr&#10;FIzraZfud+1qy18Od4vj/FTOKqWen4b3NxCBhnAP39obrWAymi3g/01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ndw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YEesMA&#10;AADdAAAADwAAAGRycy9kb3ducmV2LnhtbERPz2vCMBS+D/Y/hDfYbU1XnKvVWIYg7DKZnYLeHs2z&#10;LTYvJcm0++/NQdjx4/u9KEfTiws531lW8JqkIIhrqztuFOx+1i85CB+QNfaWScEfeSiXjw8LLLS9&#10;8pYuVWhEDGFfoII2hKGQ0tctGfSJHYgjd7LOYIjQNVI7vMZw08ssTafSYMexocWBVi3V5+rXKJg0&#10;0z793nSrLz463Mz2+aF6r5V6fho/5iACjeFffHd/agVvWR73xzfxCc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YEe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qh4cYA&#10;AADdAAAADwAAAGRycy9kb3ducmV2LnhtbESPQWvCQBSE74X+h+UVvOkmojambqQIhV4UTRXs7ZF9&#10;TUKzb8PuVtN/3xWEHoeZ+YZZrQfTiQs531pWkE4SEMSV1S3XCo4fb+MMhA/IGjvLpOCXPKyLx4cV&#10;5tpe+UCXMtQiQtjnqKAJoc+l9FVDBv3E9sTR+7LOYIjS1VI7vEa46eQ0SRbSYMtxocGeNg1V3+WP&#10;UTCrF12y37WbLX863C1P2bl8rpQaPQ2vLyACDeE/fG+/awXzaZbC7U1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qh4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g/lsYA&#10;AADdAAAADwAAAGRycy9kb3ducmV2LnhtbESPQWvCQBSE7wX/w/KE3ppNQ2tjdBURhF4qNiro7ZF9&#10;JqHZt2F3q+m/7wqFHoeZ+YaZLwfTiSs531pW8JykIIgrq1uuFRz2m6cchA/IGjvLpOCHPCwXo4c5&#10;Ftre+JOuZahFhLAvUEETQl9I6auGDPrE9sTRu1hnMETpaqkd3iLcdDJL04k02HJcaLCndUPVV/lt&#10;FLzUky7dbdv1B58dbqfH/FS+VUo9jofVDESgIfyH/9rvWsFrlmdwfxOf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g/l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2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rmJc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EbTM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w65iXFAAAA3QAA&#10;AA8AAAAAAAAAAAAAAAAAqgIAAGRycy9kb3ducmV2LnhtbFBLBQYAAAAABAAEAPoAAACcAwAAAAA=&#10;">
              <v:shape id="Freeform 606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0CecYA&#10;AADdAAAADwAAAGRycy9kb3ducmV2LnhtbESPT2vCQBTE70K/w/IK3nRT8U8aXaUIQi+Kxhbq7ZF9&#10;JsHs27C71fTbdwXB4zAzv2EWq8404krO15YVvA0TEMSF1TWXCr6Om0EKwgdkjY1lUvBHHlbLl94C&#10;M21vfKBrHkoRIewzVFCF0GZS+qIig35oW+Lona0zGKJ0pdQObxFuGjlKkqk0WHNcqLCldUXFJf81&#10;CsbltEn2u3q95ZPD3ft3+pPPCqX6r93HHESgLjzDj/anVjAZpWO4v4lP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0Ce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n4sUA&#10;AADdAAAADwAAAGRycy9kb3ducmV2LnhtbESPQWvCQBSE74L/YXkFb7qpqE1TVxFB8KJo2kJ7e2Rf&#10;k9Ds27C7avz3riB4HGbmG2a+7EwjzuR8bVnB6ygBQVxYXXOp4OtzM0xB+ICssbFMCq7kYbno9+aY&#10;aXvhI53zUIoIYZ+hgiqENpPSFxUZ9CPbEkfvzzqDIUpXSu3wEuGmkeMkmUmDNceFCltaV1T85yej&#10;YFLOmuSwr9c7/nW4f/9Of/K3QqnBS7f6ABGoC8/wo73VCqbjdAr3N/E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afixQAAAN0AAAAPAAAAAAAAAAAAAAAAAJgCAABkcnMv&#10;ZG93bnJldi54bWxQSwUGAAAAAAQABAD1AAAAig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lcYA&#10;AADdAAAADwAAAGRycy9kb3ducmV2LnhtbESPQWvCQBSE74X+h+UVems2Sk1j6ipFKHhRbFpBb4/s&#10;axLMvg27q8Z/7wqFHoeZ+YaZLQbTiTM531pWMEpSEMSV1S3XCn6+P19yED4ga+wsk4IreVjMHx9m&#10;WGh74S86l6EWEcK+QAVNCH0hpa8aMugT2xNH79c6gyFKV0vt8BLhppPjNM2kwZbjQoM9LRuqjuXJ&#10;KHitsy7dbtrlmg8ON9Ndvi/fKqWen4aPdxCBhvAf/muvtILJOM/g/iY+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M5l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+cDsYA&#10;AADdAAAADwAAAGRycy9kb3ducmV2LnhtbESPT2vCQBTE74V+h+UJvdWN4p80ukoRBC+Kxhbq7ZF9&#10;JsHs27C71fjtuwXB4zAzv2Hmy8404krO15YVDPoJCOLC6ppLBV/H9XsKwgdkjY1lUnAnD8vF68sc&#10;M21vfKBrHkoRIewzVFCF0GZS+qIig75vW+Lona0zGKJ0pdQObxFuGjlMkok0WHNcqLClVUXFJf81&#10;CkblpEn2u3q15ZPD3cd3+pNPC6Xeet3nDESgLjzDj/ZGKxgP0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+cD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IfMMA&#10;AADdAAAADwAAAGRycy9kb3ducmV2LnhtbERPz2vCMBS+D/Y/hDfYbU1XnKvVWIYg7DKZnYLeHs2z&#10;LTYvJcm0++/NQdjx4/u9KEfTiws531lW8JqkIIhrqztuFOx+1i85CB+QNfaWScEfeSiXjw8LLLS9&#10;8pYuVWhEDGFfoII2hKGQ0tctGfSJHYgjd7LOYIjQNVI7vMZw08ssTafSYMexocWBVi3V5+rXKJg0&#10;0z793nSrLz463Mz2+aF6r5V6fho/5iACjeFffHd/agVvWR7nxjfxCc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AIfM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t58YA&#10;AADdAAAADwAAAGRycy9kb3ducmV2LnhtbESPT2vCQBTE7wW/w/IEb7qp+CdGVxFB6EXR2EJ7e2Sf&#10;SWj2bdjdavrtu4LQ4zAzv2FWm8404kbO15YVvI4SEMSF1TWXCt4v+2EKwgdkjY1lUvBLHjbr3ssK&#10;M23vfKZbHkoRIewzVFCF0GZS+qIig35kW+LoXa0zGKJ0pdQO7xFuGjlOkpk0WHNcqLClXUXFd/5j&#10;FEzKWZOcjvXuwF8Oj4uP9DOfF0oN+t12CSJQF/7Dz/abVjAdpwt4vI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yt5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 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5290" o:spid="_x0000_s1254" style="position:absolute;left:0;text-align:left;margin-left:13.75pt;margin-top:6.25pt;width:522.75pt;height:44.2pt;z-index:-2516229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">
            <v:group id="Group 575" o:spid="_x0000_s1255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1LF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O4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9SxTFAAAA3QAA&#10;AA8AAAAAAAAAAAAAAAAAqgIAAGRycy9kb3ducmV2LnhtbFBLBQYAAAAABAAEAPoAAACcAwAAAAA=&#10;">
              <v:rect id="Rectangle 578" o:spid="_x0000_s125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TAsYA&#10;AADdAAAADwAAAGRycy9kb3ducmV2LnhtbESPQWvCQBSE70L/w/IKvZmNgYqmriKC4KHUNrXQ42v2&#10;mY1m34bsqtFf3y0UPA4z8w0zW/S2EWfqfO1YwShJQRCXTtdcKdh9rocTED4ga2wck4IreVjMHwYz&#10;zLW78Aedi1CJCGGfowITQptL6UtDFn3iWuLo7V1nMUTZVVJ3eIlw28gsTcfSYs1xwWBLK0PlsThZ&#10;BXTY0jcVb7cfs6bT182+vo+PXqmnx375AiJQH+7h//ZGK3jOphn8vYlP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OTAs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257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WzAMcA&#10;AADdAAAADwAAAGRycy9kb3ducmV2LnhtbESP0WrCQBRE34X+w3ILfaubKraaugmlIkQQpOoHXLK3&#10;SWz27prdavTr3ULBx2FmzjDzvDetOFHnG8sKXoYJCOLS6oYrBfvd8nkKwgdkja1lUnAhD3n2MJhj&#10;qu2Zv+i0DZWIEPYpKqhDcKmUvqzJoB9aRxy9b9sZDFF2ldQdniPctHKUJK/SYMNxoUZHnzWVP9tf&#10;o+B4PFwn42S1WYdSFkW1cIe3hVPq6bH/eAcRqA/38H+70Aomo9kY/t7EJy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lswDHAAAA3QAAAA8AAAAAAAAAAAAAAAAAmAIAAGRy&#10;cy9kb3ducmV2LnhtbFBLBQYAAAAABAAEAPUAAACMAwAAAAA=&#10;" strokecolor="#36f" strokeweight="1pt">
                <v:shadow color="#868686"/>
                <v:path arrowok="t"/>
              </v:rect>
              <v:rect id="Rectangle 577" o:spid="_x0000_s125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2G8UA&#10;AADdAAAADwAAAGRycy9kb3ducmV2LnhtbESPT2vCQBTE74V+h+UVvNWN4t/UVYoo6LGxBXt7ZF+y&#10;sdm3Ibtq/PZuQfA4zMxvmMWqs7W4UOsrxwoG/QQEce50xaWC78P2fQbCB2SNtWNScCMPq+XrywJT&#10;7a78RZcslCJC2KeowITQpFL63JBF33cNcfQK11oMUbal1C1eI9zWcpgkE2mx4rhgsKG1ofwvO1sF&#10;m1O3b46bU2bGdl6YaTEY/ZofpXpv3ecHiEBdeIYf7Z1WMB7OR/D/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l7YbxQAAAN0AAAAPAAAAAAAAAAAAAAAAAJgCAABkcnMv&#10;ZG93bnJldi54bWxQSwUGAAAAAAQABAD1AAAAigMAAAAA&#10;" strokecolor="red" strokeweight="1pt">
                <v:shadow color="#868686"/>
                <v:path arrowok="t"/>
              </v:rect>
            </v:group>
            <v:group id="Group 579" o:spid="_x0000_s12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k0XxgAAAN0A&#10;AAAPAAAAAAAAAAAAAAAAAKoCAABkcnMvZG93bnJldi54bWxQSwUGAAAAAAQABAD6AAAAnQMAAAAA&#10;">
              <v:shape id="Freeform 58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+oyMYA&#10;AADdAAAADwAAAGRycy9kb3ducmV2LnhtbESPQWvCQBCF74L/YRmhN91UStTUVUQo9FKpaQW9Ddlp&#10;EpqdDbtbTf9951DwNsN789436+3gOnWlEFvPBh5nGSjiytuWawOfHy/TJaiYkC12nsnAL0XYbsaj&#10;NRbW3/hI1zLVSkI4FmigSakvtI5VQw7jzPfEon354DDJGmptA94k3HV6nmW5dtiyNDTY076h6rv8&#10;cQae6rzL3g/t/o0vAQ+r0/JcLipjHibD7hlUoiHdzf/Xr1bw84Xgyjcygt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+oy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MNU8QA&#10;AADdAAAADwAAAGRycy9kb3ducmV2LnhtbERPTWvCQBC9C/0PyxR6001FYkxdgwQKXiqatqC3ITtN&#10;QrOzYXer6b/vCkJv83ifsy5G04sLOd9ZVvA8S0AQ11Z33Cj4eH+dZiB8QNbYWyYFv+Sh2DxM1phr&#10;e+UjXarQiBjCPkcFbQhDLqWvWzLoZ3YgjtyXdQZDhK6R2uE1hptezpMklQY7jg0tDlS2VH9XP0bB&#10;okn75LDvyjc+O9yvPrNTtayVenocty8gAo3hX3x373Scny5XcPsmni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DVP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U6cYA&#10;AADdAAAADwAAAGRycy9kb3ducmV2LnhtbESPQWvCQBCF7wX/wzJCb3VjKWmMriJCoZdKG1vQ25Ad&#10;k2B2NuxuNf33nUOhtxnem/e+WW1G16srhdh5NjCfZaCIa287bgx8Hl4eClAxIVvsPZOBH4qwWU/u&#10;Vlhaf+MPulapURLCsUQDbUpDqXWsW3IYZ34gFu3sg8Mka2i0DXiTcNfrxyzLtcOOpaHFgXYt1Zfq&#10;2xl4avI+e993uzc+Bdwvvopj9Vwbcz8dt0tQicb0b/67frWCnxfCL9/IC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zU6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BxcsQA&#10;AADdAAAADwAAAGRycy9kb3ducmV2LnhtbERPTWvCQBC9F/wPywi91Y2lpDG6CSIUeqm0UUFvQ3ZM&#10;gtnZsLvV9N93CwVv83ifsypH04srOd9ZVjCfJSCIa6s7bhTsd29PGQgfkDX2lknBD3koi8nDCnNt&#10;b/xF1yo0Ioawz1FBG8KQS+nrlgz6mR2II3e2zmCI0DVSO7zFcNPL5yRJpcGOY0OLA21aqi/Vt1Hw&#10;0qR98rntNh98crhdHLJj9Vor9Tgd10sQgcZwF/+733Wcn2Zz+Psmni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AcXL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LvBcMA&#10;AADdAAAADwAAAGRycy9kb3ducmV2LnhtbERPTWvCQBC9C/6HZQRvulEkxtRVRBB6qdS0QnsbstMk&#10;mJ0Nu1tN/31XELzN433OetubVlzJ+caygtk0AUFcWt1wpeDz4zDJQPiArLG1TAr+yMN2MxysMdf2&#10;xie6FqESMYR9jgrqELpcSl/WZNBPbUccuR/rDIYIXSW1w1sMN62cJ0kqDTYcG2rsaF9TeSl+jYJF&#10;lbbJ+7HZv/G3w+PqnH0Vy1Kp8ajfvYAI1Ien+OF+1XF+ms3h/k08QW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LvB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5KnsMA&#10;AADdAAAADwAAAGRycy9kb3ducmV2LnhtbERPTWvCQBC9C/0Pywi91Y22xBhdpQhCL5UaFfQ2ZMck&#10;mJ0Nu1tN/323UPA2j/c5i1VvWnEj5xvLCsajBARxaXXDlYLDfvOSgfABWWNrmRT8kIfV8mmwwFzb&#10;O+/oVoRKxBD2OSqoQ+hyKX1Zk0E/sh1x5C7WGQwRukpqh/cYblo5SZJUGmw4NtTY0bqm8lp8GwVv&#10;VdomX9tm/clnh9vZMTsV01Kp52H/PgcRqA8P8b/7Q8f5afYK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5Kn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2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muws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T2dj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zmuwsQAAADdAAAA&#10;DwAAAAAAAAAAAAAAAACqAgAAZHJzL2Rvd25yZXYueG1sUEsFBgAAAAAEAAQA+gAAAJsDAAAAAA==&#10;">
              <v:shape id="Freeform 587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3ccMA&#10;AADdAAAADwAAAGRycy9kb3ducmV2LnhtbERPTWvCQBC9C/0Pywi91Y3SxhhdpQhCL5UaFfQ2ZMck&#10;mJ0Nu1tN/323UPA2j/c5i1VvWnEj5xvLCsajBARxaXXDlYLDfvOSgfABWWNrmRT8kIfV8mmwwFzb&#10;O+/oVoRKxBD2OSqoQ+hyKX1Zk0E/sh1x5C7WGQwRukpqh/cYblo5SZJUGmw4NtTY0bqm8lp8GwWv&#10;VdomX9tm/clnh9vZMTsV01Kp52H/PgcRqA8P8b/7Q8f5afYG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t3c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npBsQA&#10;AADdAAAADwAAAGRycy9kb3ducmV2LnhtbERPTWvCQBC9C/6HZQq96aalxBjdBBEKvVQ0VdDbkJ0m&#10;odnZsLvV9N+7hUJv83ifsy5H04srOd9ZVvA0T0AQ11Z33Cg4frzOMhA+IGvsLZOCH/JQFtPJGnNt&#10;b3ygaxUaEUPY56igDWHIpfR1Swb93A7Ekfu0zmCI0DVSO7zFcNPL5yRJpcGOY0OLA21bqr+qb6Pg&#10;pUn7ZL/rtu98cbhbnrJztaiVenwYNysQgcbwL/5zv+k4P81S+P0mni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p6Q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MncMA&#10;AADdAAAADwAAAGRycy9kb3ducmV2LnhtbERPTWvCQBC9F/wPywje6kaRGFNXEUHworRRob0N2WkS&#10;zM6G3VXTf98tFLzN433Oct2bVtzJ+caygsk4AUFcWt1wpeB82r1mIHxA1thaJgU/5GG9GrwsMdf2&#10;wR90L0IlYgj7HBXUIXS5lL6syaAf2444ct/WGQwRukpqh48Yblo5TZJUGmw4NtTY0bam8lrcjIJZ&#10;lbbJ+7HZHvjL4XFxyT6LeanUaNhv3kAE6sNT/O/e6zg/zebw9008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VMn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Y78YA&#10;AADdAAAADwAAAGRycy9kb3ducmV2LnhtbESPQWvCQBCF7wX/wzJCb3VjKWmMriJCoZdKG1vQ25Ad&#10;k2B2NuxuNf33nUOhtxnem/e+WW1G16srhdh5NjCfZaCIa287bgx8Hl4eClAxIVvsPZOBH4qwWU/u&#10;Vlhaf+MPulapURLCsUQDbUpDqXWsW3IYZ34gFu3sg8Mka2i0DXiTcNfrxyzLtcOOpaHFgXYt1Zfq&#10;2xl4avI+e993uzc+Bdwvvopj9Vwbcz8dt0tQicb0b/67frWCnxeCK9/IC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rY7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Z9dMQA&#10;AADdAAAADwAAAGRycy9kb3ducmV2LnhtbERPTWvCQBC9F/wPywi91Y2lpDFmIyIUeqnYtILehuyY&#10;BLOzYXer6b93CwVv83ifU6xG04sLOd9ZVjCfJSCIa6s7bhR8f709ZSB8QNbYWyYFv+RhVU4eCsy1&#10;vfInXarQiBjCPkcFbQhDLqWvWzLoZ3YgjtzJOoMhQtdI7fAaw00vn5MklQY7jg0tDrRpqT5XP0bB&#10;S5P2yW7bbT746HC72GeH6rVW6nE6rpcgAo3hLv53v+s4P80W8PdNPEG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2fXT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CNMYA&#10;AADdAAAADwAAAGRycy9kb3ducmV2LnhtbESPQWvCQBCF7wX/wzJCb3WjlFRTVxFB6KXSRgvtbciO&#10;STA7G3a3mv77zkHwNsN78943y/XgOnWhEFvPBqaTDBRx5W3LtYHjYfc0BxUTssXOMxn4owjr1ehh&#10;iYX1V/6kS5lqJSEcCzTQpNQXWseqIYdx4nti0U4+OEyyhlrbgFcJd52eZVmuHbYsDQ32tG2oOpe/&#10;zsBznXfZx77dvvNPwP3ia/5dvlTGPI6HzSuoREO6m2/Xb1bw84Xwyzcygl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VCN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nnr8QA&#10;AADdAAAADwAAAGRycy9kb3ducmV2LnhtbERPTWvCQBC9C/6HZYTedGMpaUxdRQIFLxWbtqC3ITtN&#10;gtnZsLvG9N+7hUJv83ifs96OphMDOd9aVrBcJCCIK6tbrhV8frzOMxA+IGvsLJOCH/Kw3Uwna8y1&#10;vfE7DWWoRQxhn6OCJoQ+l9JXDRn0C9sTR+7bOoMhQldL7fAWw00nH5MklQZbjg0N9lQ0VF3Kq1Hw&#10;VKddcjy0xRufHR5WX9mpfK6UepiNuxcQgcbwL/5z73Wcn66W8PtNPEF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Z56/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2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52MMA&#10;AADdAAAADwAAAGRycy9kb3ducmV2LnhtbERPTWvCQBC9F/oflil4q5uKpBqzERGEXio2VdDbkB2T&#10;0Oxs2N1q+u9dQehtHu9z8uVgOnEh51vLCt7GCQjiyuqWawX7783rDIQPyBo7y6Tgjzwsi+enHDNt&#10;r/xFlzLUIoawz1BBE0KfSemrhgz6se2JI3e2zmCI0NVSO7zGcNPJSZKk0mDLsaHBntYNVT/lr1Ew&#10;rdMu2W3b9SefHG7nh9mxfK+UGr0MqwWIQEP4Fz/cHzrOT+cTuH8TT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t52M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2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fcQ8MA&#10;AADdAAAADwAAAGRycy9kb3ducmV2LnhtbERPTWvCQBC9C/6HZQre6qZaoqauIoLgpaJpBXsbstMk&#10;NDsbdleN/94VCt7m8T5nvuxMIy7kfG1ZwdswAUFcWF1zqeD7a/M6BeEDssbGMim4kYflot+bY6bt&#10;lQ90yUMpYgj7DBVUIbSZlL6oyKAf2pY4cr/WGQwRulJqh9cYbho5SpJUGqw5NlTY0rqi4i8/GwXv&#10;Zdok+129/uQfh7vZcXrKJ4VSg5du9QEiUBee4n/3Vsf56WwM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8fcQ8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27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5EN8MA&#10;AADdAAAADwAAAGRycy9kb3ducmV2LnhtbERPTYvCMBC9L/gfwgje1tRFulqNsgiCF2W3q6C3oRnb&#10;YjMpSdT67zeCsLd5vM+ZLzvTiBs5X1tWMBomIIgLq2suFex/1+8TED4ga2wsk4IHeVguem9zzLS9&#10;8w/d8lCKGMI+QwVVCG0mpS8qMuiHtiWO3Nk6gyFCV0rt8B7DTSM/kiSVBmuODRW2tKqouORXo2Bc&#10;pk3yvatXWz453E0Pk2P+WSg16HdfMxCBuvAvfrk3Os5Pp2N4fhN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5EN8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27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4UDcYA&#10;AADdAAAADwAAAGRycy9kb3ducmV2LnhtbERPTWvCQBC9C/6HZQRvulGopKmrtNJKWqm0Vj2P2WkS&#10;mp0N2dXEf98tFLzN433OfNmZSlyocaVlBZNxBII4s7rkXMH+62UUg3AeWWNlmRRcycFy0e/NMdG2&#10;5U+67HwuQgi7BBUU3teJlC4ryKAb25o4cN+2MegDbHKpG2xDuKnkNIpm0mDJoaHAmlYFZT+7s1EQ&#10;n87tavvxftgc357S58l1+hqna6WGg+7xAYSnzt/E/+5Uh/mz+zv4+yac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34UDcYAAADdAAAADwAAAAAAAAAAAAAAAACYAgAAZHJz&#10;L2Rvd25yZXYueG1sUEsFBgAAAAAEAAQA9QAAAIs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2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X4D88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0w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X4D88QAAADdAAAA&#10;DwAAAAAAAAAAAAAAAACqAgAAZHJzL2Rvd25yZXYueG1sUEsFBgAAAAAEAAQA+gAAAJsDAAAAAA==&#10;">
              <v:shape id="Freeform 599" o:spid="_x0000_s1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zaQMQA&#10;AADdAAAADwAAAGRycy9kb3ducmV2LnhtbERPTWvCQBC9C/0PyxR6001FYkxdgwQKXiqatqC3ITtN&#10;QrOzYXer6b/vCkJv83ifsy5G04sLOd9ZVvA8S0AQ11Z33Cj4eH+dZiB8QNbYWyYFv+Sh2DxM1phr&#10;e+UjXarQiBjCPkcFbQhDLqWvWzLoZ3YgjtyXdQZDhK6R2uE1hptezpMklQY7jg0tDlS2VH9XP0bB&#10;okn75LDvyjc+O9yvPrNTtayVenocty8gAo3hX3x373Scn66WcPsmni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82kD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NOMsYA&#10;AADdAAAADwAAAGRycy9kb3ducmV2LnhtbESPQWvCQBCF7wX/wzJCb3WjlFRTVxFB6KXSRgvtbciO&#10;STA7G3a3mv77zkHwNsN78943y/XgOnWhEFvPBqaTDBRx5W3LtYHjYfc0BxUTssXOMxn4owjr1ehh&#10;iYX1V/6kS5lqJSEcCzTQpNQXWseqIYdx4nti0U4+OEyyhlrbgFcJd52eZVmuHbYsDQ32tG2oOpe/&#10;zsBznXfZx77dvvNPwP3ia/5dvlTGPI6HzSuoREO6m2/Xb1bw84Xgyjcygl7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NOM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2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/rqcMA&#10;AADdAAAADwAAAGRycy9kb3ducmV2LnhtbERPTWvCQBC9C/0PyxS86aYi0aSuUgTBi1KjhfY2ZKdJ&#10;aHY27K4a/31XELzN433OYtWbVlzI+caygrdxAoK4tLrhSsHpuBnNQfiArLG1TApu5GG1fBksMNf2&#10;yge6FKESMYR9jgrqELpcSl/WZNCPbUccuV/rDIYIXSW1w2sMN62cJEkqDTYcG2rsaF1T+VecjYJp&#10;lbbJ575Z7/jH4T77mn8Xs1Kp4Wv/8Q4iUB+e4od7q+P8NMvg/k08QS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/rq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YLscA&#10;AADdAAAADwAAAGRycy9kb3ducmV2LnhtbESPT2vDMAzF74N9B6PBbqu9MfonrVtGYbDLSpet0N5E&#10;rCZhsRxsr02/fXUo7Cbxnt77abEafKdOFFMb2MLzyIAiroJrubbw8/3+NAWVMrLDLjBZuFCC1fL+&#10;boGFC2f+olOZayUhnAq00OTcF1qnqiGPaRR6YtGOIXrMssZau4hnCfedfjFmrD22LA0N9rRuqPot&#10;/7yF13rcme2mXX/yIeJmtpvuy0ll7ePD8DYHlWnI/+bb9YcT/IkRfvlGR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+2C7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J9tcQA&#10;AADdAAAADwAAAGRycy9kb3ducmV2LnhtbERPS2sCMRC+F/wPYYTeaqIUH+tGEaHQS6XdKuht2Iy7&#10;i5vJkqTr9t83hUJv8/E9J98OthU9+dA41jCdKBDEpTMNVxqOny9PSxAhIhtsHZOGbwqw3YwecsyM&#10;u/MH9UWsRArhkKGGOsYukzKUNVkME9cRJ+7qvMWYoK+k8XhP4baVM6Xm0mLDqaHGjvY1lbfiy2p4&#10;ruatej80+ze+eDysTstzsSi1fhwPuzWISEP8F/+5X02av1BT+P0mnS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fbX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2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DjwsQA&#10;AADdAAAADwAAAGRycy9kb3ducmV2LnhtbERPS2sCMRC+F/wPYYTeaqIUH+tGEaHQS6XdKuht2Iy7&#10;i5vJkqTr9t83hUJv8/E9J98OthU9+dA41jCdKBDEpTMNVxqOny9PSxAhIhtsHZOGbwqw3YwecsyM&#10;u/MH9UWsRArhkKGGOsYukzKUNVkME9cRJ+7qvMWYoK+k8XhP4baVM6Xm0mLDqaHGjvY1lbfiy2p4&#10;ruatej80+ze+eDysTstzsSi1fhwPuzWISEP8F/+5X02av1Az+P0mnS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g48L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2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I6c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4jpxwwAAAN0AAAAP&#10;AAAAAAAAAAAAAAAAAKoCAABkcnMvZG93bnJldi54bWxQSwUGAAAAAAQABAD6AAAAmgMAAAAA&#10;">
              <v:shape id="Freeform 606" o:spid="_x0000_s1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XeLcQA&#10;AADdAAAADwAAAGRycy9kb3ducmV2LnhtbERPS2sCMRC+F/wPYYTeamIRH+tGEaHQS6XdKuht2Iy7&#10;i5vJkqTr9t83hUJv8/E9J98OthU9+dA41jCdKBDEpTMNVxqOny9PSxAhIhtsHZOGbwqw3YwecsyM&#10;u/MH9UWsRArhkKGGOsYukzKUNVkME9cRJ+7qvMWYoK+k8XhP4baVz0rNpcWGU0ONHe1rKm/Fl9Uw&#10;q+atej80+ze+eDysTstzsSi1fhwPuzWISEP8F/+5X02av1Az+P0mnS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F3i3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7tsMA&#10;AADdAAAADwAAAGRycy9kb3ducmV2LnhtbERPS2sCMRC+F/wPYYTeatLiq6tRiiB4Uexqob0Nm3F3&#10;6WayJKmu/94IQm/z8T1nvuxsI87kQ+1Yw+tAgSAunKm51HA8rF+mIEJENtg4Jg1XCrBc9J7mmBl3&#10;4U8657EUKYRDhhqqGNtMylBUZDEMXEucuJPzFmOCvpTG4yWF20a+KTWWFmtODRW2tKqo+M3/rIZh&#10;OW7Uflevtvzjcff+Nf3OJ4XWz/3uYwYiUhf/xQ/3xqT5EzWC+zfpB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7t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lwcMA&#10;AADdAAAADwAAAGRycy9kb3ducmV2LnhtbERPTWsCMRC9C/6HMEJvmljKqqtRilDopWK3FfQ2bMbd&#10;xc1kSVLd/vtGKHibx/uc1aa3rbiSD41jDdOJAkFcOtNwpeH76208BxEissHWMWn4pQCb9XCwwty4&#10;G3/StYiVSCEcctRQx9jlUoayJoth4jrixJ2dtxgT9JU0Hm8p3LbyWalMWmw4NdTY0bam8lL8WA0v&#10;Vdaq/a7ZfvDJ425xmB+LWan106h/XYKI1MeH+N/9btL8mcrg/k06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vlw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AWsMA&#10;AADdAAAADwAAAGRycy9kb3ducmV2LnhtbERPTWsCMRC9C/6HMEJvmijFtVujiFDopWJXC3obNtPd&#10;xc1kSVLd/vtGKHibx/uc5bq3rbiSD41jDdOJAkFcOtNwpeF4eBsvQISIbLB1TBp+KcB6NRwsMTfu&#10;xp90LWIlUgiHHDXUMXa5lKGsyWKYuI44cd/OW4wJ+koaj7cUbls5U2ouLTacGmrsaFtTeSl+rIbn&#10;at6q/a7ZfvDZ4+7la3EqslLrp1G/eQURqY8P8b/73aT5mcrg/k06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dAW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jUKMcA&#10;AADdAAAADwAAAGRycy9kb3ducmV2LnhtbESPT2vDMAzF74N9B6PBbqu9MfonrVtGYbDLSpet0N5E&#10;rCZhsRxsr02/fXUo7Cbxnt77abEafKdOFFMb2MLzyIAiroJrubbw8/3+NAWVMrLDLjBZuFCC1fL+&#10;boGFC2f+olOZayUhnAq00OTcF1qnqiGPaRR6YtGOIXrMssZau4hnCfedfjFmrD22LA0N9rRuqPot&#10;/7yF13rcme2mXX/yIeJmtpvuy0ll7ePD8DYHlWnI/+bb9YcT/IkRXPlGR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I1Cj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Rxs8QA&#10;AADdAAAADwAAAGRycy9kb3ducmV2LnhtbERPS2sCMRC+F/wPYYTeaqIUH6vZRYRCL5V2q6C3YTPu&#10;Lm4mS5Lq9t83hUJv8/E9Z1MMthM38qF1rGE6USCIK2darjUcPl+eliBCRDbYOSYN3xSgyEcPG8yM&#10;u/MH3cpYixTCIUMNTYx9JmWoGrIYJq4nTtzFeYsxQV9L4/Gewm0nZ0rNpcWWU0ODPe0aqq7ll9Xw&#10;XM879b5vd2989rhfHZenclFp/TgetmsQkYb4L/5zv5o0f6FW8PtNOkH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cbP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</w:t>
      </w:r>
      <w:r w:rsidRPr="00C31640">
        <w:rPr>
          <w:rFonts w:ascii="Hand writing Mutlu" w:hAnsi="Hand writing Mutlu"/>
          <w:b/>
          <w:color w:val="000000"/>
          <w:sz w:val="64"/>
          <w:szCs w:val="64"/>
        </w:rPr>
        <w:t>N N N</w:t>
      </w:r>
      <w:r w:rsidRPr="00C31640">
        <w:rPr>
          <w:rFonts w:ascii="Nurhan Uz" w:hAnsi="Nurhan Uz"/>
          <w:b/>
          <w:color w:val="000000"/>
          <w:sz w:val="64"/>
          <w:szCs w:val="64"/>
        </w:rPr>
        <w:t xml:space="preserve"> N N N N N N N</w:t>
      </w:r>
      <w:r>
        <w:rPr>
          <w:rFonts w:ascii="Nurhan Uz" w:hAnsi="Nurhan Uz"/>
          <w:b/>
          <w:color w:val="000000"/>
          <w:sz w:val="64"/>
          <w:szCs w:val="64"/>
        </w:rPr>
        <w:t xml:space="preserve"> </w:t>
      </w:r>
      <w:r w:rsidRPr="00C31640">
        <w:rPr>
          <w:rFonts w:ascii="Nurhan Uz" w:hAnsi="Nurhan Uz"/>
          <w:b/>
          <w:color w:val="000000"/>
          <w:sz w:val="64"/>
          <w:szCs w:val="64"/>
        </w:rPr>
        <w:t>N</w:t>
      </w:r>
    </w:p>
    <w:p w:rsidR="00083EB6" w:rsidRPr="00C31640" w:rsidRDefault="00083EB6" w:rsidP="00C31640">
      <w:pPr>
        <w:ind w:left="142" w:hanging="142"/>
        <w:rPr>
          <w:rFonts w:ascii="Nurhan Uz" w:hAnsi="Nurhan Uz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1710" o:spid="_x0000_s1292" style="position:absolute;left:0;text-align:left;margin-left:13.75pt;margin-top:6.25pt;width:522.75pt;height:44.2pt;z-index:-25162188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">
            <v:group id="Group 575" o:spid="_x0000_s1293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WXQ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/1M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aWXQMQAAADdAAAA&#10;DwAAAAAAAAAAAAAAAACqAgAAZHJzL2Rvd25yZXYueG1sUEsFBgAAAAAEAAQA+gAAAJsDAAAAAA==&#10;">
              <v:rect id="Rectangle 578" o:spid="_x0000_s12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tPVsMA&#10;AADdAAAADwAAAGRycy9kb3ducmV2LnhtbERPTWvCQBC9C/0PyxS86UYPtkTXUApCD0XbaKHHMTtm&#10;Y7KzIbtq9Nd3C4K3ebzPWWS9bcSZOl85VjAZJyCIC6crLhXstqvRKwgfkDU2jknBlTxky6fBAlPt&#10;LvxN5zyUIoawT1GBCaFNpfSFIYt+7FriyB1cZzFE2JVSd3iJ4baR0ySZSYsVxwaDLb0bKur8ZBXQ&#10;cUO/lK9ve7Oi08/Nfn7Naq/U8Ll/m4MI1IeH+O7+0HH+y2QK/9/E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tPVsMAAADdAAAADwAAAAAAAAAAAAAAAACYAgAAZHJzL2Rv&#10;d25yZXYueG1sUEsFBgAAAAAEAAQA9QAAAIgDAAAAAA==&#10;" strokecolor="#0070c0" strokeweight="1pt">
                <v:shadow color="#868686"/>
                <v:path arrowok="t"/>
              </v:rect>
              <v:rect id="Rectangle 576" o:spid="_x0000_s1295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1vVMMA&#10;AADdAAAADwAAAGRycy9kb3ducmV2LnhtbERP22oCMRB9L/gPYQTfalalVVazIoqwQqHU9gOGzbgX&#10;N5O4ibr265tCoW9zONdZrXvTiht1vrasYDJOQBAXVtdcKvj63D8vQPiArLG1TAoe5GGdDZ5WmGp7&#10;5w+6HUMpYgj7FBVUIbhUSl9UZNCPrSOO3Ml2BkOEXSl1h/cYblo5TZJXabDm2FCho21Fxfl4NQou&#10;l+b7ZZYc3t9CIfO83LlmvnNKjYb9ZgkiUB/+xX/uXMf588kMfr+JJ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1vVMMAAADdAAAADwAAAAAAAAAAAAAAAACYAgAAZHJzL2Rv&#10;d25yZXYueG1sUEsFBgAAAAAEAAQA9QAAAIgDAAAAAA==&#10;" strokecolor="#36f" strokeweight="1pt">
                <v:shadow color="#868686"/>
                <v:path arrowok="t"/>
              </v:rect>
              <v:rect id="Rectangle 577" o:spid="_x0000_s12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qT8MA&#10;AADdAAAADwAAAGRycy9kb3ducmV2LnhtbERPS2vCQBC+F/wPywi91U2Kz+gqUiy0x6YV9DZkJ9lo&#10;djZktxr/fbcgeJuP7zmrTW8bcaHO144VpKMEBHHhdM2Vgp/v95c5CB+QNTaOScGNPGzWg6cVZtpd&#10;+YsueahEDGGfoQITQptJ6QtDFv3ItcSRK11nMUTYVVJ3eI3htpGvSTKVFmuODQZbejNUnPNfq2B3&#10;6j/bw+6Um4ldlGZWpuOj2Sv1POy3SxCB+vAQ390fOs6fpWP4/ya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9qT8MAAADdAAAADwAAAAAAAAAAAAAAAACYAgAAZHJzL2Rv&#10;d25yZXYueG1sUEsFBgAAAAAEAAQA9QAAAIgDAAAAAA==&#10;" strokecolor="red" strokeweight="1pt">
                <v:shadow color="#868686"/>
                <v:path arrowok="t"/>
              </v:rect>
            </v:group>
            <v:group id="Group 579" o:spid="_x0000_s12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6RQ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eT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6npFDwwAAAN0AAAAP&#10;AAAAAAAAAAAAAAAAAKoCAABkcnMvZG93bnJldi54bWxQSwUGAAAAAAQABAD6AAAAmgMAAAAA&#10;">
              <v:shape id="Freeform 580" o:spid="_x0000_s12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JzHMQA&#10;AADdAAAADwAAAGRycy9kb3ducmV2LnhtbERPTWvCQBC9F/wPywi91Y0iMaZugggFL5WatmBvQ3ZM&#10;gtnZsLvV9N93C0Jv83ifsylH04srOd9ZVjCfJSCIa6s7bhR8vL88ZSB8QNbYWyYFP+ShLCYPG8y1&#10;vfGRrlVoRAxhn6OCNoQhl9LXLRn0MzsQR+5sncEQoWukdniL4aaXiyRJpcGOY0OLA+1aqi/Vt1Gw&#10;bNI+eTt0u1f+cnhYf2analUr9Tgdt88gAo3hX3x373Wcv5qn8PdNPEE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cxz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7Wh8MA&#10;AADdAAAADwAAAGRycy9kb3ducmV2LnhtbERPTYvCMBC9L/gfwgh7W1NFrFajiLDgZWW3KuhtaMa2&#10;2ExKktX6783Cgrd5vM9ZrDrTiBs5X1tWMBwkIIgLq2suFRz2nx9TED4ga2wsk4IHeVgte28LzLS9&#10;8w/d8lCKGMI+QwVVCG0mpS8qMugHtiWO3MU6gyFCV0rt8B7DTSNHSTKRBmuODRW2tKmouOa/RsG4&#10;nDTJ967efPHZ4W52nJ7ytFDqvd+t5yACdeEl/ndvdZyfDlP4+yae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7Wh8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3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C9cYA&#10;AADdAAAADwAAAGRycy9kb3ducmV2LnhtbESPQWvCQBCF74L/YRnBm26UojZ1FREKvSg2ttDehuw0&#10;Cc3Oht2txn/vHITeZnhv3vtmve1dqy4UYuPZwGyagSIuvW24MvBxfp2sQMWEbLH1TAZuFGG7GQ7W&#10;mFt/5Xe6FKlSEsIxRwN1Sl2udSxrchinviMW7ccHh0nWUGkb8CrhrtXzLFtohw1LQ40d7Wsqf4s/&#10;Z+CpWrTZ6djsD/wd8Pj8ufoqlqUx41G/ewGVqE//5sf1mxX85Uxw5RsZQW/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FC9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nbsIA&#10;AADdAAAADwAAAGRycy9kb3ducmV2LnhtbERPS4vCMBC+C/6HMII3TV3ERzXKIgheFO3uwnobmtm2&#10;bDMpSdT6740geJuP7znLdWtqcSXnK8sKRsMEBHFudcWFgu+v7WAGwgdkjbVlUnAnD+tVt7PEVNsb&#10;n+iahULEEPYpKihDaFIpfV6SQT+0DXHk/qwzGCJ0hdQObzHc1PIjSSbSYMWxocSGNiXl/9nFKBgX&#10;kzo5HqrNns8OD/Of2W82zZXq99rPBYhAbXiLX+6djvOnozk8v4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Hedu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uETsYA&#10;AADdAAAADwAAAGRycy9kb3ducmV2LnhtbESPQWvCQBCF74X+h2UKvdVNpWiMrlKEQi8VjS3obchO&#10;k9DsbNjdavz3zkHwNsN78943i9XgOnWiEFvPBl5HGSjiytuWawPf+4+XHFRMyBY7z2TgQhFWy8eH&#10;BRbWn3lHpzLVSkI4FmigSakvtI5VQw7jyPfEov364DDJGmptA54l3HV6nGUT7bBlaWiwp3VD1V/5&#10;7wy81ZMu227a9RcfA25mP/mhnFbGPD8N73NQiYZ0N9+uP63gT8fCL9/ICHp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uET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3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ch1cIA&#10;AADdAAAADwAAAGRycy9kb3ducmV2LnhtbERPS4vCMBC+C/sfwix401RZfFSjLIKwF0W7K+htaMa2&#10;bDMpSdT6740geJuP7znzZWtqcSXnK8sKBv0EBHFudcWFgr/fdW8CwgdkjbVlUnAnD8vFR2eOqbY3&#10;3tM1C4WIIexTVFCG0KRS+rwkg75vG+LIna0zGCJ0hdQObzHc1HKYJCNpsOLYUGJDq5Ly/+xiFHwV&#10;ozrZbavVhk8Ot9PD5JiNc6W6n+33DESgNrzFL/ePjvPHwwE8v4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ByHVwgAAAN0AAAAPAAAAAAAAAAAAAAAAAJgCAABkcnMvZG93&#10;bnJldi54bWxQSwUGAAAAAAQABAD1AAAAhwMAAAAA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3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vDi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P00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xvDisQAAADdAAAA&#10;DwAAAAAAAAAAAAAAAACqAgAAZHJzL2Rvd25yZXYueG1sUEsFBgAAAAAEAAQA+gAAAJsDAAAAAA==&#10;">
              <v:shape id="Freeform 587" o:spid="_x0000_s13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aOcMA&#10;AADdAAAADwAAAGRycy9kb3ducmV2LnhtbERPS4vCMBC+L/gfwgje1lR38VGNIsLCXlbWqqC3oRnb&#10;YjMpSdTuvzfCgrf5+J4zX7amFjdyvrKsYNBPQBDnVldcKNjvvt4nIHxA1lhbJgV/5GG56LzNMdX2&#10;zlu6ZaEQMYR9igrKEJpUSp+XZND3bUMcubN1BkOErpDa4T2Gm1oOk2QkDVYcG0psaF1SfsmuRsFn&#10;MaqT3021/uGTw830MDlm41ypXrddzUAEasNL/O/+1nH+ePgBz2/iC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kaO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CCTcQA&#10;AADdAAAADwAAAGRycy9kb3ducmV2LnhtbERPTWvCQBC9F/wPywi91Y0i0aauoQiFXhraaEFvQ3aa&#10;BLOzYXcb4793CwVv83ifs8lH04mBnG8tK5jPEhDEldUt1woO+7enNQgfkDV2lknBlTzk28nDBjNt&#10;L/xFQxlqEUPYZ6igCaHPpPRVQwb9zPbEkfuxzmCI0NVSO7zEcNPJRZKk0mDLsaHBnnYNVefy1yhY&#10;1mmXfBbt7oNPDovn7/WxXFVKPU7H1xcQgcZwF/+733Wcv1os4e+beIL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wgk3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3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wn1sMA&#10;AADdAAAADwAAAGRycy9kb3ducmV2LnhtbERPS4vCMBC+L/gfwgje1lTZ9VGNIsLCXlbWqqC3oRnb&#10;YjMpSdTuvzfCgrf5+J4zX7amFjdyvrKsYNBPQBDnVldcKNjvvt4nIHxA1lhbJgV/5GG56LzNMdX2&#10;zlu6ZaEQMYR9igrKEJpUSp+XZND3bUMcubN1BkOErpDa4T2Gm1oOk2QkDVYcG0psaF1SfsmuRsFH&#10;MaqT3021/uGTw830MDlm41ypXrddzUAEasNL/O/+1nH+ePgJz2/iC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wn1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3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5ocMA&#10;AADdAAAADwAAAGRycy9kb3ducmV2LnhtbERPTYvCMBC9C/6HMMLeNFWWql2jiCDsZcWtu+DehmZs&#10;i82kJFHrvzfCgrd5vM9ZrDrTiCs5X1tWMB4lIIgLq2suFfwctsMZCB+QNTaWScGdPKyW/d4CM21v&#10;/E3XPJQihrDPUEEVQptJ6YuKDPqRbYkjd7LOYIjQlVI7vMVw08hJkqTSYM2xocKWNhUV5/xiFLyX&#10;aZPsd/Xmi/8c7ua/s2M+LZR6G3TrDxCBuvAS/7s/dZw/naTw/Cae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65oc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3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cOsQA&#10;AADdAAAADwAAAGRycy9kb3ducmV2LnhtbERPTWvCQBC9C/0PyxR6002lmJi6CUUo9FLR2IK9Ddlp&#10;EpqdDbtbjf/eFQRv83ifsypH04sjOd9ZVvA8S0AQ11Z33Cj42r9PMxA+IGvsLZOCM3koi4fJCnNt&#10;T7yjYxUaEUPY56igDWHIpfR1Swb9zA7Ekfu1zmCI0DVSOzzFcNPLeZIspMGOY0OLA61bqv+qf6Pg&#10;pVn0yXbTrT/5x+Fm+Z0dqrRW6ulxfHsFEWgMd/HN/aHj/HSewvWbeIIs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iHDr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48MYA&#10;AADdAAAADwAAAGRycy9kb3ducmV2LnhtbESPQWvCQBCF7wX/wzKCt7qpiE1TVxFB6EWx0UJ7G7LT&#10;JDQ7G3a3Gv+9cyj0NsN78943y/XgOnWhEFvPBp6mGSjiytuWawPn0+4xBxUTssXOMxm4UYT1avSw&#10;xML6K7/TpUy1khCOBRpoUuoLrWPVkMM49T2xaN8+OEyyhlrbgFcJd52eZdlCO2xZGhrsadtQ9VP+&#10;OgPzetFlx0O73fNXwMPLR/5ZPlfGTMbD5hVUoiH9m/+u36zgz3Lhl29kBL2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N48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/da8QA&#10;AADdAAAADwAAAGRycy9kb3ducmV2LnhtbERPTWvCQBC9C/6HZYTezMZQbExdRQJCL5U2bcHehuyY&#10;BLOzYXer6b/vCkJv83ifs96OphcXcr6zrGCRpCCIa6s7bhR8fuznOQgfkDX2lknBL3nYbqaTNRba&#10;XvmdLlVoRAxhX6CCNoShkNLXLRn0iR2II3eyzmCI0DVSO7zGcNPLLE2X0mDHsaHFgcqW6nP1YxQ8&#10;Nss+fTt05St/OzysvvJj9VQr9TAbd88gAo3hX3x3v+g4P8sXcPsmni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P3Wv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3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DHMMA&#10;AADdAAAADwAAAGRycy9kb3ducmV2LnhtbERPTWvCQBC9F/wPywje6sYgNkZXEUHopWLTCnobsmMS&#10;zM6G3a2m/94tFLzN433Oct2bVtzI+caygsk4AUFcWt1wpeD7a/eagfABWWNrmRT8kof1avCyxFzb&#10;O3/SrQiViCHsc1RQh9DlUvqyJoN+bDviyF2sMxgidJXUDu8x3LQyTZKZNNhwbKixo21N5bX4MQqm&#10;1axNDvtm+8Fnh/v5MTsVb6VSo2G/WYAI1Ien+N/9ruP8NEvh75t4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1DHM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3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Hmh8MA&#10;AADdAAAADwAAAGRycy9kb3ducmV2LnhtbERPTWvCQBC9C/0PyxS86UYtGlNXKUKhl0qNCnobstMk&#10;mJ0Nu1uN/94tCN7m8T5nsepMIy7kfG1ZwWiYgCAurK65VLDffQ5SED4ga2wsk4IbeVgtX3oLzLS9&#10;8pYueShFDGGfoYIqhDaT0hcVGfRD2xJH7tc6gyFCV0rt8BrDTSPHSTKVBmuODRW2tK6oOOd/RsFb&#10;OW2Sn029/uaTw838kB7zWaFU/7X7eAcRqAtP8cP9peP8cTqB/2/iC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Hmh8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3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h+88MA&#10;AADdAAAADwAAAGRycy9kb3ducmV2LnhtbERPTWvCQBC9C/6HZQrezKYiGqOriFDwUtFUQW9DdpqE&#10;ZmfD7lbTf+8WCr3N433OatObVtzJ+caygtckBUFcWt1wpeD88TbOQPiArLG1TAp+yMNmPRysMNf2&#10;wSe6F6ESMYR9jgrqELpcSl/WZNAntiOO3Kd1BkOErpLa4SOGm1ZO0nQmDTYcG2rsaFdT+VV8GwXT&#10;atamx0Oze+ebw8Pikl2LeanU6KXfLkEE6sO/+M+913H+JJvC7zfxB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h+88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3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8xoskA&#10;AADdAAAADwAAAGRycy9kb3ducmV2LnhtbESPQWvCQBSE7wX/w/KE3upGbSWkrqJSS9piaW3r+Zl9&#10;JsHs25BdTfz3bqHQ4zAz3zDTeWcqcabGlZYVDAcRCOLM6pJzBd9f67sYhPPIGivLpOBCDuaz3s0U&#10;E21b/qTz1uciQNglqKDwvk6kdFlBBt3A1sTBO9jGoA+yyaVusA1wU8lRFE2kwZLDQoE1rQrKjtuT&#10;URDvT+3q/WPz87Z7XaZPw8voJU6flbrtd4tHEJ46/x/+a6dawcN4fA+/b8ITkL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GF8xoskAAADdAAAADwAAAAAAAAAAAAAAAACYAgAA&#10;ZHJzL2Rvd25yZXYueG1sUEsFBgAAAAAEAAQA9QAAAI4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wR2wxgAAAN0A&#10;AAAPAAAAAAAAAAAAAAAAAKoCAABkcnMvZG93bnJldi54bWxQSwUGAAAAAAQABAD6AAAAnQMAAAAA&#10;">
              <v:shape id="Freeform 599" o:spid="_x0000_s1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3/78YA&#10;AADdAAAADwAAAGRycy9kb3ducmV2LnhtbESPQWvCQBSE70L/w/IK3symVaNGVxFB8FKxsYX29si+&#10;JqHZt2F31fTfdwtCj8PMfMOsNr1pxZWcbywreEpSEMSl1Q1XCt7O+9EchA/IGlvLpOCHPGzWD4MV&#10;5tre+JWuRahEhLDPUUEdQpdL6cuaDPrEdsTR+7LOYIjSVVI7vEW4aeVzmmbSYMNxocaOdjWV38XF&#10;KJhUWZuejs3uhT8dHhfv849iVio1fOy3SxCB+vAfvrcPWsF0PM7g7018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3/7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FadMYA&#10;AADdAAAADwAAAGRycy9kb3ducmV2LnhtbESPT2sCMRTE70K/Q3gFb5pttf5ZjSKC4EWxWwW9PTav&#10;u0s3L0sSdf32TaHgcZiZ3zDzZWtqcSPnK8sK3voJCOLc6ooLBcevTW8CwgdkjbVlUvAgD8vFS2eO&#10;qbZ3/qRbFgoRIexTVFCG0KRS+rwkg75vG+LofVtnMETpCqkd3iPc1PI9SUbSYMVxocSG1iXlP9nV&#10;KBgWozo57Kv1ji8O99PT5JyNc6W6r+1qBiJQG57h//ZWK/gYDMbw9yY+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Fad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7OBsQA&#10;AADdAAAADwAAAGRycy9kb3ducmV2LnhtbERPz2vCMBS+D/wfwhN203TTVdc1lSEMvEy0Kujt0by1&#10;Zc1LSTLt/vvlIOz48f3OV4PpxJWcby0reJomIIgrq1uuFRwPH5MlCB+QNXaWScEveVgVo4ccM21v&#10;vKdrGWoRQ9hnqKAJoc+k9FVDBv3U9sSR+7LOYIjQ1VI7vMVw08nnJEmlwZZjQ4M9rRuqvssfo2Be&#10;p12y27brT7443L6eludyUSn1OB7e30AEGsK/+O7eaAUvs1mcG9/EJy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Ozgb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rncYA&#10;AADdAAAADwAAAGRycy9kb3ducmV2LnhtbESPT2sCMRTE70K/Q3gFb5q1Wv9sjSKC4EWxWwV7e2ye&#10;u0s3L0sSdf32TaHgcZiZ3zDzZWtqcSPnK8sKBv0EBHFudcWFguPXpjcF4QOyxtoyKXiQh+XipTPH&#10;VNs7f9ItC4WIEPYpKihDaFIpfV6SQd+3DXH0LtYZDFG6QmqH9wg3tXxLkrE0WHFcKLGhdUn5T3Y1&#10;CkbFuE4O+2q942+H+9lpes4muVLd13b1ASJQG57h//ZWK3gfDmfw9yY+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Jrn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6xfcQA&#10;AADdAAAADwAAAGRycy9kb3ducmV2LnhtbERPz2vCMBS+C/4P4Qm7abrNVdc1lSEIXhStG2y3R/PW&#10;ljUvJcm0/vfLQfD48f3OV4PpxJmcby0reJwlIIgrq1uuFXycNtMlCB+QNXaWScGVPKyK8SjHTNsL&#10;H+lchlrEEPYZKmhC6DMpfdWQQT+zPXHkfqwzGCJ0tdQOLzHcdPIpSVJpsOXY0GBP64aq3/LPKJjX&#10;aZcc9u16x98O96+fy69yUSn1MBne30AEGsJdfHNvtYKX53ncH9/EJy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+sX3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3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U5scA&#10;AADdAAAADwAAAGRycy9kb3ducmV2LnhtbESPT2vCQBTE74V+h+UVvNWNrf8as0oRBC9KmyrY2yP7&#10;TEKzb8PuGuO37xaEHoeZ+Q2TrXrTiI6cry0rGA0TEMSF1TWXCg5fm+c5CB+QNTaWScGNPKyWjw8Z&#10;ptpe+ZO6PJQiQtinqKAKoU2l9EVFBv3QtsTRO1tnMETpSqkdXiPcNPIlSabSYM1xocKW1hUVP/nF&#10;KBiX0yb52NfrHX873L8d56d8Vig1eOrfFyAC9eE/fG9vtYLJ63gE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yFOb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3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72uc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yGg/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Lva5xgAAAN0A&#10;AAAPAAAAAAAAAAAAAAAAAKoCAABkcnMvZG93bnJldi54bWxQSwUGAAAAAAQABAD6AAAAnQMAAAAA&#10;">
              <v:shape id="Freeform 606" o:spid="_x0000_s1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wvCsYA&#10;AADdAAAADwAAAGRycy9kb3ducmV2LnhtbESPQWsCMRSE74L/IbxCb5pttVa3RimC4EXRtYLeHpvX&#10;3cXNy5Kkuv57IxQ8DjPzDTOdt6YWF3K+sqzgrZ+AIM6trrhQ8LNf9sYgfEDWWFsmBTfyMJ91O1NM&#10;tb3yji5ZKESEsE9RQRlCk0rp85IM+r5tiKP3a53BEKUrpHZ4jXBTy/ckGUmDFceFEhtalJSfsz+j&#10;YFiM6mS7qRZrPjncTA7jY/aZK/X60n5/gQjUhmf4v73SCj4GwwE83sQn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wvC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3fsYA&#10;AADdAAAADwAAAGRycy9kb3ducmV2LnhtbESPQWvCQBSE70L/w/IKvZlNNVqbuooIghfFpi20t0f2&#10;NQlm34bdrcZ/7wpCj8PMfMPMl71pxYmcbywreE5SEMSl1Q1XCj4/NsMZCB+QNbaWScGFPCwXD4M5&#10;5tqe+Z1ORahEhLDPUUEdQpdL6cuaDPrEdsTR+7XOYIjSVVI7PEe4aeUoTafSYMNxocaO1jWVx+LP&#10;KMiqaZse9s16xz8O969fs+/ipVTq6bFfvYEI1If/8L291Qom4yyD25v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W3f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S5ccA&#10;AADdAAAADwAAAGRycy9kb3ducmV2LnhtbESPT2vCQBTE74V+h+UJ3urG+qeaZpUiFLxUbFpBb4/s&#10;axKafRt2tzF+e7cgeBxm5jdMtu5NIzpyvrasYDxKQBAXVtdcKvj+en9agPABWWNjmRRcyMN69fiQ&#10;YartmT+py0MpIoR9igqqENpUSl9UZNCPbEscvR/rDIYoXSm1w3OEm0Y+J8lcGqw5LlTY0qai4jf/&#10;Mwqm5bxJ9rt688Enh7vlYXHMXwqlhoP+7RVEoD7cw7f2ViuYTaYz+H8Tn4Bc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JEuX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uMksYA&#10;AADdAAAADwAAAGRycy9kb3ducmV2LnhtbESPQWvCQBSE70L/w/IK3nTT1kaNrlKEQi8VjQp6e2Rf&#10;k9Ds27C7avrvXaHgcZiZb5j5sjONuJDztWUFL8MEBHFhdc2lgv3uczAB4QOyxsYyKfgjD8vFU2+O&#10;mbZX3tIlD6WIEPYZKqhCaDMpfVGRQT+0LXH0fqwzGKJ0pdQOrxFuGvmaJKk0WHNcqLClVUXFb342&#10;CkZl2iSbdb365pPD9fQwOebjQqn+c/cxAxGoC4/wf/tLK3h/G6VwfxOf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uMk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CccA&#10;AADdAAAADwAAAGRycy9kb3ducmV2LnhtbESPT2vCQBTE7wW/w/KE3upG67+mbqQIhV6UGlvQ2yP7&#10;TILZt2F3G+O37xaEHoeZ+Q2zWvemER05X1tWMB4lIIgLq2suFXwd3p+WIHxA1thYJgU38rDOBg8r&#10;TLW98p66PJQiQtinqKAKoU2l9EVFBv3ItsTRO1tnMETpSqkdXiPcNHKSJHNpsOa4UGFLm4qKS/5j&#10;FEzLeZN87urNlk8Ody/fy2O+KJR6HPZvryAC9eE/fG9/aAWz5+kC/t7EJ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XKQn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i9e8QA&#10;AADdAAAADwAAAGRycy9kb3ducmV2LnhtbERPz2vCMBS+C/4P4Qm7abrNVdc1lSEIXhStG2y3R/PW&#10;ljUvJcm0/vfLQfD48f3OV4PpxJmcby0reJwlIIgrq1uuFXycNtMlCB+QNXaWScGVPKyK8SjHTNsL&#10;H+lchlrEEPYZKmhC6DMpfdWQQT+zPXHkfqwzGCJ0tdQOLzHcdPIpSVJpsOXY0GBP64aq3/LPKJjX&#10;aZcc9u16x98O96+fy69yUSn1MBne30AEGsJdfHNvtYKX53mcG9/EJy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IvXv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</w:t>
      </w:r>
      <w:r>
        <w:rPr>
          <w:rFonts w:ascii="Nurhan Uz" w:hAnsi="Nurhan Uz"/>
          <w:b/>
          <w:color w:val="000000"/>
          <w:sz w:val="64"/>
          <w:szCs w:val="64"/>
        </w:rPr>
        <w:t>N</w:t>
      </w:r>
      <w:r w:rsidRPr="00C31640">
        <w:rPr>
          <w:rFonts w:ascii="Nurhan Uz" w:hAnsi="Nurhan Uz"/>
          <w:b/>
          <w:color w:val="000000"/>
          <w:sz w:val="64"/>
          <w:szCs w:val="64"/>
        </w:rPr>
        <w:t xml:space="preserve">n </w:t>
      </w:r>
      <w:r>
        <w:rPr>
          <w:rFonts w:ascii="Nurhan Uz" w:hAnsi="Nurhan Uz"/>
          <w:b/>
          <w:color w:val="000000"/>
          <w:sz w:val="64"/>
          <w:szCs w:val="64"/>
        </w:rPr>
        <w:t>N</w:t>
      </w:r>
      <w:r w:rsidRPr="00C31640">
        <w:rPr>
          <w:rFonts w:ascii="Nurhan Uz" w:hAnsi="Nurhan Uz"/>
          <w:b/>
          <w:color w:val="000000"/>
          <w:sz w:val="64"/>
          <w:szCs w:val="64"/>
        </w:rPr>
        <w:t>n</w:t>
      </w:r>
      <w:r>
        <w:rPr>
          <w:rFonts w:ascii="Nurhan Uz" w:hAnsi="Nurhan Uz"/>
          <w:b/>
          <w:color w:val="000000"/>
          <w:sz w:val="64"/>
          <w:szCs w:val="64"/>
        </w:rPr>
        <w:t xml:space="preserve"> N</w:t>
      </w:r>
      <w:r w:rsidRPr="00C31640">
        <w:rPr>
          <w:rFonts w:ascii="Nurhan Uz" w:hAnsi="Nurhan Uz"/>
          <w:b/>
          <w:color w:val="000000"/>
          <w:sz w:val="64"/>
          <w:szCs w:val="64"/>
        </w:rPr>
        <w:t>n</w:t>
      </w:r>
      <w:r>
        <w:rPr>
          <w:rFonts w:ascii="Nurhan Uz" w:hAnsi="Nurhan Uz"/>
          <w:b/>
          <w:color w:val="000000"/>
          <w:sz w:val="64"/>
          <w:szCs w:val="64"/>
        </w:rPr>
        <w:t xml:space="preserve"> N</w:t>
      </w:r>
      <w:r w:rsidRPr="00C31640">
        <w:rPr>
          <w:rFonts w:ascii="Nurhan Uz" w:hAnsi="Nurhan Uz"/>
          <w:b/>
          <w:color w:val="000000"/>
          <w:sz w:val="64"/>
          <w:szCs w:val="64"/>
        </w:rPr>
        <w:t>n</w:t>
      </w:r>
      <w:r>
        <w:rPr>
          <w:rFonts w:ascii="Nurhan Uz" w:hAnsi="Nurhan Uz"/>
          <w:b/>
          <w:color w:val="000000"/>
          <w:sz w:val="64"/>
          <w:szCs w:val="64"/>
        </w:rPr>
        <w:t xml:space="preserve"> N</w:t>
      </w:r>
      <w:r w:rsidRPr="00C31640">
        <w:rPr>
          <w:rFonts w:ascii="Nurhan Uz" w:hAnsi="Nurhan Uz"/>
          <w:b/>
          <w:color w:val="000000"/>
          <w:sz w:val="64"/>
          <w:szCs w:val="64"/>
        </w:rPr>
        <w:t>n</w:t>
      </w:r>
      <w:r>
        <w:rPr>
          <w:rFonts w:ascii="Nurhan Uz" w:hAnsi="Nurhan Uz"/>
          <w:b/>
          <w:color w:val="000000"/>
          <w:sz w:val="64"/>
          <w:szCs w:val="64"/>
        </w:rPr>
        <w:t xml:space="preserve"> N</w:t>
      </w:r>
      <w:r w:rsidRPr="00C31640">
        <w:rPr>
          <w:rFonts w:ascii="Nurhan Uz" w:hAnsi="Nurhan Uz"/>
          <w:b/>
          <w:color w:val="000000"/>
          <w:sz w:val="64"/>
          <w:szCs w:val="64"/>
        </w:rPr>
        <w:t>n</w:t>
      </w:r>
      <w:r>
        <w:rPr>
          <w:rFonts w:ascii="Nurhan Uz" w:hAnsi="Nurhan Uz"/>
          <w:b/>
          <w:color w:val="000000"/>
          <w:sz w:val="64"/>
          <w:szCs w:val="64"/>
        </w:rPr>
        <w:t xml:space="preserve"> N</w:t>
      </w:r>
      <w:r w:rsidRPr="00C31640">
        <w:rPr>
          <w:rFonts w:ascii="Nurhan Uz" w:hAnsi="Nurhan Uz"/>
          <w:b/>
          <w:color w:val="000000"/>
          <w:sz w:val="64"/>
          <w:szCs w:val="64"/>
        </w:rPr>
        <w:t>n</w:t>
      </w:r>
      <w:r>
        <w:rPr>
          <w:rFonts w:ascii="Nurhan Uz" w:hAnsi="Nurhan Uz"/>
          <w:b/>
          <w:color w:val="000000"/>
          <w:sz w:val="64"/>
          <w:szCs w:val="64"/>
        </w:rPr>
        <w:t xml:space="preserve"> N</w:t>
      </w:r>
    </w:p>
    <w:p w:rsidR="00083EB6" w:rsidRPr="00C31640" w:rsidRDefault="00083EB6" w:rsidP="00C31640">
      <w:pPr>
        <w:ind w:left="142" w:hanging="142"/>
        <w:rPr>
          <w:rFonts w:ascii="Hand writing Mutlu" w:hAnsi="Hand writing Mutlu"/>
          <w:b/>
          <w:color w:val="000000"/>
          <w:sz w:val="64"/>
          <w:szCs w:val="64"/>
        </w:rPr>
      </w:pPr>
      <w:r>
        <w:rPr>
          <w:noProof/>
          <w:lang w:eastAsia="tr-TR"/>
        </w:rPr>
        <w:pict>
          <v:group id="Grup 5349" o:spid="_x0000_s1330" style="position:absolute;left:0;text-align:left;margin-left:13.75pt;margin-top:6.25pt;width:522.75pt;height:44.2pt;z-index:-25162086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">
            <v:group id="Group 575" o:spid="_x0000_s1331" style="position:absolute;left:1080;top:7133;width:10260;height:651" coordorigin="751,4013" coordsize="9707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lbiMQAAADdAAAA&#10;DwAAAAAAAAAAAAAAAACqAgAAZHJzL2Rvd25yZXYueG1sUEsFBgAAAAAEAAQA+gAAAJsDAAAAAA==&#10;">
              <v:rect id="Rectangle 578" o:spid="_x0000_s13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m4csYA&#10;AADdAAAADwAAAGRycy9kb3ducmV2LnhtbESPT2sCMRTE7wW/Q3hCb5rVosjWKEUQPIh/1hZ6fN28&#10;brZuXpZN1NVPbwShx2FmfsNM562txJkaXzpWMOgnIIhzp0suFHwelr0JCB+QNVaOScGVPMxnnZcp&#10;ptpdeE/nLBQiQtinqMCEUKdS+tyQRd93NXH0fl1jMUTZFFI3eIlwW8lhkoylxZLjgsGaFobyY3ay&#10;CuhvS9+UbW4/Zkmnr5td78ZHr9Rrt/14BxGoDf/hZ3ulFYzeRgN4vI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Cm4csYAAADdAAAADwAAAAAAAAAAAAAAAACYAgAAZHJz&#10;L2Rvd25yZXYueG1sUEsFBgAAAAAEAAQA9QAAAIsDAAAAAA==&#10;" strokecolor="#0070c0" strokeweight="1pt">
                <v:shadow color="#868686"/>
                <v:path arrowok="t"/>
              </v:rect>
              <v:rect id="Rectangle 576" o:spid="_x0000_s1333" style="position:absolute;left:751;top:4398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GjnMYA&#10;AADdAAAADwAAAGRycy9kb3ducmV2LnhtbESP3WrCQBSE74W+w3IK3tVNlVSJrlIqQgSh+PMAh+xp&#10;Eps9u2a3Gn16Vyh4OczMN8xs0ZlGnKn1tWUF74MEBHFhdc2lgsN+9TYB4QOyxsYyKbiSh8X8pTfD&#10;TNsLb+m8C6WIEPYZKqhCcJmUvqjIoB9YRxy9H9saDFG2pdQtXiLcNHKYJB/SYM1xoUJHXxUVv7s/&#10;o+B0Ot7SUbL+3oRC5nm5dMfx0inVf+0+pyACdeEZ/m/nWkE6Sof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GjnMYAAADdAAAADwAAAAAAAAAAAAAAAACYAgAAZHJz&#10;L2Rvd25yZXYueG1sUEsFBgAAAAAEAAQA9QAAAIsDAAAAAA==&#10;" strokecolor="#36f" strokeweight="1pt">
                <v:shadow color="#868686"/>
                <v:path arrowok="t"/>
              </v:rect>
              <v:rect id="Rectangle 577" o:spid="_x0000_s13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baMYA&#10;AADdAAAADwAAAGRycy9kb3ducmV2LnhtbESPT2vCQBTE70K/w/IKvenGP2lrdBURhXpsWsHeHtmX&#10;bDT7NmS3mn77bkHocZiZ3zDLdW8bcaXO144VjEcJCOLC6ZorBZ8f++ErCB+QNTaOScEPeVivHgZL&#10;zLS78Ttd81CJCGGfoQITQptJ6QtDFv3ItcTRK11nMUTZVVJ3eItw28hJkjxLizXHBYMtbQ0Vl/zb&#10;Ktid+0N72p1zk9p5aV7K8ezLHJV6euw3CxCB+vAfvrfftIJ0mk7h7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abaMYAAADdAAAADwAAAAAAAAAAAAAAAACYAgAAZHJz&#10;L2Rvd25yZXYueG1sUEsFBgAAAAAEAAQA9QAAAIsDAAAAAA==&#10;" strokecolor="red" strokeweight="1pt">
                <v:shadow color="#868686"/>
                <v:path arrowok="t"/>
              </v:rect>
            </v:group>
            <v:group id="Group 579" o:spid="_x0000_s13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1Jdi8YAAADdAAAADwAAAGRycy9kb3ducmV2LnhtbESPQWvCQBSE7wX/w/IE&#10;b7qJNkWiq4ho6UGEqiDeHtlnEsy+Ddk1if++Wyj0OMzMN8xy3ZtKtNS40rKCeBKBIM6sLjlXcDnv&#10;x3MQziNrrCyTghc5WK8Gb0tMte34m9qTz0WAsEtRQeF9nUrpsoIMuomtiYN3t41BH2STS91gF+Cm&#10;ktMo+pAGSw4LBda0LSh7nJ5GwWeH3WYW79rD47593c7J8XqISanRsN8sQHjq/X/4r/2lFSSz5B1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Ul2LxgAAAN0A&#10;AAAPAAAAAAAAAAAAAAAAAKoCAABkcnMvZG93bnJldi54bWxQSwUGAAAAAAQABAD6AAAAnQMAAAAA&#10;">
              <v:shape id="Freeform 580" o:spid="_x0000_s13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EOMYA&#10;AADdAAAADwAAAGRycy9kb3ducmV2LnhtbESPT2vCQBTE7wW/w/IEb3Vj2/gnukoRCr1UNCro7ZF9&#10;JqHZt2F31fTbdwsFj8PM/IZZrDrTiBs5X1tWMBomIIgLq2suFRz2H89TED4ga2wsk4If8rBa9p4W&#10;mGl75x3d8lCKCGGfoYIqhDaT0hcVGfRD2xJH72KdwRClK6V2eI9w08iXJBlLgzXHhQpbWldUfOdX&#10;o+CtHDfJdlOvv/jscDM7Tk/5pFBq0O/e5yACdeER/m9/agXpa5rC35v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CEO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1" o:spid="_x0000_s13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IaT8YA&#10;AADdAAAADwAAAGRycy9kb3ducmV2LnhtbESPQWvCQBSE7wX/w/IEb3VjW6NGVylCoZeKRgW9PbLP&#10;JDT7Nuyumv77bqHgcZiZb5jFqjONuJHztWUFo2ECgriwuuZSwWH/8TwF4QOyxsYyKfghD6tl72mB&#10;mbZ33tEtD6WIEPYZKqhCaDMpfVGRQT+0LXH0LtYZDFG6UmqH9wg3jXxJklQarDkuVNjSuqLiO78a&#10;BW9l2iTbTb3+4rPDzew4PeWTQqlBv3ufgwjUhUf4v/2pFYxfxyn8vYlP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IaT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6/1McA&#10;AADdAAAADwAAAGRycy9kb3ducmV2LnhtbESPT2vCQBTE74LfYXlCb7rR1j9N3YQiFHqpaGxBb4/s&#10;Mwlm34bdrabfvlsoeBxm5jfMOu9NK67kfGNZwXSSgCAurW64UvB5eBuvQPiArLG1TAp+yEOeDQdr&#10;TLW98Z6uRahEhLBPUUEdQpdK6cuaDPqJ7Yijd7bOYIjSVVI7vEW4aeUsSRbSYMNxocaONjWVl+Lb&#10;KHiqFm2y2zabDz453D5/rY7FslTqYdS/voAI1Id7+L/9rhXMH+dL+HsTn4D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Ov9T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3" o:spid="_x0000_s1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ErpsMA&#10;AADdAAAADwAAAGRycy9kb3ducmV2LnhtbERPy4rCMBTdD/gP4QruNFXHVzWKCIIbZabOwMzu0lzb&#10;YnNTkqidvzcLYZaH815tWlOLOzlfWVYwHCQgiHOrKy4UfJ33/TkIH5A11pZJwR952Kw7bytMtX3w&#10;J92zUIgYwj5FBWUITSqlz0sy6Ae2IY7cxTqDIUJXSO3wEcNNLUdJMpUGK44NJTa0Kym/Zjej4L2Y&#10;1snHqdod+dfhafE9/8lmuVK9brtdggjUhn/xy33QCibjSZwb38Qn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Erp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4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2OPcYA&#10;AADdAAAADwAAAGRycy9kb3ducmV2LnhtbESPT2sCMRTE7wW/Q3iCt5rV+nc1ShEKvVTqqqC3x+a5&#10;u7h5WZKo67dvCoUeh5n5DbNct6YWd3K+sqxg0E9AEOdWV1woOOw/XmcgfEDWWFsmBU/ysF51XpaY&#10;avvgHd2zUIgIYZ+igjKEJpXS5yUZ9H3bEEfvYp3BEKUrpHb4iHBTy2GSTKTBiuNCiQ1tSsqv2c0o&#10;GBWTOvneVpsvPjvczo+zUzbNlep12/cFiEBt+A//tT+1gvHbeA6/b+IT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2OP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5" o:spid="_x0000_s13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vtHcQA&#10;AADdAAAADwAAAGRycy9kb3ducmV2LnhtbERPz2vCMBS+D/wfwhN209TNddo1lSEMvEy0TtDbo3lr&#10;i81LSTLt/vvlIOz48f3OV4PpxJWcby0rmE0TEMSV1S3XCr4OH5MFCB+QNXaWScEveVgVo4ccM21v&#10;vKdrGWoRQ9hnqKAJoc+k9FVDBv3U9sSR+7bOYIjQ1VI7vMVw08mnJEmlwZZjQ4M9rRuqLuWPUTCv&#10;0y7Zbdv1J58dbpfHxal8rZR6HA/vbyACDeFffHdvtIKX5zTuj2/i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L7R3EAAAA3QAAAA8AAAAAAAAAAAAAAAAAmAIAAGRycy9k&#10;b3ducmV2LnhtbFBLBQYAAAAABAAEAPUAAACJ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586" o:spid="_x0000_s13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k0rs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sl4GsP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VJNK7FAAAA3QAA&#10;AA8AAAAAAAAAAAAAAAAAqgIAAGRycy9kb3ducmV2LnhtbFBLBQYAAAAABAAEAPoAAACcAwAAAAA=&#10;">
              <v:shape id="Freeform 587" o:spid="_x0000_s13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XW8ccA&#10;AADdAAAADwAAAGRycy9kb3ducmV2LnhtbESPT2vCQBTE70K/w/IK3sym/okaXaUIgpeKjS20t0f2&#10;NQnNvg27q6bfvlsQehxm5jfMetubVlzJ+caygqckBUFcWt1wpeDtvB8tQPiArLG1TAp+yMN28zBY&#10;Y67tjV/pWoRKRAj7HBXUIXS5lL6syaBPbEccvS/rDIYoXSW1w1uEm1aO0zSTBhuOCzV2tKup/C4u&#10;RsG0ytr0dGx2L/zp8Lh8X3wU81Kp4WP/vAIRqA//4Xv7oBXMJtkY/t7EJ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V1vH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8" o:spid="_x0000_s13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lzasYA&#10;AADdAAAADwAAAGRycy9kb3ducmV2LnhtbESPQWvCQBSE70L/w/IK3symVaNGVxFB8FKxsYX29si+&#10;JqHZt2F31fTfdwtCj8PMfMOsNr1pxZWcbywreEpSEMSl1Q1XCt7O+9EchA/IGlvLpOCHPGzWD4MV&#10;5tre+JWuRahEhLDPUUEdQpdL6cuaDPrEdsTR+7LOYIjSVVI7vEW4aeVzmmbSYMNxocaOdjWV38XF&#10;KJhUWZuejs3uhT8dHhfv849iVio1fOy3SxCB+vAfvrcPWsF0nI3h7018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lza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89" o:spid="_x0000_s13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DrHsYA&#10;AADdAAAADwAAAGRycy9kb3ducmV2LnhtbESPQWvCQBSE70L/w/IK3nTT1kaNrlKEQi8VjQp6e2Rf&#10;k9Ds27C7avrvXaHgcZiZb5j5sjONuJDztWUFL8MEBHFhdc2lgv3uczAB4QOyxsYyKfgjD8vFU2+O&#10;mbZX3tIlD6WIEPYZKqhCaDMpfVGRQT+0LXH0fqwzGKJ0pdQOrxFuGvmaJKk0WHNcqLClVUXFb342&#10;CkZl2iSbdb365pPD9fQwOebjQqn+c/cxAxGoC4/wf/tLK3h/S0dwfxOf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DrH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0" o:spid="_x0000_s13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OhcYA&#10;AADdAAAADwAAAGRycy9kb3ducmV2LnhtbESPQWvCQBSE7wX/w/IEb3VjW6NGVylCoZeKRgW9PbLP&#10;JDT7Nuyumv77bqHgcZiZb5jFqjONuJHztWUFo2ECgriwuuZSwWH/8TwF4QOyxsYyKfghD6tl72mB&#10;mbZ33tEtD6WIEPYZKqhCaDMpfVGRQT+0LXH0LtYZDFG6UmqH9wg3jXxJklQarDkuVNjSuqLiO78a&#10;BW9l2iTbTb3+4rPDzew4PeWTQqlBv3ufgwjUhUf4v/2pFYxf0zH8vYlP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xOh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1" o:spid="_x0000_s13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7Q8sYA&#10;AADdAAAADwAAAGRycy9kb3ducmV2LnhtbESPQWvCQBSE74L/YXlCb2Zjq6mmrlKEgpdKjRX09si+&#10;JsHs27C71fTfdwtCj8PMfMMs171pxZWcbywrmCQpCOLS6oYrBZ+Ht/EchA/IGlvLpOCHPKxXw8ES&#10;c21vvKdrESoRIexzVFCH0OVS+rImgz6xHXH0vqwzGKJ0ldQObxFuWvmYppk02HBcqLGjTU3lpfg2&#10;CqZV1qYfu2bzzmeHu8VxfiqeS6UeRv3rC4hAffgP39tbrWD2lGX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7Q8s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592" o:spid="_x0000_s13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1acYA&#10;AADdAAAADwAAAGRycy9kb3ducmV2LnhtbESPQWvCQBSE74X+h+UVvNVNtY02dRURhF4UjQr29si+&#10;JqHZt2F31fjvXaHgcZiZb5jJrDONOJPztWUFb/0EBHFhdc2lgv1u+ToG4QOyxsYyKbiSh9n0+WmC&#10;mbYX3tI5D6WIEPYZKqhCaDMpfVGRQd+3LXH0fq0zGKJ0pdQOLxFuGjlIklQarDkuVNjSoqLiLz8Z&#10;Be9l2iSbdb1Y8Y/D9edhfMxHhVK9l27+BSJQFx7h//a3VvAxTEdwfxOf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J1ac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shape id="Freeform 593" o:spid="_x0000_s13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3hG8QA&#10;AADdAAAADwAAAGRycy9kb3ducmV2LnhtbERPz2vCMBS+D/wfwhN209TNddo1lSEMvEy0TtDbo3lr&#10;i81LSTLt/vvlIOz48f3OV4PpxJWcby0rmE0TEMSV1S3XCr4OH5MFCB+QNXaWScEveVgVo4ccM21v&#10;vKdrGWoRQ9hnqKAJoc+k9FVDBv3U9sSR+7bOYIjQ1VI7vMVw08mnJEmlwZZjQ4M9rRuqLuWPUTCv&#10;0y7Zbdv1J58dbpfHxal8rZR6HA/vbyACDeFffHdvtIKX5zTOjW/i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94RvEAAAA3QAAAA8AAAAAAAAAAAAAAAAAmAIAAGRycy9k&#10;b3ducmV2LnhtbFBLBQYAAAAABAAEAPUAAACJAwAAAAA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4" o:spid="_x0000_s13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FEgMYA&#10;AADdAAAADwAAAGRycy9kb3ducmV2LnhtbESPQWvCQBSE70L/w/IKvZlNW001dZUiCF4qNlXQ2yP7&#10;moRm34bdVdN/7wpCj8PMfMPMFr1pxZmcbywreE5SEMSl1Q1XCnbfq+EEhA/IGlvLpOCPPCzmD4MZ&#10;5tpe+IvORahEhLDPUUEdQpdL6cuaDPrEdsTR+7HOYIjSVVI7vES4aeVLmmbSYMNxocaOljWVv8XJ&#10;KBhVWZtuN83yk48ON9P95FC8lUo9PfYf7yAC9eE/fG+vtYLxazaF25v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FEgM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5" o:spid="_x0000_s13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7wMMA&#10;AADdAAAADwAAAGRycy9kb3ducmV2LnhtbERPz2vCMBS+D/wfwhO8zdSpVatRhjDwMtmqgt4ezbMt&#10;Ni8lybT7781hsOPH93u16Uwj7uR8bVnBaJiAIC6srrlUcDx8vM5B+ICssbFMCn7Jw2bde1lhpu2D&#10;v+meh1LEEPYZKqhCaDMpfVGRQT+0LXHkrtYZDBG6UmqHjxhuGvmWJKk0WHNsqLClbUXFLf8xCiZl&#10;2iRf+3r7yReH+8Vpfs5nhVKDfve+BBGoC//iP/dOK5iOZ3F/fBOf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J7wMMAAADdAAAADwAAAAAAAAAAAAAAAACYAgAAZHJzL2Rv&#10;d25yZXYueG1sUEsFBgAAAAAEAAQA9QAAAIg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6" o:spid="_x0000_s13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7eW8YA&#10;AADdAAAADwAAAGRycy9kb3ducmV2LnhtbESPT2sCMRTE70K/Q3iF3jRra/2zGqUIghfFbhX09ti8&#10;7i7dvCxJ1PXbG6HgcZiZ3zCzRWtqcSHnK8sK+r0EBHFudcWFgv3PqjsG4QOyxtoyKbiRh8X8pTPD&#10;VNsrf9MlC4WIEPYpKihDaFIpfV6SQd+zDXH0fq0zGKJ0hdQOrxFuavmeJENpsOK4UGJDy5Lyv+xs&#10;FAyKYZ3sttVywyeH28lhfMxGuVJvr+3XFESgNjzD/+21VvD5MerD4018An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7eW8YAAADdAAAADwAAAAAAAAAAAAAAAACYAgAAZHJz&#10;L2Rvd25yZXYueG1sUEsFBgAAAAAEAAQA9QAAAIsDAAAAAA==&#10;" path="m515,l,670e" strokecolor="#36f">
              <v:stroke dashstyle="1 1" endcap="round"/>
              <v:shadow color="#868686"/>
              <v:path arrowok="t" o:connecttype="custom" o:connectlocs="515,0;0,670" o:connectangles="0,0"/>
            </v:shape>
            <v:shape id="Freeform 597" o:spid="_x0000_s13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C1jckA&#10;AADdAAAADwAAAGRycy9kb3ducmV2LnhtbESP3UrDQBSE7wXfYTlC7+ymKdoQuy1aVGJLS3/U62P2&#10;mASzZ0N226Rv7wpCL4eZ+YaZzntTixO1rrKsYDSMQBDnVldcKHg/vNwmIJxH1lhbJgVncjCfXV9N&#10;MdW24x2d9r4QAcIuRQWl900qpctLMuiGtiEO3rdtDfog20LqFrsAN7WMo+heGqw4LJTY0KKk/Gd/&#10;NAqSr2O32GzXH6vP5VP2PDrHb0n2qtTgpn98AOGp95fwfzvTCu7Gkxj+3oQnIG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pC1jckAAADdAAAADwAAAAAAAAAAAAAAAACYAgAA&#10;ZHJzL2Rvd25yZXYueG1sUEsFBgAAAAAEAAQA9QAAAI4DAAAAAA==&#10;" path="m364,l,451e" strokecolor="#36f">
              <v:stroke dashstyle="1 1" endcap="round"/>
              <v:shadow color="#868686"/>
              <v:path arrowok="t" o:connecttype="custom" o:connectlocs="364,0;0,451" o:connectangles="0,0"/>
            </v:shape>
            <v:group id="Group 598" o:spid="_x0000_s13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6Zn8YAAADdAAAADwAAAGRycy9kb3ducmV2LnhtbESPQWvCQBSE7wX/w/IE&#10;b3UTg61EVxGp4kGEqiDeHtlnEsy+DdltEv99tyD0OMzMN8xi1ZtKtNS40rKCeByBIM6sLjlXcDlv&#10;32cgnEfWWFkmBU9ysFoO3haYatvxN7Unn4sAYZeigsL7OpXSZQUZdGNbEwfvbhuDPsgml7rBLsBN&#10;JSdR9CENlhwWCqxpU1D2OP0YBbsOu3USf7WHx33zvJ2nx+shJqVGw349B+Gp9//hV3uvFUyTz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DpmfxgAAAN0A&#10;AAAPAAAAAAAAAAAAAAAAAKoCAABkcnMvZG93bnJldi54bWxQSwUGAAAAAAQABAD6AAAAnQMAAAAA&#10;">
              <v:shape id="Freeform 599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l9w8cA&#10;AADdAAAADwAAAGRycy9kb3ducmV2LnhtbESPT2vCQBTE7wW/w/KE3upG67+mbqQIhV6UGlvQ2yP7&#10;TILZt2F3G+O37xaEHoeZ+Q2zWvemER05X1tWMB4lIIgLq2suFXwd3p+WIHxA1thYJgU38rDOBg8r&#10;TLW98p66PJQiQtinqKAKoU2l9EVFBv3ItsTRO1tnMETpSqkdXiPcNHKSJHNpsOa4UGFLm4qKS/5j&#10;FEzLeZN87urNlk8Ody/fy2O+KJR6HPZvryAC9eE/fG9/aAWz58UU/t7EJ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pfcP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0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YWMcA&#10;AADdAAAADwAAAGRycy9kb3ducmV2LnhtbESPT2vCQBTE74LfYXlCb7rR1j9N3YQiFHqpaGxBb4/s&#10;Mwlm34bdrabfvlsoeBxm5jfMOu9NK67kfGNZwXSSgCAurW64UvB5eBuvQPiArLG1TAp+yEOeDQdr&#10;TLW98Z6uRahEhLBPUUEdQpdK6cuaDPqJ7Yijd7bOYIjSVVI7vEW4aeUsSRbSYMNxocaONjWVl+Lb&#10;KHiqFm2y2zabDz453D5/rY7FslTqYdS/voAI1Id7+L/9rhXMH5dz+HsTn4D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l2Fj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1" o:spid="_x0000_s1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GL8YA&#10;AADdAAAADwAAAGRycy9kb3ducmV2LnhtbESPQWvCQBSE74X+h+UVvNVNtY02dRURhF4UjQr29si+&#10;JqHZt2F31fjvXaHgcZiZb5jJrDONOJPztWUFb/0EBHFhdc2lgv1u+ToG4QOyxsYyKbiSh9n0+WmC&#10;mbYX3tI5D6WIEPYZKqhCaDMpfVGRQd+3LXH0fq0zGKJ0pdQOLxFuGjlIklQarDkuVNjSoqLiLz8Z&#10;Be9l2iSbdb1Y8Y/D9edhfMxHhVK9l27+BSJQFx7h//a3VvAxHKVwfxOf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dGL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vjtMYA&#10;AADdAAAADwAAAGRycy9kb3ducmV2LnhtbESPQWvCQBSE74L/YXlCb7qxVaPRVYogeKnYtIV6e2Sf&#10;STD7Nuyumv77bkHocZiZb5jVpjONuJHztWUF41ECgriwuuZSwefHbjgH4QOyxsYyKfghD5t1v7fC&#10;TNs7v9MtD6WIEPYZKqhCaDMpfVGRQT+yLXH0ztYZDFG6UmqH9wg3jXxOkpk0WHNcqLClbUXFJb8a&#10;BZNy1iTHQ71945PDw+Jr/p2nhVJPg+51CSJQF/7Dj/ZeK5i+pCn8vY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vjt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3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R3xsMA&#10;AADdAAAADwAAAGRycy9kb3ducmV2LnhtbERPz2vCMBS+D/wfwhO8zdSpVatRhjDwMtmqgt4ezbMt&#10;Ni8lybT7781hsOPH93u16Uwj7uR8bVnBaJiAIC6srrlUcDx8vM5B+ICssbFMCn7Jw2bde1lhpu2D&#10;v+meh1LEEPYZKqhCaDMpfVGRQT+0LXHkrtYZDBG6UmqHjxhuGvmWJKk0WHNsqLClbUXFLf8xCiZl&#10;2iRf+3r7yReH+8Vpfs5nhVKDfve+BBGoC//iP/dOK5iOZ3FufBOf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R3xsMAAADdAAAADwAAAAAAAAAAAAAAAACYAgAAZHJzL2Rv&#10;d25yZXYueG1sUEsFBgAAAAAEAAQA9QAAAIg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4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SXccA&#10;AADdAAAADwAAAGRycy9kb3ducmV2LnhtbESPT2vCQBTE7wW/w/IEb3Wj1n9pNiJCoZdKjS3o7ZF9&#10;TYLZt2F3q+m37xaEHoeZ+Q2TbXrTiis531hWMBknIIhLqxuuFHwcXx5XIHxA1thaJgU/5GGTDx4y&#10;TLW98YGuRahEhLBPUUEdQpdK6cuaDPqx7Yij92WdwRClq6R2eItw08ppkiykwYbjQo0d7WoqL8W3&#10;UfBULdrkfd/s3vjscL/+XJ2KZanUaNhvn0EE6sN/+N5+1Qrms+Ua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o0l3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  <v:group id="Group 605" o:spid="_x0000_s13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6CXfPwwAAAN0AAAAP&#10;AAAAAAAAAAAAAAAAAKoCAABkcnMvZG93bnJldi54bWxQSwUGAAAAAAQABAD6AAAAmgMAAAAA&#10;">
              <v:shape id="Freeform 606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uufMYA&#10;AADdAAAADwAAAGRycy9kb3ducmV2LnhtbESPT2vCQBTE74LfYXmCN91Y/zRNXaUIgpeKpi20t0f2&#10;mQSzb8Puqum37xYEj8PM/IZZrjvTiCs5X1tWMBknIIgLq2suFXx+bEcpCB+QNTaWScEveViv+r0l&#10;Ztre+EjXPJQiQthnqKAKoc2k9EVFBv3YtsTRO1lnMETpSqkd3iLcNPIpSRbSYM1xocKWNhUV5/xi&#10;FMzKRZMc9vXmnX8c7l++0u/8uVBqOOjeXkEE6sIjfG/vtIL5NJ3A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uuf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7" o:spid="_x0000_s1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kwC8YA&#10;AADdAAAADwAAAGRycy9kb3ducmV2LnhtbESPQWvCQBSE74L/YXlCb7rRthqjq4gg9FLR2EJ7e2Sf&#10;STD7Nuyumv77bqHgcZiZb5jlujONuJHztWUF41ECgriwuuZSwcdpN0xB+ICssbFMCn7Iw3rV7y0x&#10;0/bOR7rloRQRwj5DBVUIbSalLyoy6Ee2JY7e2TqDIUpXSu3wHuGmkZMkmUqDNceFClvaVlRc8qtR&#10;8FJOm+Swr7fv/O1wP/9Mv/JZodTToNssQATqwiP8337TCl6f0wn8vYlP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kwC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8" o:spid="_x0000_s1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VkMYA&#10;AADdAAAADwAAAGRycy9kb3ducmV2LnhtbESPT2vCQBTE70K/w/IKvemm/o3RVYpQ8KJobKG9PbKv&#10;STD7NuxuNX77bkHwOMzMb5jlujONuJDztWUFr4MEBHFhdc2lgo/Tez8F4QOyxsYyKbiRh/XqqbfE&#10;TNsrH+mSh1JECPsMFVQhtJmUvqjIoB/Yljh6P9YZDFG6UmqH1wg3jRwmyVQarDkuVNjSpqLinP8a&#10;BeNy2iSHfb3Z8bfD/fwz/cpnhVIvz93bAkSgLjzC9/ZWK5iM0hH8v4lP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WVk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09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wN5McA&#10;AADdAAAADwAAAGRycy9kb3ducmV2LnhtbESPT2vCQBTE70K/w/IKvZlN65+mqauIUOhFsamC3h7Z&#10;1yQ0+zbsbjV+e1cQehxm5jfMbNGbVpzI+cayguckBUFcWt1wpWD3/THMQPiArLG1TAou5GExfxjM&#10;MNf2zF90KkIlIoR9jgrqELpcSl/WZNAntiOO3o91BkOUrpLa4TnCTStf0nQqDTYcF2rsaFVT+Vv8&#10;GQXjatqm202zWvPR4eZtnx2K11Kpp8d++Q4iUB/+w/f2p1YwGWVjuL2JT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8DeTHAAAA3QAAAA8AAAAAAAAAAAAAAAAAmAIAAGRy&#10;cy9kb3ducmV2LnhtbFBLBQYAAAAABAAEAPUAAACMAwAAAAA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0" o:spid="_x0000_s1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of8YA&#10;AADdAAAADwAAAGRycy9kb3ducmV2LnhtbESPQWvCQBSE70L/w/IKvZlNa7Vp6ioiCF4Umyro7ZF9&#10;TUKzb8PuVtN/7wpCj8PMfMNM571pxZmcbywreE5SEMSl1Q1XCvZfq2EGwgdkja1lUvBHHuazh8EU&#10;c20v/EnnIlQiQtjnqKAOocul9GVNBn1iO+LofVtnMETpKqkdXiLctPIlTSfSYMNxocaOljWVP8Wv&#10;UfBaTdp0t22WGz453L4fsmPxVir19NgvPkAE6sN/+N5eawXjUTaG25v4BO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Cof8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  <v:shape id="Freeform 611" o:spid="_x0000_s1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2CMYA&#10;AADdAAAADwAAAGRycy9kb3ducmV2LnhtbESPQWvCQBSE74X+h+UVequb2jam0VVEEHpRalSwt0f2&#10;mYRm34bdVeO/d4VCj8PMfMNMZr1pxZmcbywreB0kIIhLqxuuFOy2y5cMhA/IGlvLpOBKHmbTx4cJ&#10;5tpeeEPnIlQiQtjnqKAOocul9GVNBv3AdsTRO1pnMETpKqkdXiLctHKYJKk02HBcqLGjRU3lb3Ey&#10;Ct6rtE2+181ixT8O15/77FCMSqWen/r5GESgPvyH/9pfWsHHW5bC/U1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I2CMYAAADdAAAADwAAAAAAAAAAAAAAAACYAgAAZHJz&#10;L2Rvd25yZXYueG1sUEsFBgAAAAAEAAQA9QAAAIsDAAAAAA==&#10;" path="m515,l,670e" strokecolor="#36f">
                <v:stroke dashstyle="1 1" endcap="round"/>
                <v:shadow color="#868686"/>
                <v:path arrowok="t" o:connecttype="custom" o:connectlocs="515,0;0,670" o:connectangles="0,0"/>
              </v:shape>
            </v:group>
          </v:group>
        </w:pict>
      </w:r>
      <w:r>
        <w:rPr>
          <w:rFonts w:ascii="Hand writing Mutlu" w:hAnsi="Hand writing Mutlu"/>
          <w:b/>
          <w:color w:val="000000"/>
          <w:sz w:val="64"/>
          <w:szCs w:val="64"/>
        </w:rPr>
        <w:t xml:space="preserve"> </w:t>
      </w:r>
      <w:r w:rsidRPr="00C31640">
        <w:rPr>
          <w:rFonts w:ascii="Hand writing Mutlu" w:hAnsi="Hand writing Mutlu"/>
          <w:b/>
          <w:color w:val="000000"/>
          <w:sz w:val="64"/>
          <w:szCs w:val="64"/>
        </w:rPr>
        <w:t>N N</w:t>
      </w:r>
    </w:p>
    <w:p w:rsidR="00083EB6" w:rsidRDefault="00083EB6" w:rsidP="00265DE7">
      <w:pPr>
        <w:tabs>
          <w:tab w:val="left" w:pos="2775"/>
        </w:tabs>
        <w:spacing w:after="0"/>
        <w:rPr>
          <w:rFonts w:ascii="ALFABET98" w:hAnsi="ALFABET98"/>
          <w:b/>
          <w:color w:val="FF0000"/>
          <w:sz w:val="24"/>
          <w:szCs w:val="24"/>
        </w:rPr>
      </w:pPr>
    </w:p>
    <w:p w:rsidR="00083EB6" w:rsidRPr="000C087B" w:rsidRDefault="00083EB6" w:rsidP="00265DE7">
      <w:pPr>
        <w:tabs>
          <w:tab w:val="left" w:pos="2775"/>
        </w:tabs>
        <w:spacing w:after="0"/>
        <w:rPr>
          <w:rFonts w:ascii="ALFABET98" w:hAnsi="ALFABET98"/>
          <w:b/>
          <w:color w:val="FF0000"/>
          <w:sz w:val="24"/>
          <w:szCs w:val="24"/>
        </w:rPr>
      </w:pPr>
      <w:r w:rsidRPr="000C087B">
        <w:rPr>
          <w:rFonts w:ascii="ALFABET98" w:hAnsi="ALFABET98"/>
          <w:b/>
          <w:color w:val="FF0000"/>
          <w:sz w:val="24"/>
          <w:szCs w:val="24"/>
        </w:rPr>
        <w:t>Noktalı hecelerin üzerinden geçip örnekli boş satırlara en güzel yazı ile yazsın.</w:t>
      </w:r>
    </w:p>
    <w:p w:rsidR="00083EB6" w:rsidRPr="008E5CCA" w:rsidRDefault="00083EB6" w:rsidP="00265DE7">
      <w:pPr>
        <w:tabs>
          <w:tab w:val="left" w:pos="2775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368" type="#_x0000_t32" style="position:absolute;margin-left:421.15pt;margin-top:52.7pt;width:10.5pt;height:14.25pt;flip:x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">
            <v:stroke endarrow="block"/>
          </v:shape>
        </w:pict>
      </w:r>
      <w:r>
        <w:rPr>
          <w:noProof/>
          <w:lang w:eastAsia="tr-TR"/>
        </w:rPr>
        <w:pict>
          <v:shape id="Düz Ok Bağlayıcısı 4" o:spid="_x0000_s1369" type="#_x0000_t32" style="position:absolute;margin-left:379.9pt;margin-top:52.7pt;width:11.25pt;height:14.25pt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2" o:spid="_x0000_s1370" style="position:absolute;margin-left:413.65pt;margin-top:10.9pt;width:38.25pt;height:42.65pt;z-index:25162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" strokecolor="#5b9bd5" strokeweight="1pt">
            <v:stroke joinstyle="miter"/>
            <v:textbox>
              <w:txbxContent>
                <w:p w:rsidR="00083EB6" w:rsidRPr="000A1C10" w:rsidRDefault="00083EB6" w:rsidP="0006077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color w:val="00B050"/>
                      <w:sz w:val="56"/>
                      <w:szCs w:val="56"/>
                    </w:rPr>
                    <w:t>n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371" style="position:absolute;margin-left:351.75pt;margin-top:9.9pt;width:35.25pt;height:42.65pt;z-index:251619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" strokecolor="#4472c4" strokeweight="1pt">
            <v:stroke joinstyle="miter"/>
            <v:textbox>
              <w:txbxContent>
                <w:p w:rsidR="00083EB6" w:rsidRPr="004654C6" w:rsidRDefault="00083EB6" w:rsidP="00060778">
                  <w:pPr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e</w:t>
                  </w:r>
                </w:p>
                <w:p w:rsidR="00083EB6" w:rsidRPr="00CA4086" w:rsidRDefault="00083EB6" w:rsidP="00060778">
                  <w:pPr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</w:pPr>
                  <w:r w:rsidRPr="00CA4086"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616" o:spid="_x0000_s1372" style="position:absolute;margin-left:-.35pt;margin-top:12.3pt;width:328.45pt;height:11.05pt;z-index:-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Rectangle 615" o:spid="_x0000_s1373" style="position:absolute;margin-left:-.35pt;margin-top:23.55pt;width:328.45pt;height:16.45pt;z-index:-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IghCrL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Rectangle 614" o:spid="_x0000_s1374" style="position:absolute;margin-left:-.35pt;margin-top:40.05pt;width:328.45pt;height:12.75pt;z-index:-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FwMHn6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en</w:t>
      </w:r>
      <w:r w:rsidRPr="008E5CCA">
        <w:rPr>
          <w:rFonts w:ascii="Nurhan Uz" w:hAnsi="Nurhan Uz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en en en en en</w:t>
      </w:r>
    </w:p>
    <w:p w:rsidR="00083EB6" w:rsidRDefault="00083EB6" w:rsidP="00265DE7">
      <w:pPr>
        <w:tabs>
          <w:tab w:val="left" w:pos="2775"/>
        </w:tabs>
        <w:spacing w:after="0"/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roundrect id="Yuvarlatılmış Dikdörtgen 3" o:spid="_x0000_s1375" style="position:absolute;margin-left:364.9pt;margin-top:8.3pt;width:69.75pt;height:46.25pt;z-index:251621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" strokecolor="#5b9bd5" strokeweight="1.5pt">
            <v:stroke joinstyle="miter"/>
            <v:textbox>
              <w:txbxContent>
                <w:p w:rsidR="00083EB6" w:rsidRPr="00C36048" w:rsidRDefault="00083EB6" w:rsidP="0006077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B0F0"/>
                      <w:sz w:val="56"/>
                      <w:szCs w:val="56"/>
                    </w:rPr>
                    <w:t>en</w:t>
                  </w:r>
                </w:p>
              </w:txbxContent>
            </v:textbox>
          </v:roundrect>
        </w:pict>
      </w:r>
      <w:r>
        <w:rPr>
          <w:rFonts w:ascii="Nurhan Uz" w:hAnsi="Nurhan Uz"/>
          <w:sz w:val="72"/>
          <w:szCs w:val="72"/>
        </w:rPr>
        <w:t>en</w:t>
      </w:r>
      <w:r>
        <w:rPr>
          <w:noProof/>
          <w:lang w:eastAsia="tr-TR"/>
        </w:rPr>
        <w:pict>
          <v:rect id="_x0000_s1376" style="position:absolute;margin-left:-.35pt;margin-top:12.3pt;width:328.45pt;height:11.05pt;z-index:-251683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77" style="position:absolute;margin-left:-.35pt;margin-top:23.55pt;width:328.45pt;height:16.45pt;z-index:-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78" style="position:absolute;margin-left:-.35pt;margin-top:40.05pt;width:328.45pt;height:12.75pt;z-index:-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PSvnjG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</w:p>
    <w:p w:rsidR="00083EB6" w:rsidRPr="008E5CCA" w:rsidRDefault="00083EB6" w:rsidP="00265DE7">
      <w:pPr>
        <w:tabs>
          <w:tab w:val="left" w:pos="2775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shape id="Düz Ok Bağlayıcısı 29" o:spid="_x0000_s1379" type="#_x0000_t32" style="position:absolute;margin-left:413.65pt;margin-top:56.65pt;width:7.5pt;height:16.5pt;flip:x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28" o:spid="_x0000_s1380" type="#_x0000_t32" style="position:absolute;margin-left:370.9pt;margin-top:56.5pt;width:9pt;height:15.75pt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26" o:spid="_x0000_s1381" style="position:absolute;margin-left:344.65pt;margin-top:11.65pt;width:42pt;height:45.5pt;z-index:251624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" strokecolor="#5b9bd5" strokeweight="1.5pt">
            <v:stroke joinstyle="miter"/>
            <v:textbox>
              <w:txbxContent>
                <w:p w:rsidR="00083EB6" w:rsidRPr="00C36048" w:rsidRDefault="00083EB6" w:rsidP="00D441ED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00B0F0"/>
                      <w:sz w:val="56"/>
                      <w:szCs w:val="5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382" style="position:absolute;margin-left:408.4pt;margin-top:11.65pt;width:42.75pt;height:44.9pt;z-index:251625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" strokecolor="#4472c4" strokeweight="1.5pt">
            <v:stroke joinstyle="miter"/>
            <v:textbox>
              <w:txbxContent>
                <w:p w:rsidR="00083EB6" w:rsidRPr="004654C6" w:rsidRDefault="00083EB6" w:rsidP="00D441ED">
                  <w:pPr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n</w:t>
                  </w:r>
                </w:p>
                <w:p w:rsidR="00083EB6" w:rsidRPr="00CA4086" w:rsidRDefault="00083EB6" w:rsidP="00D441ED">
                  <w:pPr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</w:pPr>
                  <w:r w:rsidRPr="00CA4086"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383" style="position:absolute;margin-left:-.35pt;margin-top:12.3pt;width:328.45pt;height:11.05pt;z-index:-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84" style="position:absolute;margin-left:-.35pt;margin-top:23.55pt;width:328.45pt;height:16.45pt;z-index:-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L5BklL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85" style="position:absolute;margin-left:-.35pt;margin-top:40.05pt;width:328.45pt;height:12.75pt;z-index:-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an an an an an</w:t>
      </w:r>
    </w:p>
    <w:p w:rsidR="00083EB6" w:rsidRPr="008E5CCA" w:rsidRDefault="00083EB6" w:rsidP="00265DE7">
      <w:pPr>
        <w:tabs>
          <w:tab w:val="left" w:pos="2775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roundrect id="Yuvarlatılmış Dikdörtgen 31" o:spid="_x0000_s1386" style="position:absolute;margin-left:361.9pt;margin-top:12.5pt;width:69.75pt;height:45.5pt;z-index:251629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" strokecolor="#5b9bd5" strokeweight="1.5pt">
            <v:stroke joinstyle="miter"/>
            <v:textbox>
              <w:txbxContent>
                <w:p w:rsidR="00083EB6" w:rsidRPr="00C36048" w:rsidRDefault="00083EB6" w:rsidP="004616F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B050"/>
                      <w:sz w:val="56"/>
                      <w:szCs w:val="56"/>
                    </w:rPr>
                    <w:t>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387" style="position:absolute;margin-left:-.35pt;margin-top:12.3pt;width:328.45pt;height:11.05pt;z-index:-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88" style="position:absolute;margin-left:-.35pt;margin-top:23.55pt;width:328.45pt;height:16.45pt;z-index:-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+zwaaL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89" style="position:absolute;margin-left:-.35pt;margin-top:40.05pt;width:328.45pt;height:12.75pt;z-index:-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M9PClW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an</w:t>
      </w:r>
    </w:p>
    <w:p w:rsidR="00083EB6" w:rsidRPr="0083091D" w:rsidRDefault="00083EB6" w:rsidP="00265DE7">
      <w:pPr>
        <w:tabs>
          <w:tab w:val="left" w:pos="2775"/>
          <w:tab w:val="left" w:pos="6210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shape id="Düz Ok Bağlayıcısı 88" o:spid="_x0000_s1390" type="#_x0000_t32" style="position:absolute;margin-left:421.15pt;margin-top:53.1pt;width:5.25pt;height:11.2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87" o:spid="_x0000_s1391" type="#_x0000_t32" style="position:absolute;margin-left:364.9pt;margin-top:52.35pt;width:7.5pt;height:12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86" o:spid="_x0000_s1392" style="position:absolute;margin-left:345pt;margin-top:7.3pt;width:42.75pt;height:44.9pt;z-index:251646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" strokecolor="#4472c4" strokeweight="1.5pt">
            <v:stroke joinstyle="miter"/>
            <v:textbox>
              <w:txbxContent>
                <w:p w:rsidR="00083EB6" w:rsidRPr="004654C6" w:rsidRDefault="00083EB6" w:rsidP="00B502CE">
                  <w:pPr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i</w:t>
                  </w:r>
                </w:p>
                <w:p w:rsidR="00083EB6" w:rsidRPr="00CA4086" w:rsidRDefault="00083EB6" w:rsidP="00B502CE">
                  <w:pPr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</w:pPr>
                  <w:r w:rsidRPr="00CA4086"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393" style="position:absolute;margin-left:414pt;margin-top:6.2pt;width:42pt;height:46.25pt;z-index:251645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" strokecolor="#5b9bd5" strokeweight="1.5pt">
            <v:stroke joinstyle="miter"/>
            <v:textbox>
              <w:txbxContent>
                <w:p w:rsidR="00083EB6" w:rsidRPr="00C36048" w:rsidRDefault="00083EB6" w:rsidP="00B502CE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00B0F0"/>
                      <w:sz w:val="56"/>
                      <w:szCs w:val="56"/>
                    </w:rPr>
                    <w:t>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394" style="position:absolute;margin-left:-.35pt;margin-top:12.3pt;width:328.45pt;height:11.05pt;z-index:-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95" style="position:absolute;margin-left:-.35pt;margin-top:23.55pt;width:328.45pt;height:16.45pt;z-index:-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rGgaCr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96" style="position:absolute;margin-left:-.35pt;margin-top:40.05pt;width:328.45pt;height:12.75pt;z-index:-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 xml:space="preserve">in in in in in in </w:t>
      </w:r>
      <w:r w:rsidRPr="0083091D">
        <w:rPr>
          <w:rFonts w:ascii="Nurhan Uz" w:hAnsi="Nurhan Uz"/>
          <w:sz w:val="72"/>
          <w:szCs w:val="72"/>
        </w:rPr>
        <w:tab/>
      </w:r>
    </w:p>
    <w:p w:rsidR="00083EB6" w:rsidRPr="0083091D" w:rsidRDefault="00083EB6" w:rsidP="00265DE7">
      <w:pPr>
        <w:tabs>
          <w:tab w:val="left" w:pos="2775"/>
          <w:tab w:val="left" w:pos="6210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roundrect id="Yuvarlatılmış Dikdörtgen 89" o:spid="_x0000_s1397" style="position:absolute;margin-left:360.4pt;margin-top:3.7pt;width:69.75pt;height:44.2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" strokecolor="#5b9bd5" strokeweight="1.5pt">
            <v:stroke joinstyle="miter"/>
            <v:textbox>
              <w:txbxContent>
                <w:p w:rsidR="00083EB6" w:rsidRPr="00C36048" w:rsidRDefault="00083EB6" w:rsidP="0083091D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B050"/>
                      <w:sz w:val="56"/>
                      <w:szCs w:val="56"/>
                    </w:rPr>
                    <w:t>in</w:t>
                  </w:r>
                </w:p>
              </w:txbxContent>
            </v:textbox>
          </v:roundrect>
        </w:pict>
      </w:r>
      <w:r>
        <w:rPr>
          <w:rFonts w:ascii="Nurhan Uz" w:hAnsi="Nurhan Uz"/>
          <w:sz w:val="72"/>
          <w:szCs w:val="72"/>
        </w:rPr>
        <w:t>in</w:t>
      </w:r>
      <w:r>
        <w:rPr>
          <w:noProof/>
          <w:lang w:eastAsia="tr-TR"/>
        </w:rPr>
        <w:pict>
          <v:rect id="_x0000_s1398" style="position:absolute;margin-left:-.35pt;margin-top:12.3pt;width:328.45pt;height:11.05pt;z-index:-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399" style="position:absolute;margin-left:-.35pt;margin-top:23.55pt;width:328.45pt;height:16.45pt;z-index:-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00" style="position:absolute;margin-left:-.35pt;margin-top:40.05pt;width:328.45pt;height:12.75pt;z-index:-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A1LeKe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</w:p>
    <w:p w:rsidR="00083EB6" w:rsidRPr="001C6F21" w:rsidRDefault="00083EB6" w:rsidP="000B6EF8">
      <w:pPr>
        <w:tabs>
          <w:tab w:val="left" w:pos="2775"/>
          <w:tab w:val="left" w:pos="6210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shape id="Düz Ok Bağlayıcısı 102" o:spid="_x0000_s1401" type="#_x0000_t32" style="position:absolute;margin-left:426.4pt;margin-top:57.05pt;width:16.5pt;height:11.2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101" o:spid="_x0000_s1402" type="#_x0000_t32" style="position:absolute;margin-left:363.4pt;margin-top:57.8pt;width:16.5pt;height:10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99" o:spid="_x0000_s1403" style="position:absolute;margin-left:339.4pt;margin-top:12.65pt;width:51.75pt;height:44.75pt;z-index:251659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" strokecolor="#4472c4" strokeweight="1.5pt">
            <v:stroke joinstyle="miter"/>
            <v:textbox>
              <w:txbxContent>
                <w:p w:rsidR="00083EB6" w:rsidRPr="001C6F21" w:rsidRDefault="00083EB6" w:rsidP="001C6F21">
                  <w:pPr>
                    <w:rPr>
                      <w:rFonts w:ascii="Hand writing Mutlu" w:hAnsi="Hand writing Mutlu"/>
                      <w:color w:val="92D05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92D050"/>
                      <w:sz w:val="56"/>
                      <w:szCs w:val="56"/>
                    </w:rPr>
                    <w:t>n</w:t>
                  </w:r>
                </w:p>
                <w:p w:rsidR="00083EB6" w:rsidRPr="00CA4086" w:rsidRDefault="00083EB6" w:rsidP="001C6F21">
                  <w:pPr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</w:pPr>
                  <w:r w:rsidRPr="00CA4086"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0" o:spid="_x0000_s1404" style="position:absolute;margin-left:421.5pt;margin-top:11.4pt;width:42pt;height:46.2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" strokecolor="#5b9bd5" strokeweight="1.5pt">
            <v:stroke joinstyle="miter"/>
            <v:textbox>
              <w:txbxContent>
                <w:p w:rsidR="00083EB6" w:rsidRPr="001C6F21" w:rsidRDefault="00083EB6" w:rsidP="001C6F21">
                  <w:pPr>
                    <w:rPr>
                      <w:rFonts w:ascii="Hand writing Mutlu" w:hAnsi="Hand writing Mutlu"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7030A0"/>
                      <w:sz w:val="56"/>
                      <w:szCs w:val="56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405" style="position:absolute;margin-left:-.35pt;margin-top:12.3pt;width:328.45pt;height:11.05pt;z-index:-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06" style="position:absolute;margin-left:-.35pt;margin-top:23.55pt;width:328.45pt;height:16.45pt;z-index:-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1nSCAr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07" style="position:absolute;margin-left:-.35pt;margin-top:40.05pt;width:328.45pt;height:12.75pt;z-index:-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 xml:space="preserve">ne ne ne ne ne ne </w:t>
      </w:r>
      <w:r w:rsidRPr="001C6F21">
        <w:rPr>
          <w:rFonts w:ascii="Nurhan Uz" w:hAnsi="Nurhan Uz"/>
          <w:sz w:val="72"/>
          <w:szCs w:val="72"/>
        </w:rPr>
        <w:tab/>
      </w:r>
    </w:p>
    <w:p w:rsidR="00083EB6" w:rsidRDefault="00083EB6" w:rsidP="000B6EF8">
      <w:pPr>
        <w:tabs>
          <w:tab w:val="left" w:pos="2775"/>
          <w:tab w:val="left" w:pos="6210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roundrect id="Yuvarlatılmış Dikdörtgen 103" o:spid="_x0000_s1408" style="position:absolute;margin-left:363.4pt;margin-top:7.75pt;width:81.75pt;height:4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" strokecolor="#5b9bd5" strokeweight="1.5pt">
            <v:stroke joinstyle="miter"/>
            <v:textbox>
              <w:txbxContent>
                <w:p w:rsidR="00083EB6" w:rsidRPr="001C6F21" w:rsidRDefault="00083EB6" w:rsidP="001C6F21">
                  <w:pPr>
                    <w:rPr>
                      <w:rFonts w:ascii="Hand writing Mutlu" w:hAnsi="Hand writing Mutlu"/>
                      <w:color w:val="FFC0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C000"/>
                      <w:sz w:val="56"/>
                      <w:szCs w:val="56"/>
                    </w:rPr>
                    <w:t xml:space="preserve"> </w:t>
                  </w:r>
                  <w:r w:rsidRPr="00092063">
                    <w:rPr>
                      <w:rFonts w:ascii="Hand writing Mutlu" w:hAnsi="Hand writing Mutlu"/>
                      <w:color w:val="FF0000"/>
                      <w:sz w:val="56"/>
                      <w:szCs w:val="56"/>
                    </w:rPr>
                    <w:t>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409" style="position:absolute;margin-left:-.35pt;margin-top:12.3pt;width:328.45pt;height:11.0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10" style="position:absolute;margin-left:-.35pt;margin-top:23.55pt;width:328.45pt;height:16.4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Atj8/r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11" style="position:absolute;margin-left:-.35pt;margin-top:40.05pt;width:328.45pt;height:12.7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Dar7MO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ne</w:t>
      </w:r>
      <w:r w:rsidRPr="001C6F21">
        <w:rPr>
          <w:rFonts w:ascii="Nurhan Uz" w:hAnsi="Nurhan Uz"/>
          <w:sz w:val="72"/>
          <w:szCs w:val="72"/>
        </w:rPr>
        <w:tab/>
      </w:r>
    </w:p>
    <w:p w:rsidR="00083EB6" w:rsidRPr="001C6F21" w:rsidRDefault="00083EB6" w:rsidP="000B6EF8">
      <w:pPr>
        <w:tabs>
          <w:tab w:val="left" w:pos="2775"/>
          <w:tab w:val="left" w:pos="6210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shape id="Düz Ok Bağlayıcısı 6" o:spid="_x0000_s1412" type="#_x0000_t32" style="position:absolute;margin-left:426.4pt;margin-top:57.25pt;width:16.5pt;height:11.25pt;flip:x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">
            <v:stroke endarrow="block"/>
          </v:shape>
        </w:pict>
      </w:r>
      <w:r>
        <w:rPr>
          <w:noProof/>
          <w:lang w:eastAsia="tr-TR"/>
        </w:rPr>
        <w:pict>
          <v:shape id="Düz Ok Bağlayıcısı 7" o:spid="_x0000_s1413" type="#_x0000_t32" style="position:absolute;margin-left:363.4pt;margin-top:58pt;width:12.75pt;height:10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8" o:spid="_x0000_s1414" style="position:absolute;margin-left:339.4pt;margin-top:12.65pt;width:51.75pt;height:44.75pt;z-index:251671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" strokecolor="#4472c4" strokeweight="1.5pt">
            <v:stroke joinstyle="miter"/>
            <v:textbox>
              <w:txbxContent>
                <w:p w:rsidR="00083EB6" w:rsidRPr="001C6F21" w:rsidRDefault="00083EB6" w:rsidP="00265DE7">
                  <w:pPr>
                    <w:rPr>
                      <w:rFonts w:ascii="Hand writing Mutlu" w:hAnsi="Hand writing Mutlu"/>
                      <w:color w:val="92D05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92D050"/>
                      <w:sz w:val="56"/>
                      <w:szCs w:val="56"/>
                    </w:rPr>
                    <w:t>n</w:t>
                  </w:r>
                </w:p>
                <w:p w:rsidR="00083EB6" w:rsidRPr="00CA4086" w:rsidRDefault="00083EB6" w:rsidP="00265DE7">
                  <w:pPr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</w:pPr>
                  <w:r w:rsidRPr="00CA4086"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415" style="position:absolute;margin-left:421.5pt;margin-top:11.4pt;width:42pt;height:46.25pt;z-index:251672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" strokecolor="#5b9bd5" strokeweight="1.5pt">
            <v:stroke joinstyle="miter"/>
            <v:textbox>
              <w:txbxContent>
                <w:p w:rsidR="00083EB6" w:rsidRPr="001C6F21" w:rsidRDefault="00083EB6" w:rsidP="00265DE7">
                  <w:pPr>
                    <w:rPr>
                      <w:rFonts w:ascii="Hand writing Mutlu" w:hAnsi="Hand writing Mutlu"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7030A0"/>
                      <w:sz w:val="56"/>
                      <w:szCs w:val="56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416" style="position:absolute;margin-left:-.35pt;margin-top:12.3pt;width:328.45pt;height:11.0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17" style="position:absolute;margin-left:-.35pt;margin-top:23.55pt;width:328.45pt;height:16.45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kbVjkr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18" style="position:absolute;margin-left:-.35pt;margin-top:40.05pt;width:328.45pt;height:12.75pt;z-index:-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na na na na na</w:t>
      </w:r>
      <w:r w:rsidRPr="001C6F21">
        <w:rPr>
          <w:rFonts w:ascii="Nurhan Uz" w:hAnsi="Nurhan Uz"/>
          <w:sz w:val="72"/>
          <w:szCs w:val="72"/>
        </w:rPr>
        <w:tab/>
      </w:r>
    </w:p>
    <w:p w:rsidR="00083EB6" w:rsidRDefault="00083EB6" w:rsidP="000B6EF8">
      <w:pPr>
        <w:tabs>
          <w:tab w:val="left" w:pos="2775"/>
          <w:tab w:val="left" w:pos="6210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roundrect id="Yuvarlatılmış Dikdörtgen 13" o:spid="_x0000_s1419" style="position:absolute;margin-left:363.4pt;margin-top:7.75pt;width:81.75pt;height: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" strokecolor="#5b9bd5" strokeweight="1.5pt">
            <v:stroke joinstyle="miter"/>
            <v:textbox>
              <w:txbxContent>
                <w:p w:rsidR="00083EB6" w:rsidRPr="001C6F21" w:rsidRDefault="00083EB6" w:rsidP="00265DE7">
                  <w:pPr>
                    <w:rPr>
                      <w:rFonts w:ascii="Hand writing Mutlu" w:hAnsi="Hand writing Mutlu"/>
                      <w:color w:val="FFC0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C000"/>
                      <w:sz w:val="56"/>
                      <w:szCs w:val="56"/>
                    </w:rPr>
                    <w:t xml:space="preserve"> </w:t>
                  </w:r>
                  <w:r w:rsidRPr="00092063">
                    <w:rPr>
                      <w:rFonts w:ascii="Hand writing Mutlu" w:hAnsi="Hand writing Mutlu"/>
                      <w:color w:val="00B0F0"/>
                      <w:sz w:val="56"/>
                      <w:szCs w:val="56"/>
                    </w:rPr>
                    <w:t>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420" style="position:absolute;margin-left:-.35pt;margin-top:12.3pt;width:328.45pt;height:11.05pt;z-index:-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21" style="position:absolute;margin-left:-.35pt;margin-top:23.55pt;width:328.45pt;height:16.45pt;z-index:-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22" style="position:absolute;margin-left:-.35pt;margin-top:40.05pt;width:328.45pt;height:12.75pt;z-index:-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Abus2O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na</w:t>
      </w:r>
      <w:r w:rsidRPr="001C6F21">
        <w:rPr>
          <w:rFonts w:ascii="Nurhan Uz" w:hAnsi="Nurhan Uz"/>
          <w:sz w:val="72"/>
          <w:szCs w:val="72"/>
        </w:rPr>
        <w:tab/>
      </w:r>
    </w:p>
    <w:p w:rsidR="00083EB6" w:rsidRPr="001C6F21" w:rsidRDefault="00083EB6" w:rsidP="000B6EF8">
      <w:pPr>
        <w:tabs>
          <w:tab w:val="left" w:pos="2775"/>
          <w:tab w:val="left" w:pos="6210"/>
        </w:tabs>
        <w:spacing w:after="0"/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shape id="Düz Ok Bağlayıcısı 17" o:spid="_x0000_s1423" type="#_x0000_t32" style="position:absolute;margin-left:426.4pt;margin-top:57.5pt;width:16.5pt;height:11.25pt;flip:x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">
            <v:stroke endarrow="block"/>
          </v:shape>
        </w:pict>
      </w:r>
      <w:r>
        <w:rPr>
          <w:noProof/>
          <w:lang w:eastAsia="tr-TR"/>
        </w:rPr>
        <w:pict>
          <v:shape id="Düz Ok Bağlayıcısı 18" o:spid="_x0000_s1424" type="#_x0000_t32" style="position:absolute;margin-left:363.4pt;margin-top:57.5pt;width:16.5pt;height:13.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">
            <v:stroke endarrow="block"/>
          </v:shape>
        </w:pict>
      </w:r>
      <w:r>
        <w:rPr>
          <w:noProof/>
          <w:lang w:eastAsia="tr-TR"/>
        </w:rPr>
        <w:pict>
          <v:roundrect id="Yuvarlatılmış Dikdörtgen 19" o:spid="_x0000_s1425" style="position:absolute;margin-left:339.4pt;margin-top:12.65pt;width:51.75pt;height:44.75pt;z-index:251682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" strokecolor="#4472c4" strokeweight="1.5pt">
            <v:stroke joinstyle="miter"/>
            <v:textbox>
              <w:txbxContent>
                <w:p w:rsidR="00083EB6" w:rsidRPr="001C6F21" w:rsidRDefault="00083EB6" w:rsidP="000B6EF8">
                  <w:pPr>
                    <w:rPr>
                      <w:rFonts w:ascii="Hand writing Mutlu" w:hAnsi="Hand writing Mutlu"/>
                      <w:color w:val="92D05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92D050"/>
                      <w:sz w:val="56"/>
                      <w:szCs w:val="56"/>
                    </w:rPr>
                    <w:t>n</w:t>
                  </w:r>
                </w:p>
                <w:p w:rsidR="00083EB6" w:rsidRPr="00CA4086" w:rsidRDefault="00083EB6" w:rsidP="000B6EF8">
                  <w:pPr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</w:pPr>
                  <w:r w:rsidRPr="00CA4086">
                    <w:rPr>
                      <w:rFonts w:ascii="Hand writing Mutlu" w:hAnsi="Hand writing Mutlu"/>
                      <w:color w:val="000000"/>
                      <w:sz w:val="72"/>
                      <w:szCs w:val="7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426" style="position:absolute;margin-left:421.5pt;margin-top:11.4pt;width:42pt;height:46.2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" strokecolor="#5b9bd5" strokeweight="1.5pt">
            <v:stroke joinstyle="miter"/>
            <v:textbox>
              <w:txbxContent>
                <w:p w:rsidR="00083EB6" w:rsidRPr="001C6F21" w:rsidRDefault="00083EB6" w:rsidP="000B6EF8">
                  <w:pPr>
                    <w:rPr>
                      <w:rFonts w:ascii="Hand writing Mutlu" w:hAnsi="Hand writing Mutlu"/>
                      <w:color w:val="7030A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7030A0"/>
                      <w:sz w:val="56"/>
                      <w:szCs w:val="56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427" style="position:absolute;margin-left:-.35pt;margin-top:12.3pt;width:328.45pt;height:11.05pt;z-index:-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28" style="position:absolute;margin-left:-.35pt;margin-top:23.55pt;width:328.45pt;height:16.45pt;z-index:-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JHFf77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29" style="position:absolute;margin-left:-.35pt;margin-top:40.05pt;width:328.45pt;height:12.75pt;z-index:-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Fp1Az2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ni ni ni ni ni ni</w:t>
      </w:r>
      <w:r w:rsidRPr="001C6F21">
        <w:rPr>
          <w:rFonts w:ascii="Nurhan Uz" w:hAnsi="Nurhan Uz"/>
          <w:sz w:val="72"/>
          <w:szCs w:val="72"/>
        </w:rPr>
        <w:tab/>
      </w:r>
    </w:p>
    <w:p w:rsidR="00083EB6" w:rsidRDefault="00083EB6" w:rsidP="000B6EF8">
      <w:pPr>
        <w:tabs>
          <w:tab w:val="left" w:pos="2775"/>
          <w:tab w:val="left" w:pos="6210"/>
        </w:tabs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roundrect id="Yuvarlatılmış Dikdörtgen 24" o:spid="_x0000_s1430" style="position:absolute;margin-left:363.4pt;margin-top:7.75pt;width:81.75pt;height:45pt;z-index:251686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" strokecolor="#5b9bd5" strokeweight="1.5pt">
            <v:stroke joinstyle="miter"/>
            <v:textbox>
              <w:txbxContent>
                <w:p w:rsidR="00083EB6" w:rsidRPr="001C6F21" w:rsidRDefault="00083EB6" w:rsidP="000B6EF8">
                  <w:pPr>
                    <w:rPr>
                      <w:rFonts w:ascii="Hand writing Mutlu" w:hAnsi="Hand writing Mutlu"/>
                      <w:color w:val="FFC000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color w:val="FFC000"/>
                      <w:sz w:val="56"/>
                      <w:szCs w:val="56"/>
                    </w:rPr>
                    <w:t xml:space="preserve"> </w:t>
                  </w:r>
                  <w:r w:rsidRPr="00092063">
                    <w:rPr>
                      <w:rFonts w:ascii="Hand writing Mutlu" w:hAnsi="Hand writing Mutlu"/>
                      <w:color w:val="7030A0"/>
                      <w:sz w:val="56"/>
                      <w:szCs w:val="56"/>
                    </w:rPr>
                    <w:t>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431" style="position:absolute;margin-left:-.35pt;margin-top:12.3pt;width:328.45pt;height:11.05pt;z-index:-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" strokecolor="#0070c0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32" style="position:absolute;margin-left:-.35pt;margin-top:23.55pt;width:328.45pt;height:16.45pt;z-index:-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" strokecolor="red" strokeweight="1pt">
            <v:shadow color="#868686"/>
            <v:path arrowok="t"/>
          </v:rect>
        </w:pict>
      </w:r>
      <w:r>
        <w:rPr>
          <w:noProof/>
          <w:lang w:eastAsia="tr-TR"/>
        </w:rPr>
        <w:pict>
          <v:rect id="_x0000_s1433" style="position:absolute;margin-left:-.35pt;margin-top:40.05pt;width:328.45pt;height:12.75pt;z-index:-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" strokecolor="#0070c0" strokeweight="1pt">
            <v:shadow color="#868686"/>
            <v:path arrowok="t"/>
          </v:rect>
        </w:pict>
      </w:r>
      <w:r>
        <w:rPr>
          <w:rFonts w:ascii="Nurhan Uz" w:hAnsi="Nurhan Uz"/>
          <w:sz w:val="72"/>
          <w:szCs w:val="72"/>
        </w:rPr>
        <w:t>ni</w:t>
      </w:r>
      <w:r w:rsidRPr="001C6F21">
        <w:rPr>
          <w:rFonts w:ascii="Nurhan Uz" w:hAnsi="Nurhan Uz"/>
          <w:sz w:val="72"/>
          <w:szCs w:val="72"/>
        </w:rPr>
        <w:tab/>
      </w:r>
      <w:hyperlink r:id="rId6" w:history="1">
        <w:r>
          <w:rPr>
            <w:rStyle w:val="Hyperlink"/>
          </w:rPr>
          <w:t>www.sorubak.com</w:t>
        </w:r>
      </w:hyperlink>
    </w:p>
    <w:sectPr w:rsidR="00083EB6" w:rsidSect="00092063">
      <w:pgSz w:w="11906" w:h="16838"/>
      <w:pgMar w:top="142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EB6" w:rsidRDefault="00083EB6" w:rsidP="00060778">
      <w:pPr>
        <w:spacing w:after="0" w:line="240" w:lineRule="auto"/>
      </w:pPr>
      <w:r>
        <w:separator/>
      </w:r>
    </w:p>
  </w:endnote>
  <w:endnote w:type="continuationSeparator" w:id="0">
    <w:p w:rsidR="00083EB6" w:rsidRDefault="00083EB6" w:rsidP="00060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EB6" w:rsidRDefault="00083EB6" w:rsidP="00060778">
      <w:pPr>
        <w:spacing w:after="0" w:line="240" w:lineRule="auto"/>
      </w:pPr>
      <w:r>
        <w:separator/>
      </w:r>
    </w:p>
  </w:footnote>
  <w:footnote w:type="continuationSeparator" w:id="0">
    <w:p w:rsidR="00083EB6" w:rsidRDefault="00083EB6" w:rsidP="000607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778"/>
    <w:rsid w:val="00013E7D"/>
    <w:rsid w:val="00060778"/>
    <w:rsid w:val="00083EB6"/>
    <w:rsid w:val="00092063"/>
    <w:rsid w:val="000A1C10"/>
    <w:rsid w:val="000B6EF8"/>
    <w:rsid w:val="000C087B"/>
    <w:rsid w:val="00124313"/>
    <w:rsid w:val="001C6F21"/>
    <w:rsid w:val="0025700F"/>
    <w:rsid w:val="00265DE7"/>
    <w:rsid w:val="00275C62"/>
    <w:rsid w:val="00287A04"/>
    <w:rsid w:val="003371E4"/>
    <w:rsid w:val="0034188B"/>
    <w:rsid w:val="00435758"/>
    <w:rsid w:val="004616FC"/>
    <w:rsid w:val="004654C6"/>
    <w:rsid w:val="004828BB"/>
    <w:rsid w:val="004849F1"/>
    <w:rsid w:val="005A4BE9"/>
    <w:rsid w:val="00685B6D"/>
    <w:rsid w:val="006B7B13"/>
    <w:rsid w:val="006D2C2B"/>
    <w:rsid w:val="00713B77"/>
    <w:rsid w:val="007417F9"/>
    <w:rsid w:val="0083091D"/>
    <w:rsid w:val="00831E11"/>
    <w:rsid w:val="0084372E"/>
    <w:rsid w:val="008E5CCA"/>
    <w:rsid w:val="009503F9"/>
    <w:rsid w:val="00974956"/>
    <w:rsid w:val="009F6220"/>
    <w:rsid w:val="00AD7620"/>
    <w:rsid w:val="00B032A3"/>
    <w:rsid w:val="00B502CE"/>
    <w:rsid w:val="00B6377D"/>
    <w:rsid w:val="00B84B13"/>
    <w:rsid w:val="00BE7430"/>
    <w:rsid w:val="00BF6D1B"/>
    <w:rsid w:val="00C31640"/>
    <w:rsid w:val="00C36048"/>
    <w:rsid w:val="00C60E51"/>
    <w:rsid w:val="00C84F16"/>
    <w:rsid w:val="00CA4086"/>
    <w:rsid w:val="00CC1747"/>
    <w:rsid w:val="00D441ED"/>
    <w:rsid w:val="00D4639C"/>
    <w:rsid w:val="00D576F2"/>
    <w:rsid w:val="00DD44E7"/>
    <w:rsid w:val="00E931CF"/>
    <w:rsid w:val="00F242BC"/>
    <w:rsid w:val="00F27E91"/>
    <w:rsid w:val="00FA7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62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0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607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60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6077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F6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622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BE74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91</Words>
  <Characters>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pars</dc:creator>
  <cp:keywords>www.sorubak.com</cp:keywords>
  <dc:description>www.sorubak.com</dc:description>
  <cp:lastModifiedBy>edanur</cp:lastModifiedBy>
  <cp:revision>3</cp:revision>
  <cp:lastPrinted>2013-12-02T14:46:00Z</cp:lastPrinted>
  <dcterms:created xsi:type="dcterms:W3CDTF">2013-12-02T14:52:00Z</dcterms:created>
  <dcterms:modified xsi:type="dcterms:W3CDTF">2013-12-08T17:12:00Z</dcterms:modified>
  <cp:category>www.sorubak.com</cp:category>
</cp:coreProperties>
</file>