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DC" w:rsidRDefault="00F31DDC"/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Times New Roman" w:hAnsi="Times New Roman"/>
          <w:sz w:val="44"/>
          <w:szCs w:val="44"/>
        </w:rPr>
        <w:t>“</w:t>
      </w:r>
      <w:r w:rsidRPr="00855474">
        <w:rPr>
          <w:rFonts w:ascii="Hand writing Mutlu" w:hAnsi="Hand writing Mutlu"/>
          <w:sz w:val="44"/>
          <w:szCs w:val="44"/>
        </w:rPr>
        <w:t>B</w:t>
      </w:r>
      <w:r w:rsidRPr="00855474">
        <w:rPr>
          <w:rFonts w:ascii="Times New Roman" w:hAnsi="Times New Roman"/>
          <w:sz w:val="44"/>
          <w:szCs w:val="44"/>
        </w:rPr>
        <w:t>”</w:t>
      </w:r>
      <w:r w:rsidRPr="00855474">
        <w:rPr>
          <w:rFonts w:ascii="Hand writing Mutlu" w:hAnsi="Hand writing Mutlu"/>
          <w:sz w:val="44"/>
          <w:szCs w:val="44"/>
        </w:rPr>
        <w:t xml:space="preserve"> sesi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  <w:sectPr w:rsidR="00F31DDC" w:rsidSect="00855474"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Berna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Birol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Burak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Bekir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Berra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Berrak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Banu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Buse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bebek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balon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kelebek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abla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ablam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baksa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bakmasa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bakmadı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bakkal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bas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basma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basmalı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bastı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bakmadı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bakmasa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bot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ben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bana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bey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bel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bin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bina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bit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bitli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bitti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hyperlink r:id="rId4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bilmece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bol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boy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boyun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böl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bölüm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börek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bıyık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bıyıklı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bisiklet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bariyer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ballı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balık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balıkçı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Bursa</w:t>
      </w:r>
    </w:p>
    <w:p w:rsidR="00F31DDC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Balıkesir</w:t>
      </w:r>
    </w:p>
    <w:p w:rsidR="00F31DDC" w:rsidRPr="003A6EFF" w:rsidRDefault="00F31DDC" w:rsidP="00855474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Doğru ve seri okuyana kadar oku, sonra 3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cümle oluşturup defterine yaz.</w:t>
      </w:r>
    </w:p>
    <w:p w:rsidR="00F31DDC" w:rsidRPr="00855474" w:rsidRDefault="00F31DDC" w:rsidP="00855474">
      <w:pPr>
        <w:pStyle w:val="NoSpacing"/>
        <w:rPr>
          <w:rFonts w:ascii="Hand writing Mutlu" w:hAnsi="Hand writing Mutlu"/>
          <w:sz w:val="44"/>
          <w:szCs w:val="44"/>
        </w:rPr>
      </w:pPr>
    </w:p>
    <w:sectPr w:rsidR="00F31DDC" w:rsidRPr="00855474" w:rsidSect="00855474">
      <w:type w:val="continuous"/>
      <w:pgSz w:w="11906" w:h="16838"/>
      <w:pgMar w:top="720" w:right="720" w:bottom="720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474"/>
    <w:rsid w:val="000203F8"/>
    <w:rsid w:val="00264A92"/>
    <w:rsid w:val="003A6EFF"/>
    <w:rsid w:val="00570684"/>
    <w:rsid w:val="00855474"/>
    <w:rsid w:val="00CA50F7"/>
    <w:rsid w:val="00E715E0"/>
    <w:rsid w:val="00F3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A9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55474"/>
    <w:rPr>
      <w:lang w:eastAsia="en-US"/>
    </w:rPr>
  </w:style>
  <w:style w:type="character" w:styleId="Hyperlink">
    <w:name w:val="Hyperlink"/>
    <w:basedOn w:val="DefaultParagraphFont"/>
    <w:uiPriority w:val="99"/>
    <w:rsid w:val="000203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71</Words>
  <Characters>411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1_E</dc:creator>
  <cp:keywords>www.sorubak.com</cp:keywords>
  <dc:description>www.sorubak.com</dc:description>
  <cp:lastModifiedBy>edanur</cp:lastModifiedBy>
  <cp:revision>2</cp:revision>
  <dcterms:created xsi:type="dcterms:W3CDTF">2013-02-12T16:50:00Z</dcterms:created>
  <dcterms:modified xsi:type="dcterms:W3CDTF">2014-02-08T22:46:00Z</dcterms:modified>
  <cp:category>www.sorubak.com</cp:category>
</cp:coreProperties>
</file>