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B1E" w:rsidRDefault="00CF4B1E">
      <w:r w:rsidRPr="00D50BA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79.25pt;height:658.5pt;visibility:visible">
            <v:imagedata r:id="rId4" o:title=""/>
          </v:shape>
        </w:pict>
      </w:r>
    </w:p>
    <w:p w:rsidR="00CF4B1E" w:rsidRDefault="00CF4B1E">
      <w:hyperlink r:id="rId5" w:history="1">
        <w:r w:rsidRPr="00570684"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</w:p>
    <w:p w:rsidR="00CF4B1E" w:rsidRDefault="00CF4B1E">
      <w:r w:rsidRPr="00D50BAD">
        <w:rPr>
          <w:noProof/>
          <w:lang w:eastAsia="tr-TR"/>
        </w:rPr>
        <w:pict>
          <v:shape id="Resim 2" o:spid="_x0000_i1026" type="#_x0000_t75" style="width:471pt;height:684.75pt;visibility:visible">
            <v:imagedata r:id="rId6" o:title=""/>
          </v:shape>
        </w:pict>
      </w:r>
    </w:p>
    <w:sectPr w:rsidR="00CF4B1E" w:rsidSect="00B57F8E">
      <w:pgSz w:w="11906" w:h="16838"/>
      <w:pgMar w:top="1418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4FFD"/>
    <w:rsid w:val="001869F6"/>
    <w:rsid w:val="002911B7"/>
    <w:rsid w:val="004D19D6"/>
    <w:rsid w:val="00570684"/>
    <w:rsid w:val="006759D5"/>
    <w:rsid w:val="00763F03"/>
    <w:rsid w:val="00852C94"/>
    <w:rsid w:val="008F4B2C"/>
    <w:rsid w:val="00A77204"/>
    <w:rsid w:val="00B57F8E"/>
    <w:rsid w:val="00BA4FFD"/>
    <w:rsid w:val="00CF4B1E"/>
    <w:rsid w:val="00D5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1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4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4FF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D19D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8</Words>
  <Characters>52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2G</dc:creator>
  <cp:keywords>www.sorubak.com</cp:keywords>
  <dc:description>www.sorubak.com</dc:description>
  <cp:lastModifiedBy>edanur</cp:lastModifiedBy>
  <cp:revision>4</cp:revision>
  <dcterms:created xsi:type="dcterms:W3CDTF">2013-02-14T16:44:00Z</dcterms:created>
  <dcterms:modified xsi:type="dcterms:W3CDTF">2014-02-08T22:46:00Z</dcterms:modified>
  <cp:category>www.sorubak.com</cp:category>
</cp:coreProperties>
</file>