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53E" w:rsidRDefault="00D0453E" w:rsidP="0085269B">
      <w:r>
        <w:rPr>
          <w:noProof/>
        </w:rPr>
        <w:pict>
          <v:roundrect id="Yuvarlatılmış Dikdörtgen 350" o:spid="_x0000_s1029" style="position:absolute;margin-left:-44.6pt;margin-top:-29.65pt;width:516pt;height:30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" fillcolor="gray">
            <v:fill color2="#d9d9d9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D0453E" w:rsidRPr="00A74F24" w:rsidRDefault="00D0453E" w:rsidP="00A07B5D">
                  <w:pPr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A74F24">
                    <w:rPr>
                      <w:rFonts w:ascii="Hand writing Mutlu" w:hAnsi="Hand writing Mutlu"/>
                      <w:b/>
                    </w:rPr>
                    <w:t xml:space="preserve">1. SINIF </w:t>
                  </w:r>
                  <w:r w:rsidRPr="00A74F24">
                    <w:rPr>
                      <w:b/>
                    </w:rPr>
                    <w:t>–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Y SESİ KELİME ve CÜMLE ETKİNLİĞİ</w:t>
                  </w:r>
                  <w:r>
                    <w:rPr>
                      <w:rFonts w:ascii="Hand writing Mutlu" w:hAnsi="Hand writing Mutlu"/>
                      <w:b/>
                    </w:rPr>
                    <w:t xml:space="preserve"> -3</w:t>
                  </w:r>
                </w:p>
              </w:txbxContent>
            </v:textbox>
          </v:roundrect>
        </w:pict>
      </w:r>
    </w:p>
    <w:p w:rsidR="00D0453E" w:rsidRDefault="00D0453E" w:rsidP="0085269B">
      <w:r>
        <w:rPr>
          <w:noProof/>
        </w:rPr>
        <w:pict>
          <v:rect id="Dikdörtgen 139" o:spid="_x0000_s1030" style="position:absolute;margin-left:416.65pt;margin-top:-4.1pt;width:63pt;height:30.75pt;z-index:251614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031" type="#_x0000_t13" style="position:absolute;margin-left:400.15pt;margin-top:3.4pt;width:16.5pt;height:16.5pt;z-index:251611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32" style="position:absolute;margin-left:336.35pt;margin-top:-16.85pt;width:63.75pt;height:59.25pt;z-index:251620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CA56D0" w:rsidRDefault="00D0453E" w:rsidP="001E4064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lay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2" o:spid="_x0000_s1033" type="#_x0000_t13" style="position:absolute;margin-left:319.9pt;margin-top:3.4pt;width:16.5pt;height:16.5pt;z-index:251610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034" style="position:absolute;margin-left:312.4pt;margin-top:7.15pt;width:7.5pt;height:134.25pt;z-index:251606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35" style="position:absolute;margin-left:65.6pt;margin-top:-16.85pt;width:63.75pt;height:59.25pt;z-index:251595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CA56D0" w:rsidRDefault="00D0453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yı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5" o:spid="_x0000_s1036" type="#_x0000_t13" style="position:absolute;margin-left:129.35pt;margin-top:3.4pt;width:14.25pt;height:16.5pt;z-index:251599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037" style="position:absolute;margin-left:143.65pt;margin-top:-4.1pt;width:63pt;height:30.75pt;z-index:251600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038" style="position:absolute;margin-left:41.65pt;margin-top:7.15pt;width:7.5pt;height:134.25pt;z-index:251593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039" type="#_x0000_t13" style="position:absolute;margin-left:49.15pt;margin-top:3.4pt;width:16.5pt;height:16.5pt;z-index:251596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D0453E" w:rsidRDefault="00D0453E" w:rsidP="0085269B">
      <w:r>
        <w:rPr>
          <w:noProof/>
        </w:rPr>
        <w:pict>
          <v:oval id="Oval 266" o:spid="_x0000_s1040" style="position:absolute;margin-left:336.35pt;margin-top:16.95pt;width:63.75pt;height:59.25pt;z-index:251621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CA56D0" w:rsidRDefault="00D0453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ya</w:t>
                  </w:r>
                </w:p>
              </w:txbxContent>
            </v:textbox>
          </v:oval>
        </w:pict>
      </w:r>
      <w:r>
        <w:rPr>
          <w:noProof/>
        </w:rPr>
        <w:pict>
          <v:oval id="Oval 263" o:spid="_x0000_s1041" style="position:absolute;margin-left:226.15pt;margin-top:16.95pt;width:68.25pt;height:63.75pt;z-index:251619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D0453E" w:rsidRPr="001854F3" w:rsidRDefault="00D0453E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o</w:t>
                  </w:r>
                </w:p>
              </w:txbxContent>
            </v:textbox>
          </v:oval>
        </w:pict>
      </w:r>
      <w:r>
        <w:rPr>
          <w:noProof/>
        </w:rPr>
        <w:pict>
          <v:oval id="Oval 154" o:spid="_x0000_s1042" style="position:absolute;margin-left:-44.6pt;margin-top:16.95pt;width:68.25pt;height:63.75pt;z-index:251592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D0453E" w:rsidRPr="00D9290F" w:rsidRDefault="00D0453E" w:rsidP="0085269B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</w:rPr>
        <w:pict>
          <v:oval id="Oval 261" o:spid="_x0000_s1043" style="position:absolute;margin-left:65.6pt;margin-top:18.45pt;width:63.75pt;height:59.25pt;z-index:251617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CA56D0" w:rsidRDefault="00D0453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yol</w:t>
                  </w:r>
                </w:p>
              </w:txbxContent>
            </v:textbox>
          </v:oval>
        </w:pict>
      </w:r>
    </w:p>
    <w:p w:rsidR="00D0453E" w:rsidRDefault="00D0453E" w:rsidP="0085269B">
      <w:r>
        <w:rPr>
          <w:noProof/>
        </w:rPr>
        <w:pict>
          <v:rect id="Dikdörtgen 149" o:spid="_x0000_s1044" style="position:absolute;margin-left:416.65pt;margin-top:2.75pt;width:63pt;height:30.75pt;z-index:251615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045" type="#_x0000_t13" style="position:absolute;margin-left:400.15pt;margin-top:14pt;width:16.5pt;height:16.5pt;z-index:251612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046" type="#_x0000_t13" style="position:absolute;margin-left:319.9pt;margin-top:16.25pt;width:16.5pt;height:16.5pt;z-index:251609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047" style="position:absolute;margin-left:294.4pt;margin-top:20pt;width:18pt;height:8.25pt;z-index:251607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048" style="position:absolute;margin-left:143.65pt;margin-top:6.5pt;width:63pt;height:30.75pt;z-index:251601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049" type="#_x0000_t13" style="position:absolute;margin-left:127.15pt;margin-top:14pt;width:16.5pt;height:16.5pt;z-index:251603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050" style="position:absolute;margin-left:23.65pt;margin-top:20pt;width:18pt;height:8.25pt;z-index:251594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051" type="#_x0000_t13" style="position:absolute;margin-left:49.15pt;margin-top:17pt;width:16.5pt;height:16.5pt;z-index:251597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D0453E" w:rsidRDefault="00D0453E" w:rsidP="0085269B"/>
    <w:p w:rsidR="00D0453E" w:rsidRDefault="00D0453E" w:rsidP="0085269B">
      <w:r>
        <w:rPr>
          <w:noProof/>
        </w:rPr>
        <w:pict>
          <v:rect id="Dikdörtgen 164" o:spid="_x0000_s1052" style="position:absolute;margin-left:416.65pt;margin-top:17.15pt;width:63pt;height:30.75pt;z-index:251616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053" type="#_x0000_t13" style="position:absolute;margin-left:400.15pt;margin-top:23.15pt;width:16.5pt;height:16.5pt;z-index:251613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54" style="position:absolute;margin-left:336.35pt;margin-top:-.1pt;width:63.75pt;height:59.25pt;z-index:251622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A07B5D" w:rsidRDefault="00D0453E" w:rsidP="009B0709">
                  <w:pPr>
                    <w:rPr>
                      <w:rFonts w:ascii="Hand writing Mutlu" w:hAnsi="Hand writing Mutlu"/>
                      <w:b/>
                      <w:sz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</w:rPr>
                    <w:t>ray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162" o:spid="_x0000_s1055" style="position:absolute;margin-left:143.65pt;margin-top:17.15pt;width:63pt;height:30.75pt;z-index:251602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56" style="position:absolute;margin-left:65.6pt;margin-top:1.4pt;width:63.75pt;height:59.25pt;z-index:251618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CA56D0" w:rsidRDefault="00D0453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yır</w:t>
                  </w:r>
                </w:p>
              </w:txbxContent>
            </v:textbox>
          </v:oval>
        </w:pict>
      </w:r>
    </w:p>
    <w:p w:rsidR="00D0453E" w:rsidRDefault="00D0453E" w:rsidP="0085269B">
      <w:r>
        <w:rPr>
          <w:noProof/>
        </w:rPr>
        <w:pict>
          <v:shape id="Sağ Ok 166" o:spid="_x0000_s1057" type="#_x0000_t13" style="position:absolute;margin-left:319.9pt;margin-top:.7pt;width:16.5pt;height:16.5pt;z-index:251608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058" type="#_x0000_t13" style="position:absolute;margin-left:127.15pt;margin-top:1.45pt;width:16.5pt;height:16.5pt;z-index:251604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059" type="#_x0000_t13" style="position:absolute;margin-left:49.15pt;margin-top:1.45pt;width:16.5pt;height:16.5pt;z-index:251598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D0453E" w:rsidRDefault="00D0453E" w:rsidP="0085269B"/>
    <w:p w:rsidR="00D0453E" w:rsidRDefault="00D0453E" w:rsidP="0085269B"/>
    <w:p w:rsidR="00D0453E" w:rsidRDefault="00D0453E" w:rsidP="0085269B"/>
    <w:p w:rsidR="00D0453E" w:rsidRDefault="00D0453E" w:rsidP="0085269B">
      <w:r>
        <w:rPr>
          <w:noProof/>
        </w:rPr>
        <w:pict>
          <v:rect id="Dikdörtgen 268" o:spid="_x0000_s1060" style="position:absolute;margin-left:416.65pt;margin-top:-4.1pt;width:63pt;height:30.7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ii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Z8&#10;ckKjsq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f5iQgM81j8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mJ5oonICAAA7BQAADgAAAAAA&#10;AAAAAAAAAAAuAgAAZHJzL2Uyb0RvYy54bWxQSwECLQAUAAYACAAAACEAEzyifu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69" o:spid="_x0000_s1061" type="#_x0000_t13" style="position:absolute;margin-left:400.15pt;margin-top:3.4pt;width:16.5pt;height:16.5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8y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70" o:spid="_x0000_s1062" style="position:absolute;margin-left:336.35pt;margin-top:-16.85pt;width:63.75pt;height:59.2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Y8LcIC4DAABCBwAADgAAAAAAAAAAAAAAAAAuAgAAZHJzL2Uyb0RvYy54bWxQSwECLQAUAAYACAAA&#10;ACEAmS5WCuEAAAAKAQAADwAAAAAAAAAAAAAAAACI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CA56D0" w:rsidRDefault="00D0453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lay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1" o:spid="_x0000_s1063" type="#_x0000_t13" style="position:absolute;margin-left:319.9pt;margin-top:3.4pt;width:16.5pt;height:16.5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uA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aAvLgHICAAA9BQAADgAAAAAAAAAA&#10;AAAAAAAuAgAAZHJzL2Uyb0RvYy54bWxQSwECLQAUAAYACAAAACEAQQ7sGt0AAAAI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2" o:spid="_x0000_s1064" style="position:absolute;margin-left:312.4pt;margin-top:7.15pt;width:7.5pt;height:134.25pt;z-index:251636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DNvXxbcgIAADsFAAAOAAAA&#10;AAAAAAAAAAAAAC4CAABkcnMvZTJvRG9jLnhtbFBLAQItABQABgAIAAAAIQB2jq+44gAAAAoBAAAP&#10;AAAAAAAAAAAAAAAAAMw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73" o:spid="_x0000_s1065" style="position:absolute;margin-left:65.6pt;margin-top:-16.85pt;width:63.75pt;height:59.25pt;z-index:251626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CA56D0" w:rsidRDefault="00D0453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yi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4" o:spid="_x0000_s1066" type="#_x0000_t13" style="position:absolute;margin-left:129.35pt;margin-top:3.4pt;width:14.25pt;height:16.5pt;z-index:251630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Oi41cx3AgAAPQUAAA4A&#10;AAAAAAAAAAAAAAAALgIAAGRycy9lMm9Eb2MueG1sUEsBAi0AFAAGAAgAAAAhAOFxwoXfAAAACAEA&#10;AA8AAAAAAAAAAAAAAAAA0QQAAGRycy9kb3ducmV2LnhtbFBLBQYAAAAABAAEAPMAAADd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5" o:spid="_x0000_s1067" style="position:absolute;margin-left:143.65pt;margin-top:-4.1pt;width:63pt;height:30.75pt;z-index:251631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76" o:spid="_x0000_s1068" style="position:absolute;margin-left:41.65pt;margin-top:7.15pt;width:7.5pt;height:134.25pt;z-index:251624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LNWZfNwAgAANAUAAA4AAAAAAAAA&#10;AAAAAAAALgIAAGRycy9lMm9Eb2MueG1sUEsBAi0AFAAGAAgAAAAhACq1aPfgAAAACAEAAA8AAAAA&#10;AAAAAAAAAAAAygQAAGRycy9kb3ducmV2LnhtbFBLBQYAAAAABAAEAPMAAADX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77" o:spid="_x0000_s1069" type="#_x0000_t13" style="position:absolute;margin-left:49.15pt;margin-top:3.4pt;width:16.5pt;height:16.5pt;z-index: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u/bgIAADY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AKC8u/bgIAADYFAAAOAAAAAAAAAAAAAAAA&#10;AC4CAABkcnMvZTJvRG9jLnhtbFBLAQItABQABgAIAAAAIQAf7+IY3QAAAAcBAAAPAAAAAAAAAAAA&#10;AAAAAMgEAABkcnMvZG93bnJldi54bWxQSwUGAAAAAAQABADzAAAA0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D0453E" w:rsidRDefault="00D0453E" w:rsidP="0085269B">
      <w:r>
        <w:rPr>
          <w:noProof/>
        </w:rPr>
        <w:pict>
          <v:oval id="Oval 278" o:spid="_x0000_s1070" style="position:absolute;margin-left:336.35pt;margin-top:16.95pt;width:63.75pt;height:59.2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JG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GFFJG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710731" w:rsidRDefault="00D0453E" w:rsidP="0085269B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ye</w:t>
                  </w:r>
                </w:p>
              </w:txbxContent>
            </v:textbox>
          </v:oval>
        </w:pict>
      </w:r>
      <w:r>
        <w:rPr>
          <w:noProof/>
        </w:rPr>
        <w:pict>
          <v:oval id="Oval 279" o:spid="_x0000_s1071" style="position:absolute;margin-left:226.15pt;margin-top:16.95pt;width:68.25pt;height:63.7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CcO4mAvAwAAQw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D0453E" w:rsidRPr="001854F3" w:rsidRDefault="00D0453E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ni</w:t>
                  </w:r>
                </w:p>
              </w:txbxContent>
            </v:textbox>
          </v:oval>
        </w:pict>
      </w:r>
      <w:r>
        <w:rPr>
          <w:noProof/>
        </w:rPr>
        <w:pict>
          <v:oval id="Oval 280" o:spid="_x0000_s1072" style="position:absolute;margin-left:-44.6pt;margin-top:16.95pt;width:68.25pt;height:63.75pt;z-index:251623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83gjgHECAABDBQAADgAAAAAA&#10;AAAAAAAAAAAuAgAAZHJzL2Uyb0RvYy54bWxQSwECLQAUAAYACAAAACEAdPeVTeEAAAAJAQAADwAA&#10;AAAAAAAAAAAAAADLBAAAZHJzL2Rvd25yZXYueG1sUEsFBgAAAAAEAAQA8wAAANk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D0453E" w:rsidRPr="001854F3" w:rsidRDefault="00D0453E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i</w:t>
                  </w:r>
                </w:p>
              </w:txbxContent>
            </v:textbox>
          </v:oval>
        </w:pict>
      </w:r>
      <w:r>
        <w:rPr>
          <w:noProof/>
        </w:rPr>
        <w:pict>
          <v:oval id="Oval 281" o:spid="_x0000_s1073" style="position:absolute;margin-left:65.6pt;margin-top:18.45pt;width:63.75pt;height:59.2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zfdgIAAEo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XbR833YCAABKBQAADgAAAAAA&#10;AAAAAAAAAAAuAgAAZHJzL2Uyb0RvYy54bWxQSwECLQAUAAYACAAAACEAT+gbz9wAAAAKAQAADwAA&#10;AAAAAAAAAAAAAADQBAAAZHJzL2Rvd25yZXYueG1sUEsFBgAAAAAEAAQA8wAAANk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CA56D0" w:rsidRDefault="00D0453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yon</w:t>
                  </w:r>
                </w:p>
              </w:txbxContent>
            </v:textbox>
          </v:oval>
        </w:pict>
      </w:r>
    </w:p>
    <w:p w:rsidR="00D0453E" w:rsidRDefault="00D0453E" w:rsidP="0085269B">
      <w:r>
        <w:rPr>
          <w:noProof/>
        </w:rPr>
        <w:pict>
          <v:rect id="Dikdörtgen 282" o:spid="_x0000_s1074" style="position:absolute;margin-left:416.65pt;margin-top:2.75pt;width:63pt;height:30.7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rwi6ycgIAADsFAAAOAAAAAAAA&#10;AAAAAAAAAC4CAABkcnMvZTJvRG9jLnhtbFBLAQItABQABgAIAAAAIQDXAZB63wAAAAg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3" o:spid="_x0000_s1075" type="#_x0000_t13" style="position:absolute;margin-left:400.15pt;margin-top:14pt;width:16.5pt;height:16.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+RgE819081dttcAM1gSh+Gk+ka8cEMV43Q3NG2L2NU&#10;UgkrKXbBZcBBuAjdatN/IdVymWC0Z06ElV07OUw98uV2fyfQ9dQKxMlPMKybyJ9xq8PGeVhYbgPo&#10;OhHvsa99v2lHE3H6/yR+Ak/lhHr89RY/A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BRon4xyAgAAPQUAAA4AAAAAAAAA&#10;AAAAAAAALgIAAGRycy9lMm9Eb2MueG1sUEsBAi0AFAAGAAgAAAAhAJ3WRfDeAAAACQ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84" o:spid="_x0000_s1076" type="#_x0000_t13" style="position:absolute;margin-left:319.9pt;margin-top:16.25pt;width:16.5pt;height:16.5pt;z-index: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HI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+8xyHICAAA9BQAADgAAAAAA&#10;AAAAAAAAAAAuAgAAZHJzL2Uyb0RvYy54bWxQSwECLQAUAAYACAAAACEAN0ZrquAAAAAJAQAADwAA&#10;AAAAAAAAAAAAAADMBAAAZHJzL2Rvd25yZXYueG1sUEsFBgAAAAAEAAQA8wAAANk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5" o:spid="_x0000_s1077" style="position:absolute;margin-left:294.4pt;margin-top:20pt;width:18pt;height:8.25pt;z-index:251637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otdA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oQJKLXQCAAA7BQAADgAA&#10;AAAAAAAAAAAAAAAuAgAAZHJzL2Uyb0RvYy54bWxQSwECLQAUAAYACAAAACEAEnE0keEAAAAJAQAA&#10;DwAAAAAAAAAAAAAAAADOBAAAZHJzL2Rvd25yZXYueG1sUEsFBgAAAAAEAAQA8wAAANw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86" o:spid="_x0000_s1078" style="position:absolute;margin-left:143.65pt;margin-top:6.5pt;width:63pt;height:30.75pt;z-index:251632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2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rsrdpnICAAA7BQAADgAAAAAA&#10;AAAAAAAAAAAuAgAAZHJzL2Uyb0RvYy54bWxQSwECLQAUAAYACAAAACEAPc4SYO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7" o:spid="_x0000_s1079" type="#_x0000_t13" style="position:absolute;margin-left:127.15pt;margin-top:14pt;width:16.5pt;height:16.5pt;z-index:251634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ei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Db2weicgIAAD0FAAAOAAAAAAAA&#10;AAAAAAAAAC4CAABkcnMvZTJvRG9jLnhtbFBLAQItABQABgAIAAAAIQA7TXwq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8" o:spid="_x0000_s1080" style="position:absolute;margin-left:23.65pt;margin-top:20pt;width:18pt;height:8.25pt;z-index:251625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dLwDPnACAAA0BQAADgAAAAAAAAAA&#10;AAAAAAAuAgAAZHJzL2Uyb0RvYy54bWxQSwECLQAUAAYACAAAACEAImD8qd8AAAAHAQAADwAAAAAA&#10;AAAAAAAAAADKBAAAZHJzL2Rvd25yZXYueG1sUEsFBgAAAAAEAAQA8wAAANY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9" o:spid="_x0000_s1081" type="#_x0000_t13" style="position:absolute;margin-left:49.15pt;margin-top:17pt;width:16.5pt;height:16.5pt;z-index: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or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f5iRgM81D881dttcAM1gSh+Gk+ka8cEMV43Q3NO2L2NU&#10;UgkrKXbBZcBBuAjdatN/IdVymWC0Z06ElV07OUw98uVufy/Q9dQKxMlrGNZN5C+41WHjPCwstwF0&#10;nYj31Ne+37SjiTj9fxI/gedyQj39eou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BN1VorcgIAAD0FAAAOAAAAAAAA&#10;AAAAAAAAAC4CAABkcnMvZTJvRG9jLnhtbFBLAQItABQABgAIAAAAIQDimNUp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D0453E" w:rsidRDefault="00D0453E" w:rsidP="0085269B"/>
    <w:p w:rsidR="00D0453E" w:rsidRDefault="00D0453E" w:rsidP="0085269B">
      <w:r>
        <w:rPr>
          <w:noProof/>
        </w:rPr>
        <w:pict>
          <v:rect id="Dikdörtgen 290" o:spid="_x0000_s1082" style="position:absolute;margin-left:416.65pt;margin-top:17.15pt;width:63pt;height:30.7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rp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QpvrpcgIAADsFAAAOAAAAAAAA&#10;AAAAAAAAAC4CAABkcnMvZTJvRG9jLnhtbFBLAQItABQABgAIAAAAIQBGEfvZ3wAAAAk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1" o:spid="_x0000_s1083" type="#_x0000_t13" style="position:absolute;margin-left:400.15pt;margin-top:23.15pt;width:16.5pt;height:16.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6Z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AXYC6ZcgIAAD0FAAAOAAAAAAAA&#10;AAAAAAAAAC4CAABkcnMvZTJvRG9jLnhtbFBLAQItABQABgAIAAAAIQCWrUbG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92" o:spid="_x0000_s1084" style="position:absolute;margin-left:336.35pt;margin-top:-.1pt;width:63.75pt;height:59.2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DqUday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CA56D0" w:rsidRDefault="00D0453E" w:rsidP="005F5858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yet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293" o:spid="_x0000_s1085" style="position:absolute;margin-left:143.65pt;margin-top:17.15pt;width:63pt;height:30.75pt;z-index:251633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t9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AyLbfXICAAA7BQAADgAAAAAA&#10;AAAAAAAAAAAuAgAAZHJzL2Uyb0RvYy54bWxQSwECLQAUAAYACAAAACEAUIYjce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94" o:spid="_x0000_s1086" style="position:absolute;margin-left:65.6pt;margin-top:1.4pt;width:63.75pt;height:59.25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CfWJ1ndQIAAEoFAAAOAAAAAAAAAAAA&#10;AAAAAC4CAABkcnMvZTJvRG9jLnhtbFBLAQItABQABgAIAAAAIQC0hQPF2QAAAAkBAAAPAAAAAAAA&#10;AAAAAAAAAM8EAABkcnMvZG93bnJldi54bWxQSwUGAAAAAAQABADzAAAA1Q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CA56D0" w:rsidRDefault="00D0453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yot</w:t>
                  </w:r>
                </w:p>
              </w:txbxContent>
            </v:textbox>
          </v:oval>
        </w:pict>
      </w:r>
    </w:p>
    <w:p w:rsidR="00D0453E" w:rsidRDefault="00D0453E" w:rsidP="0085269B">
      <w:r>
        <w:rPr>
          <w:noProof/>
        </w:rPr>
        <w:pict>
          <v:shape id="Sağ Ok 295" o:spid="_x0000_s1087" type="#_x0000_t13" style="position:absolute;margin-left:319.9pt;margin-top:.7pt;width:16.5pt;height:16.5pt;z-index:25163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7a3cw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6" o:spid="_x0000_s1088" type="#_x0000_t13" style="position:absolute;margin-left:127.15pt;margin-top:1.45pt;width:16.5pt;height:16.5pt;z-index:251635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4Dd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3h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c54DdcgIAAD0FAAAOAAAAAAAA&#10;AAAAAAAAAC4CAABkcnMvZTJvRG9jLnhtbFBLAQItABQABgAIAAAAIQBNrBfx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7" o:spid="_x0000_s1089" type="#_x0000_t13" style="position:absolute;margin-left:49.15pt;margin-top:1.45pt;width:16.5pt;height:16.5pt;z-index: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JN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HwlCTXICAAA9BQAADgAAAAAAAAAA&#10;AAAAAAAuAgAAZHJzL2Uyb0RvYy54bWxQSwECLQAUAAYACAAAACEAhtAV590AAAAH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D0453E" w:rsidRDefault="00D0453E" w:rsidP="0085269B"/>
    <w:p w:rsidR="00D0453E" w:rsidRDefault="00D0453E" w:rsidP="0085269B"/>
    <w:p w:rsidR="00D0453E" w:rsidRDefault="00D0453E" w:rsidP="0085269B"/>
    <w:p w:rsidR="00D0453E" w:rsidRDefault="00D0453E" w:rsidP="0085269B">
      <w:r>
        <w:rPr>
          <w:noProof/>
        </w:rPr>
        <w:pict>
          <v:rect id="Dikdörtgen 298" o:spid="_x0000_s1090" style="position:absolute;margin-left:416.65pt;margin-top:-4.1pt;width:63pt;height:30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zA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2rccwHICAAA7BQAADgAAAAAA&#10;AAAAAAAAAAAuAgAAZHJzL2Uyb0RvYy54bWxQSwECLQAUAAYACAAAACEAEzyifu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9" o:spid="_x0000_s1091" type="#_x0000_t13" style="position:absolute;margin-left:400.15pt;margin-top:3.4pt;width:16.5pt;height:16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/EcQIAAD0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iQcfxHECAAA9BQAADgAAAAAAAAAA&#10;AAAAAAAuAgAAZHJzL2Uyb0RvYy54bWxQSwECLQAUAAYACAAAACEAdJSUHN4AAAAIAQAADwAAAAAA&#10;AAAAAAAAAADL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300" o:spid="_x0000_s1092" style="position:absolute;margin-left:336.35pt;margin-top:-16.85pt;width:63.75pt;height:59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af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85269B" w:rsidRDefault="00D0453E" w:rsidP="00AF034B">
                  <w:pPr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nık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1" o:spid="_x0000_s1093" type="#_x0000_t13" style="position:absolute;margin-left:319.9pt;margin-top:3.4pt;width:16.5pt;height:16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f9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l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jH5n/XICAAA9BQAADgAAAAAAAAAA&#10;AAAAAAAuAgAAZHJzL2Uyb0RvYy54bWxQSwECLQAUAAYACAAAACEAQQ7sGt0AAAAI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2" o:spid="_x0000_s1094" style="position:absolute;margin-left:312.4pt;margin-top:7.15pt;width:7.5pt;height:134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tQ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ADpZtQcgIAADsFAAAOAAAA&#10;AAAAAAAAAAAAAC4CAABkcnMvZTJvRG9jLnhtbFBLAQItABQABgAIAAAAIQB2jq+44gAAAAoBAAAP&#10;AAAAAAAAAAAAAAAAAMw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03" o:spid="_x0000_s1095" style="position:absolute;margin-left:65.6pt;margin-top:-16.85pt;width:63.75pt;height:59.2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CA56D0" w:rsidRDefault="00D0453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ka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4" o:spid="_x0000_s1096" type="#_x0000_t13" style="position:absolute;margin-left:129.35pt;margin-top:3.4pt;width:14.25pt;height:16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5" o:spid="_x0000_s1097" style="position:absolute;margin-left:143.65pt;margin-top:-4.1pt;width:63pt;height:30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6" o:spid="_x0000_s1098" style="position:absolute;margin-left:41.65pt;margin-top:7.15pt;width:7.5pt;height:134.2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07" o:spid="_x0000_s1099" type="#_x0000_t13" style="position:absolute;margin-left:49.15pt;margin-top:3.4pt;width:16.5pt;height:16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skbgIAADY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CI2lskbgIAADYFAAAOAAAAAAAAAAAAAAAA&#10;AC4CAABkcnMvZTJvRG9jLnhtbFBLAQItABQABgAIAAAAIQAf7+IY3QAAAAcBAAAPAAAAAAAAAAAA&#10;AAAAAMgEAABkcnMvZG93bnJldi54bWxQSwUGAAAAAAQABADzAAAA0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D0453E" w:rsidRDefault="00D0453E" w:rsidP="0085269B">
      <w:r>
        <w:rPr>
          <w:noProof/>
        </w:rPr>
        <w:pict>
          <v:oval id="Oval 308" o:spid="_x0000_s1100" style="position:absolute;margin-left:336.35pt;margin-top:16.95pt;width:63.75pt;height:59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52Lw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Bgn+52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CA56D0" w:rsidRDefault="00D0453E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tık</w:t>
                  </w:r>
                </w:p>
              </w:txbxContent>
            </v:textbox>
          </v:oval>
        </w:pict>
      </w:r>
      <w:r>
        <w:rPr>
          <w:noProof/>
        </w:rPr>
        <w:pict>
          <v:oval id="Oval 309" o:spid="_x0000_s1101" style="position:absolute;margin-left:226.15pt;margin-top:16.95pt;width:68.25pt;height:63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n4WclC4DAABDBwAADgAAAAAAAAAAAAAAAAAuAgAAZHJzL2Uyb0RvYy54bWxQSwECLQAUAAYACAAA&#10;ACEA2PqURuEAAAAK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D0453E" w:rsidRDefault="00D0453E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ya</w:t>
                  </w:r>
                </w:p>
                <w:p w:rsidR="00D0453E" w:rsidRPr="001854F3" w:rsidRDefault="00D0453E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Oval 310" o:spid="_x0000_s1102" style="position:absolute;margin-left:-44.6pt;margin-top:16.95pt;width:68.25pt;height:63.7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JfV6BlvAgAAQwUAAA4AAAAAAAAA&#10;AAAAAAAALgIAAGRycy9lMm9Eb2MueG1sUEsBAi0AFAAGAAgAAAAhAHT3lU3hAAAACQEAAA8AAAAA&#10;AAAAAAAAAAAAyQQAAGRycy9kb3ducmV2LnhtbFBLBQYAAAAABAAEAPMAAADX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D0453E" w:rsidRPr="001854F3" w:rsidRDefault="00D0453E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yı</w:t>
                  </w:r>
                </w:p>
              </w:txbxContent>
            </v:textbox>
          </v:oval>
        </w:pict>
      </w:r>
      <w:r>
        <w:rPr>
          <w:noProof/>
        </w:rPr>
        <w:pict>
          <v:oval id="Oval 311" o:spid="_x0000_s1103" style="position:absolute;margin-left:65.6pt;margin-top:18.45pt;width:63.75pt;height:59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39/WX3YCAABKBQAADgAAAAAA&#10;AAAAAAAAAAAuAgAAZHJzL2Uyb0RvYy54bWxQSwECLQAUAAYACAAAACEAT+gbz9wAAAAKAQAADwAA&#10;AAAAAAAAAAAAAADQBAAAZHJzL2Rvd25yZXYueG1sUEsFBgAAAAAEAAQA8wAAANk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CA56D0" w:rsidRDefault="00D0453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lan</w:t>
                  </w:r>
                </w:p>
              </w:txbxContent>
            </v:textbox>
          </v:oval>
        </w:pict>
      </w:r>
    </w:p>
    <w:p w:rsidR="00D0453E" w:rsidRDefault="00D0453E" w:rsidP="0085269B">
      <w:r>
        <w:rPr>
          <w:noProof/>
        </w:rPr>
        <w:pict>
          <v:rect id="Dikdörtgen 312" o:spid="_x0000_s1104" style="position:absolute;margin-left:416.65pt;margin-top:2.75pt;width:63pt;height:30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+kKhncgIAADsFAAAOAAAAAAAA&#10;AAAAAAAAAC4CAABkcnMvZTJvRG9jLnhtbFBLAQItABQABgAIAAAAIQDXAZB63wAAAAg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3" o:spid="_x0000_s1105" type="#_x0000_t13" style="position:absolute;margin-left:400.15pt;margin-top:14pt;width:16.5pt;height:16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I921uhyAgAAPQUAAA4AAAAAAAAA&#10;AAAAAAAALgIAAGRycy9lMm9Eb2MueG1sUEsBAi0AFAAGAAgAAAAhAJ3WRfDeAAAACQ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14" o:spid="_x0000_s1106" type="#_x0000_t13" style="position:absolute;margin-left:319.9pt;margin-top:16.25pt;width:16.5pt;height:16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PF4rHICAAA9BQAADgAAAAAA&#10;AAAAAAAAAAAuAgAAZHJzL2Uyb0RvYy54bWxQSwECLQAUAAYACAAAACEAN0ZrquAAAAAJAQAADwAA&#10;AAAAAAAAAAAAAADMBAAAZHJzL2Rvd25yZXYueG1sUEsFBgAAAAAEAAQA8wAAANk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5" o:spid="_x0000_s1107" style="position:absolute;margin-left:294.4pt;margin-top:20pt;width:18pt;height:8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tFDM+HQCAAA7BQAADgAA&#10;AAAAAAAAAAAAAAAuAgAAZHJzL2Uyb0RvYy54bWxQSwECLQAUAAYACAAAACEAEnE0keEAAAAJAQAA&#10;DwAAAAAAAAAAAAAAAADOBAAAZHJzL2Rvd25yZXYueG1sUEsFBgAAAAAEAAQA8wAAANw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16" o:spid="_x0000_s1108" style="position:absolute;margin-left:143.65pt;margin-top:6.5pt;width:63pt;height:30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u5hbc3ICAAA7BQAADgAAAAAA&#10;AAAAAAAAAAAuAgAAZHJzL2Uyb0RvYy54bWxQSwECLQAUAAYACAAAACEAPc4SYO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7" o:spid="_x0000_s1109" type="#_x0000_t13" style="position:absolute;margin-left:127.15pt;margin-top:14pt;width:16.5pt;height:16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BAxU7GcgIAAD0FAAAOAAAAAAAA&#10;AAAAAAAAAC4CAABkcnMvZTJvRG9jLnhtbFBLAQItABQABgAIAAAAIQA7TXwq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8" o:spid="_x0000_s1110" style="position:absolute;margin-left:23.65pt;margin-top:20pt;width:18pt;height:8.2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27w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IINu8HACAAA0BQAADgAAAAAAAAAA&#10;AAAAAAAuAgAAZHJzL2Uyb0RvYy54bWxQSwECLQAUAAYACAAAACEAImD8qd8AAAAHAQAADwAAAAAA&#10;AAAAAAAAAADKBAAAZHJzL2Rvd25yZXYueG1sUEsFBgAAAAAEAAQA8wAAANY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9" o:spid="_x0000_s1111" type="#_x0000_t13" style="position:absolute;margin-left:49.15pt;margin-top:17pt;width:16.5pt;height:16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DWyxNPcgIAAD0FAAAOAAAAAAAA&#10;AAAAAAAAAC4CAABkcnMvZTJvRG9jLnhtbFBLAQItABQABgAIAAAAIQDimNUp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D0453E" w:rsidRDefault="00D0453E" w:rsidP="0085269B"/>
    <w:p w:rsidR="00D0453E" w:rsidRDefault="00D0453E" w:rsidP="0085269B">
      <w:r>
        <w:rPr>
          <w:noProof/>
        </w:rPr>
        <w:pict>
          <v:shape id="Sağ Ok 321" o:spid="_x0000_s1112" type="#_x0000_t13" style="position:absolute;margin-left:400.15pt;margin-top:24.65pt;width:16.5pt;height:16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34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BF3Z34cgIAAD0FAAAOAAAAAAAA&#10;AAAAAAAAAC4CAABkcnMvZTJvRG9jLnhtbFBLAQItABQABgAIAAAAIQBhfbVQ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20" o:spid="_x0000_s1113" style="position:absolute;margin-left:416.65pt;margin-top:17.15pt;width:63pt;height:30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C2NSefcgIAADsFAAAOAAAAAAAA&#10;AAAAAAAAAC4CAABkcnMvZTJvRG9jLnhtbFBLAQItABQABgAIAAAAIQBGEfvZ3wAAAAk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2" o:spid="_x0000_s1114" style="position:absolute;margin-left:336.35pt;margin-top:-.1pt;width:63.75pt;height:59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zMA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21437D" w:rsidRDefault="00D0453E" w:rsidP="0085269B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21437D">
                    <w:rPr>
                      <w:rFonts w:ascii="Hand writing Mutlu" w:hAnsi="Hand writing Mutlu"/>
                      <w:sz w:val="28"/>
                    </w:rPr>
                    <w:t>ma</w:t>
                  </w:r>
                  <w:r>
                    <w:rPr>
                      <w:rFonts w:ascii="Hand writing Mutlu" w:hAnsi="Hand writing Mutlu"/>
                      <w:sz w:val="28"/>
                    </w:rPr>
                    <w:t>n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323" o:spid="_x0000_s1115" style="position:absolute;margin-left:143.65pt;margin-top:17.15pt;width:63pt;height:30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ZbEGC3ICAAA7BQAADgAAAAAA&#10;AAAAAAAAAAAuAgAAZHJzL2Uyb0RvYy54bWxQSwECLQAUAAYACAAAACEAUIYjce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4" o:spid="_x0000_s1116" style="position:absolute;margin-left:65.6pt;margin-top:1.4pt;width:63.75pt;height:59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FjoO1B0AgAASgUAAA4AAAAAAAAAAAAA&#10;AAAALgIAAGRycy9lMm9Eb2MueG1sUEsBAi0AFAAGAAgAAAAhALSFA8XZAAAACQEAAA8AAAAAAAAA&#10;AAAAAAAAzgQAAGRycy9kb3ducmV2LnhtbFBLBQYAAAAABAAEAPMAAADU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CA56D0" w:rsidRDefault="00D0453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kan</w:t>
                  </w:r>
                </w:p>
              </w:txbxContent>
            </v:textbox>
          </v:oval>
        </w:pict>
      </w:r>
    </w:p>
    <w:p w:rsidR="00D0453E" w:rsidRDefault="00D0453E" w:rsidP="0085269B">
      <w:r>
        <w:rPr>
          <w:noProof/>
        </w:rPr>
        <w:pict>
          <v:shape id="Sağ Ok 326" o:spid="_x0000_s1117" type="#_x0000_t13" style="position:absolute;margin-left:127.9pt;margin-top:4.35pt;width:16.5pt;height:16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O8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wV/&#10;Ozvh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5" o:spid="_x0000_s1118" type="#_x0000_t13" style="position:absolute;margin-left:319.9pt;margin-top:1.35pt;width:16.5pt;height:16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XWcw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7" o:spid="_x0000_s1119" type="#_x0000_t13" style="position:absolute;margin-left:49.15pt;margin-top:1.45pt;width:16.5pt;height:16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Es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TbTxLHICAAA9BQAADgAAAAAAAAAA&#10;AAAAAAAuAgAAZHJzL2Uyb0RvYy54bWxQSwECLQAUAAYACAAAACEAhtAV590AAAAH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D0453E" w:rsidRDefault="00D0453E" w:rsidP="0085269B"/>
    <w:p w:rsidR="00D0453E" w:rsidRDefault="00D0453E" w:rsidP="00FE1F01">
      <w:pPr>
        <w:jc w:val="center"/>
      </w:pPr>
      <w:r w:rsidRPr="00B817F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0" o:spid="_x0000_i1025" type="#_x0000_t75" alt="http://images.clipartof.com/thumbnails/1134085-Cartoon-Clipart-Of-An-Outlined-Buff-Olympic-Athlete-Man-Running-In-Fear-Black-And-White-Vector-Coloring-Page.jpg" style="width:87pt;height:57.75pt;visibility:visible">
            <v:imagedata r:id="rId6" o:title="" cropbottom="8587f"/>
          </v:shape>
        </w:pict>
      </w:r>
      <w:r w:rsidRPr="00B817F2">
        <w:rPr>
          <w:noProof/>
        </w:rPr>
        <w:pict>
          <v:shape id="Resim 25" o:spid="_x0000_i1026" type="#_x0000_t75" alt="Coloring page bowling" style="width:79.5pt;height:64.5pt;visibility:visible">
            <v:imagedata r:id="rId7" o:title="" croptop="9071f" cropbottom="12404f" cropleft="11403f" cropright="17433f"/>
          </v:shape>
        </w:pict>
      </w:r>
      <w:r w:rsidRPr="00B817F2">
        <w:rPr>
          <w:noProof/>
        </w:rPr>
        <w:pict>
          <v:shape id="Resim 37" o:spid="_x0000_i1027" type="#_x0000_t75" alt="http://t3.gstatic.com/images?q=tbn:ANd9GcQkm5RRpLqSx4bRCyM3zF6LHo5nps1VtsPCduoOygk1e8wFQbFA" style="width:71.25pt;height:53.25pt;visibility:visible">
            <v:imagedata r:id="rId8" o:title="" cropbottom="8772f"/>
          </v:shape>
        </w:pict>
      </w:r>
      <w:r w:rsidRPr="00B817F2">
        <w:rPr>
          <w:noProof/>
        </w:rPr>
        <w:pict>
          <v:shape id="Resim 28" o:spid="_x0000_i1028" type="#_x0000_t75" alt="http://img.oncoloring.com/relay-race-exchange-the-b_498802e43ec86-p.gif" style="width:79.5pt;height:55.5pt;visibility:visible">
            <v:imagedata r:id="rId9" o:title="" cropbottom="11408f"/>
          </v:shape>
        </w:pict>
      </w:r>
      <w:r w:rsidRPr="00B817F2">
        <w:rPr>
          <w:noProof/>
        </w:rPr>
        <w:pict>
          <v:shape id="Resim 13" o:spid="_x0000_i1029" type="#_x0000_t75" alt="http://vecto.rs/600/vector-of-a-cartoon-trophy-on-the-first-place-podium-coloring-page-outline-by-ron-leishman-14748.jpg" style="width:72.75pt;height:62.25pt;visibility:visible">
            <v:imagedata r:id="rId10" o:title="" cropbottom="2241f"/>
          </v:shape>
        </w:pict>
      </w:r>
    </w:p>
    <w:p w:rsidR="00D0453E" w:rsidRDefault="00D0453E">
      <w:r>
        <w:rPr>
          <w:noProof/>
        </w:rPr>
        <w:pict>
          <v:roundrect id="_x0000_s1120" style="position:absolute;margin-left:-43.1pt;margin-top:-28.85pt;width:516pt;height:46.5pt;z-index:251721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PrB67GMAgAAUgUAAA4AAAAAAAAAAAAAAAAALgIAAGRycy9lMm9Eb2MueG1sUEsB&#10;Ai0AFAAGAAgAAAAhAMV02LviAAAACgEAAA8AAAAAAAAAAAAAAAAA5gQAAGRycy9kb3ducmV2Lnht&#10;bFBLBQYAAAAABAAEAPMAAAD1BQAAAAA=&#10;" fillcolor="gray">
            <v:fill color2="#d9d9d9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D0453E" w:rsidRPr="000B768C" w:rsidRDefault="00D0453E" w:rsidP="00A3759B">
                  <w:pPr>
                    <w:jc w:val="center"/>
                    <w:rPr>
                      <w:rFonts w:ascii="Cambria" w:hAnsi="Cambria"/>
                      <w:i/>
                    </w:rPr>
                  </w:pPr>
                  <w:r w:rsidRPr="000B768C">
                    <w:rPr>
                      <w:rFonts w:ascii="Cambria" w:hAnsi="Cambria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121" style="position:absolute;margin-left:284.65pt;margin-top:31.15pt;width:208.5pt;height:39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122" style="position:absolute;margin-left:161.65pt;margin-top:32.65pt;width:89.25pt;height:39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KEkb+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AF2659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ayır.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123" style="position:absolute;margin-left:60.4pt;margin-top:32.65pt;width:89.25pt;height:39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124" style="position:absolute;margin-left:-40.1pt;margin-top:32.65pt;width:89.25pt;height:39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Nuray</w:t>
                  </w:r>
                </w:p>
              </w:txbxContent>
            </v:textbox>
          </v:rect>
        </w:pict>
      </w:r>
    </w:p>
    <w:p w:rsidR="00D0453E" w:rsidRPr="00577F36" w:rsidRDefault="00D0453E" w:rsidP="00577F36"/>
    <w:p w:rsidR="00D0453E" w:rsidRDefault="00D0453E" w:rsidP="00577F36"/>
    <w:p w:rsidR="00D0453E" w:rsidRDefault="00D0453E" w:rsidP="00577F36">
      <w:r>
        <w:rPr>
          <w:noProof/>
        </w:rPr>
        <w:pict>
          <v:rect id="Dikdörtgen 17" o:spid="_x0000_s1125" style="position:absolute;margin-left:284.65pt;margin-top:31.15pt;width:208.5pt;height:39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126" style="position:absolute;margin-left:161.65pt;margin-top:32.65pt;width:89.25pt;height:39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al.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127" style="position:absolute;margin-left:60.4pt;margin-top:32.65pt;width:89.25pt;height:39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p+4yW&#10;fwIAAE0FAAAOAAAAAAAAAAAAAAAAAC4CAABkcnMvZTJvRG9jLnhtbFBLAQItABQABgAIAAAAIQDu&#10;PREm4QAAAAoBAAAPAAAAAAAAAAAAAAAAANkEAABkcnMvZG93bnJldi54bWxQSwUGAAAAAAQABADz&#10;AAAA5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yakıt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0" o:spid="_x0000_s1128" style="position:absolute;margin-left:-40.1pt;margin-top:32.65pt;width:89.25pt;height:39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Oy56/h7AgAA&#10;RgUAAA4AAAAAAAAAAAAAAAAALgIAAGRycy9lMm9Eb2MueG1sUEsBAi0AFAAGAAgAAAAhAEROLC/h&#10;AAAACQEAAA8AAAAAAAAAAAAAAAAA1QQAAGRycy9kb3ducmV2LnhtbFBLBQYAAAAABAAEAPMAAADj&#10;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D0453E" w:rsidRDefault="00D0453E" w:rsidP="00577F36"/>
    <w:p w:rsidR="00D0453E" w:rsidRDefault="00D0453E" w:rsidP="00577F36"/>
    <w:p w:rsidR="00D0453E" w:rsidRDefault="00D0453E" w:rsidP="00577F36">
      <w:r>
        <w:rPr>
          <w:noProof/>
        </w:rPr>
        <w:pict>
          <v:rect id="Dikdörtgen 25" o:spid="_x0000_s1129" style="position:absolute;margin-left:284.65pt;margin-top:31.15pt;width:208.5pt;height:39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130" style="position:absolute;margin-left:161.65pt;margin-top:32.65pt;width:89.25pt;height:39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v1gAIAAE0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Agsv1&#10;gAIAAE0FAAAOAAAAAAAAAAAAAAAAAC4CAABkcnMvZTJvRG9jLnhtbFBLAQItABQABgAIAAAAIQD+&#10;dWsr4AAAAAoBAAAPAAAAAAAAAAAAAAAAANoEAABkcnMvZG93bnJldi54bWxQSwUGAAAAAAQABADz&#10;AAAA5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131" style="position:absolute;margin-left:60.4pt;margin-top:32.65pt;width:89.25pt;height:39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qA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AGiqA&#10;gAIAAE0FAAAOAAAAAAAAAAAAAAAAAC4CAABkcnMvZTJvRG9jLnhtbFBLAQItABQABgAIAAAAIQCS&#10;YnN+4AAAAAoBAAAPAAAAAAAAAAAAAAAAANoEAABkcnMvZG93bnJldi54bWxQSwUGAAAAAAQABADz&#10;AAAA5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kayıt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8" o:spid="_x0000_s1132" style="position:absolute;margin-left:-40.1pt;margin-top:32.65pt;width:89.25pt;height:39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itewIAAEY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Aynur</w:t>
                  </w:r>
                </w:p>
              </w:txbxContent>
            </v:textbox>
          </v:rect>
        </w:pict>
      </w:r>
    </w:p>
    <w:p w:rsidR="00D0453E" w:rsidRPr="00577F36" w:rsidRDefault="00D0453E" w:rsidP="00577F36"/>
    <w:p w:rsidR="00D0453E" w:rsidRPr="00577F36" w:rsidRDefault="00D0453E" w:rsidP="00577F36"/>
    <w:p w:rsidR="00D0453E" w:rsidRDefault="00D0453E" w:rsidP="00577F36">
      <w:r>
        <w:rPr>
          <w:noProof/>
        </w:rPr>
        <w:pict>
          <v:rect id="Dikdörtgen 29" o:spid="_x0000_s1133" style="position:absolute;margin-left:284.65pt;margin-top:31.15pt;width:208.5pt;height:39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134" style="position:absolute;margin-left:161.65pt;margin-top:32.65pt;width:89.25pt;height:39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gffgIAAE0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06U4H34C&#10;AABNBQAADgAAAAAAAAAAAAAAAAAuAgAAZHJzL2Uyb0RvYy54bWxQSwECLQAUAAYACAAAACEAYX+b&#10;beAAAAAKAQAADwAAAAAAAAAAAAAAAADYBAAAZHJzL2Rvd25yZXYueG1sUEsFBgAAAAAEAAQA8wAA&#10;AOU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yatır.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135" style="position:absolute;margin-left:60.4pt;margin-top:32.65pt;width:89.25pt;height:39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iqgAIAAE0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D+/jiq&#10;gAIAAE0FAAAOAAAAAAAAAAAAAAAAAC4CAABkcnMvZTJvRG9jLnhtbFBLAQItABQABgAIAAAAIQAN&#10;aIM44AAAAAoBAAAPAAAAAAAAAAAAAAAAANoEAABkcnMvZG93bnJldi54bWxQSwUGAAAAAAQABADz&#10;AAAA5w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136" style="position:absolute;margin-left:-40.1pt;margin-top:32.65pt;width:89.25pt;height:39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ylyw2X4C&#10;AABIBQAADgAAAAAAAAAAAAAAAAAuAgAAZHJzL2Uyb0RvYy54bWxQSwECLQAUAAYACAAAACEA1sWL&#10;vOAAAAAJAQAADwAAAAAAAAAAAAAAAADYBAAAZHJzL2Rvd25yZXYueG1sUEsFBgAAAAAEAAQA8wAA&#10;AOU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Yaman</w:t>
                  </w:r>
                </w:p>
              </w:txbxContent>
            </v:textbox>
          </v:rect>
        </w:pict>
      </w:r>
    </w:p>
    <w:p w:rsidR="00D0453E" w:rsidRDefault="00D0453E" w:rsidP="00577F36"/>
    <w:p w:rsidR="00D0453E" w:rsidRPr="00577F36" w:rsidRDefault="00D0453E" w:rsidP="00577F36"/>
    <w:p w:rsidR="00D0453E" w:rsidRDefault="00D0453E" w:rsidP="00577F36">
      <w:r>
        <w:rPr>
          <w:noProof/>
        </w:rPr>
        <w:pict>
          <v:rect id="Dikdörtgen 257" o:spid="_x0000_s1137" style="position:absolute;margin-left:284.65pt;margin-top:31.15pt;width:208.5pt;height:39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138" style="position:absolute;margin-left:161.65pt;margin-top:32.65pt;width:89.25pt;height:39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NGRsVqA&#10;AgAATwUAAA4AAAAAAAAAAAAAAAAALgIAAGRycy9lMm9Eb2MueG1sUEsBAi0AFAAGAAgAAAAhAKTe&#10;2bHfAAAACgEAAA8AAAAAAAAAAAAAAAAA2gQAAGRycy9kb3ducmV2LnhtbFBLBQYAAAAABAAEAPMA&#10;AADm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unutma.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139" style="position:absolute;margin-left:60.4pt;margin-top:32.65pt;width:89.25pt;height:39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Cclhxk&#10;gQIAAE8FAAAOAAAAAAAAAAAAAAAAAC4CAABkcnMvZTJvRG9jLnhtbFBLAQItABQABgAIAAAAIQDI&#10;ycHk3wAAAAoBAAAPAAAAAAAAAAAAAAAAANsEAABkcnMvZG93bnJldi54bWxQSwUGAAAAAAQABADz&#10;AAAA5wUAAAAA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yolunu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60" o:spid="_x0000_s1140" style="position:absolute;margin-left:-40.1pt;margin-top:32.65pt;width:89.25pt;height:39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O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RvHOxvHuIbiQDNH6JbBWXlTErZL4fxKILGfeEAb7e/o0BU0OYf+xtkW&#10;8Otr78GeSElazhrappy7LzuBirPqoyG6nqczKoD5KMxOzqYk4HPN+rnG7OoroLGk9HdYGa/B3lfD&#10;VSPUj7T4i5CVVMJIyp1z6XEQrny35fR1SLVYRDNaOSv80txbORAhcOehfRRoe4J5ouYtDJsnshc8&#10;62zDiAwsdh50GUkYoO5w7UdA6xq51H8t4T94Lkernx/g/Ac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RIlI59AgAA&#10;SAUAAA4AAAAAAAAAAAAAAAAALgIAAGRycy9lMm9Eb2MueG1sUEsBAi0AFAAGAAgAAAAhAPjPJyjf&#10;AAAACQEAAA8AAAAAAAAAAAAAAAAA1wQAAGRycy9kb3ducmV2LnhtbFBLBQYAAAAABAAEAPMAAADj&#10;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D0453E" w:rsidRDefault="00D0453E" w:rsidP="00577F36"/>
    <w:p w:rsidR="00D0453E" w:rsidRPr="00577F36" w:rsidRDefault="00D0453E" w:rsidP="00577F36"/>
    <w:p w:rsidR="00D0453E" w:rsidRDefault="00D0453E" w:rsidP="00577F36">
      <w:r>
        <w:rPr>
          <w:noProof/>
        </w:rPr>
        <w:pict>
          <v:rect id="Dikdörtgen 264" o:spid="_x0000_s1141" style="position:absolute;margin-left:284.65pt;margin-top:31.15pt;width:208.5pt;height:39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142" style="position:absolute;margin-left:161.65pt;margin-top:32.65pt;width:89.25pt;height:39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8i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143" style="position:absolute;margin-left:60.4pt;margin-top:32.65pt;width:89.25pt;height:39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0sOw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Yf94CWIljp/wp3HhOJSOsOuBJZ/Dc7f&#10;gUX2w2yR0f0tvgqpsWm6+6Kk0vb7IXmwR1JCLSUNsil29NsKLKdEflK4aON0OAz0Gw/D0Uk/ILKv&#10;We5r1Kq+1LiLKU6UYfEz2Hu5/Sysrh+Q+GchKqpAMYzdzk53uPQty+Ovg/HZLJoh5Rrw12ph2JYS&#10;QuPvNw9gTUcwHqnpRm+ZF7JXPNPahpFQerbyuhCRhJ5xxX6EA9L1dgPCryX8D/bP0er5Bzj9BQ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5fu0sOwMAAEgHAAAOAAAAAAAAAAAAAAAAAC4CAABkcnMvZTJvRG9jLnhtbFBL&#10;AQItABQABgAIAAAAIQAmj/TK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B477D0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maya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0" o:spid="_x0000_s1144" style="position:absolute;margin-left:-40.1pt;margin-top:32.65pt;width:89.25pt;height:39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u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C0gA658AgAASAUA&#10;AA4AAAAAAAAAAAAAAAAALgIAAGRycy9lMm9Eb2MueG1sUEsBAi0AFAAGAAgAAAAhAEjRnabdAAAA&#10;CQEAAA8AAAAAAAAAAAAAAAAA1gQAAGRycy9kb3ducmV2LnhtbFBLBQYAAAAABAAEAPMAAADgBQAA&#10;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B477D0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Yaren</w:t>
                  </w:r>
                </w:p>
              </w:txbxContent>
            </v:textbox>
          </v:rect>
        </w:pict>
      </w:r>
    </w:p>
    <w:p w:rsidR="00D0453E" w:rsidRPr="00577F36" w:rsidRDefault="00D0453E" w:rsidP="00577F36"/>
    <w:p w:rsidR="00D0453E" w:rsidRPr="00577F36" w:rsidRDefault="00D0453E" w:rsidP="00577F36"/>
    <w:p w:rsidR="00D0453E" w:rsidRDefault="00D0453E" w:rsidP="00577F36">
      <w:r>
        <w:rPr>
          <w:noProof/>
        </w:rPr>
        <w:pict>
          <v:rect id="Dikdörtgen 331" o:spid="_x0000_s1145" style="position:absolute;margin-left:284.65pt;margin-top:31.15pt;width:208.5pt;height:39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146" style="position:absolute;margin-left:161.65pt;margin-top:32.65pt;width:89.25pt;height:39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P8O&#10;sbWBAgAATwUAAA4AAAAAAAAAAAAAAAAALgIAAGRycy9lMm9Eb2MueG1sUEsBAi0AFAAGAAgAAAAh&#10;AIIqCXPhAAAACgEAAA8AAAAAAAAAAAAAAAAA2wQAAGRycy9kb3ducmV2LnhtbFBLBQYAAAAABAAE&#10;APMAAADp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yakala.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147" style="position:absolute;margin-left:60.4pt;margin-top:32.65pt;width:89.25pt;height:39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yLgA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148" style="position:absolute;margin-left:-40.1pt;margin-top:32.65pt;width:89.25pt;height:39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eIfQ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B477D0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Aylin</w:t>
                  </w:r>
                </w:p>
              </w:txbxContent>
            </v:textbox>
          </v:rect>
        </w:pict>
      </w:r>
    </w:p>
    <w:p w:rsidR="00D0453E" w:rsidRPr="00577F36" w:rsidRDefault="00D0453E" w:rsidP="00577F36"/>
    <w:p w:rsidR="00D0453E" w:rsidRPr="00577F36" w:rsidRDefault="00D0453E" w:rsidP="00577F36"/>
    <w:p w:rsidR="00D0453E" w:rsidRDefault="00D0453E" w:rsidP="00577F36">
      <w:r>
        <w:rPr>
          <w:noProof/>
        </w:rPr>
        <w:pict>
          <v:rect id="Dikdörtgen 335" o:spid="_x0000_s1149" style="position:absolute;margin-left:284.65pt;margin-top:31.15pt;width:208.5pt;height:39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150" style="position:absolute;margin-left:161.65pt;margin-top:32.65pt;width:89.25pt;height:39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oyala.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151" style="position:absolute;margin-left:60.4pt;margin-top:32.65pt;width:89.25pt;height:39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B477D0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onu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152" style="position:absolute;margin-left:-40.1pt;margin-top:32.65pt;width:89.25pt;height:39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v9fpM34C&#10;AABIBQAADgAAAAAAAAAAAAAAAAAuAgAAZHJzL2Uyb0RvYy54bWxQSwECLQAUAAYACAAAACEAeSM/&#10;JeAAAAAJAQAADwAAAAAAAAAAAAAAAADYBAAAZHJzL2Rvd25yZXYueG1sUEsFBgAAAAAEAAQA8wAA&#10;AOU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</w:p>
    <w:p w:rsidR="00D0453E" w:rsidRPr="00577F36" w:rsidRDefault="00D0453E" w:rsidP="00577F36"/>
    <w:p w:rsidR="00D0453E" w:rsidRDefault="00D0453E" w:rsidP="00577F36"/>
    <w:p w:rsidR="00D0453E" w:rsidRDefault="00D0453E" w:rsidP="00996C93">
      <w:hyperlink r:id="rId11" w:history="1">
        <w:r w:rsidRPr="003E610E">
          <w:rPr>
            <w:rStyle w:val="Hyperlink"/>
          </w:rPr>
          <w:t>www.sorubak.com</w:t>
        </w:r>
      </w:hyperlink>
      <w:r>
        <w:t xml:space="preserve"> </w:t>
      </w:r>
    </w:p>
    <w:p w:rsidR="00D0453E" w:rsidRDefault="00D0453E" w:rsidP="00577F36">
      <w:r>
        <w:rPr>
          <w:noProof/>
        </w:rPr>
        <w:pict>
          <v:rect id="Dikdörtgen 340" o:spid="_x0000_s1153" style="position:absolute;margin-left:161.65pt;margin-top:32.65pt;width:89.25pt;height:39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rr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ZryYpzmBqojjt5BtxPe8muFLV4zH26ZwyVAOuBih494SA1NSaG/&#10;UbID9/Wl94hHbqKWkgaXqqT+y545QYn+YJC1Z/k8siwkYb44naLgnmo2TzVmX18CjiXHL8TydI34&#10;oIerdFA/4P6vYlRUMcMxdkl5cINwGbplxx+Ei9UqwXDzLAtrc2f5QIRIofv2gTnb8ywgQ29gWEBW&#10;PKNbh40jMrDaB5AqcTG2uutrPwLc2sSl/oeJ38JTOaF+/oPLH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yEuut/&#10;AgAATwUAAA4AAAAAAAAAAAAAAAAALgIAAGRycy9lMm9Eb2MueG1sUEsBAi0AFAAGAAgAAAAhAGF/&#10;m23gAAAACgEAAA8AAAAAAAAAAAAAAAAA2QQAAGRycy9kb3ducmV2LnhtbFBLBQYAAAAABAAEAPMA&#10;AADm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1" o:spid="_x0000_s1154" style="position:absolute;margin-left:60.4pt;margin-top:32.65pt;width:89.25pt;height:39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MGDF9V/&#10;AgAATwUAAA4AAAAAAAAAAAAAAAAALgIAAGRycy9lMm9Eb2MueG1sUEsBAi0AFAAGAAgAAAAhAA1o&#10;gzjgAAAACgEAAA8AAAAAAAAAAAAAAAAA2QQAAGRycy9kb3ducmV2LnhtbFBLBQYAAAAABAAEAPMA&#10;AADm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ayırt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2" o:spid="_x0000_s1155" style="position:absolute;margin-left:-40.1pt;margin-top:32.65pt;width:89.25pt;height:39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DcIMCMfQIA&#10;AEgFAAAOAAAAAAAAAAAAAAAAAC4CAABkcnMvZTJvRG9jLnhtbFBLAQItABQABgAIAAAAIQDWxYu8&#10;4AAAAAkBAAAPAAAAAAAAAAAAAAAAANcEAABkcnMvZG93bnJldi54bWxQSwUGAAAAAAQABADzAAAA&#10;5A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D0453E" w:rsidRPr="00577F36" w:rsidRDefault="00D0453E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Eymen</w:t>
                  </w:r>
                </w:p>
              </w:txbxContent>
            </v:textbox>
          </v:rect>
        </w:pict>
      </w:r>
    </w:p>
    <w:p w:rsidR="00D0453E" w:rsidRDefault="00D0453E" w:rsidP="00577F36">
      <w:r>
        <w:rPr>
          <w:noProof/>
        </w:rPr>
        <w:pict>
          <v:rect id="Dikdörtgen 339" o:spid="_x0000_s1156" style="position:absolute;margin-left:285.4pt;margin-top:5.7pt;width:208.5pt;height:39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D0453E" w:rsidRPr="00577F36" w:rsidRDefault="00D0453E" w:rsidP="00FE1F01">
      <w:pPr>
        <w:jc w:val="center"/>
      </w:pPr>
      <w:bookmarkStart w:id="0" w:name="_GoBack"/>
      <w:bookmarkEnd w:id="0"/>
    </w:p>
    <w:sectPr w:rsidR="00D0453E" w:rsidRPr="00577F36" w:rsidSect="00165982">
      <w:headerReference w:type="even" r:id="rId12"/>
      <w:headerReference w:type="default" r:id="rId13"/>
      <w:headerReference w:type="first" r:id="rId14"/>
      <w:pgSz w:w="11906" w:h="16838"/>
      <w:pgMar w:top="1418" w:right="1418" w:bottom="426" w:left="1418" w:header="709" w:footer="709" w:gutter="0"/>
      <w:pgBorders w:offsetFrom="page">
        <w:top w:val="pushPinNote1" w:sz="30" w:space="24" w:color="auto"/>
        <w:left w:val="pushPinNote1" w:sz="30" w:space="24" w:color="auto"/>
        <w:bottom w:val="pushPinNote1" w:sz="30" w:space="24" w:color="auto"/>
        <w:right w:val="pushPinNote1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53E" w:rsidRDefault="00D0453E" w:rsidP="00AF6C40">
      <w:pPr>
        <w:spacing w:after="0" w:line="240" w:lineRule="auto"/>
      </w:pPr>
      <w:r>
        <w:separator/>
      </w:r>
    </w:p>
  </w:endnote>
  <w:endnote w:type="continuationSeparator" w:id="0">
    <w:p w:rsidR="00D0453E" w:rsidRDefault="00D0453E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53E" w:rsidRDefault="00D0453E" w:rsidP="00AF6C40">
      <w:pPr>
        <w:spacing w:after="0" w:line="240" w:lineRule="auto"/>
      </w:pPr>
      <w:r>
        <w:separator/>
      </w:r>
    </w:p>
  </w:footnote>
  <w:footnote w:type="continuationSeparator" w:id="0">
    <w:p w:rsidR="00D0453E" w:rsidRDefault="00D0453E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53E" w:rsidRDefault="00D0453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49" type="#_x0000_t75" style="position:absolute;margin-left:0;margin-top:0;width:453.45pt;height:386.5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53E" w:rsidRDefault="00D0453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0" type="#_x0000_t75" style="position:absolute;margin-left:0;margin-top:0;width:453.45pt;height:386.5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53E" w:rsidRDefault="00D0453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51" type="#_x0000_t75" style="position:absolute;margin-left:0;margin-top:0;width:453.45pt;height:386.5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269B"/>
    <w:rsid w:val="000B768C"/>
    <w:rsid w:val="00165982"/>
    <w:rsid w:val="001854F3"/>
    <w:rsid w:val="00186C6C"/>
    <w:rsid w:val="001E4064"/>
    <w:rsid w:val="0021437D"/>
    <w:rsid w:val="0024053C"/>
    <w:rsid w:val="0026683B"/>
    <w:rsid w:val="00273799"/>
    <w:rsid w:val="0036343A"/>
    <w:rsid w:val="00381FB7"/>
    <w:rsid w:val="003E610E"/>
    <w:rsid w:val="00402931"/>
    <w:rsid w:val="00416CF2"/>
    <w:rsid w:val="00437AD5"/>
    <w:rsid w:val="00577F36"/>
    <w:rsid w:val="005F5858"/>
    <w:rsid w:val="00703C5F"/>
    <w:rsid w:val="00710731"/>
    <w:rsid w:val="007E3CDD"/>
    <w:rsid w:val="0085269B"/>
    <w:rsid w:val="008F7F14"/>
    <w:rsid w:val="00994497"/>
    <w:rsid w:val="00996C93"/>
    <w:rsid w:val="009B0709"/>
    <w:rsid w:val="009C203B"/>
    <w:rsid w:val="00A07B5D"/>
    <w:rsid w:val="00A3759B"/>
    <w:rsid w:val="00A74F24"/>
    <w:rsid w:val="00AC3CAF"/>
    <w:rsid w:val="00AE4B2F"/>
    <w:rsid w:val="00AF034B"/>
    <w:rsid w:val="00AF2659"/>
    <w:rsid w:val="00AF6C40"/>
    <w:rsid w:val="00B021CB"/>
    <w:rsid w:val="00B17762"/>
    <w:rsid w:val="00B477D0"/>
    <w:rsid w:val="00B817F2"/>
    <w:rsid w:val="00BA5AAF"/>
    <w:rsid w:val="00C5267A"/>
    <w:rsid w:val="00C533A6"/>
    <w:rsid w:val="00C83D7F"/>
    <w:rsid w:val="00C8482C"/>
    <w:rsid w:val="00CA56D0"/>
    <w:rsid w:val="00D0453E"/>
    <w:rsid w:val="00D356AE"/>
    <w:rsid w:val="00D9290F"/>
    <w:rsid w:val="00E16F73"/>
    <w:rsid w:val="00E95410"/>
    <w:rsid w:val="00ED0992"/>
    <w:rsid w:val="00FE1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F7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6C4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6C4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7B5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96C9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2</Pages>
  <Words>36</Words>
  <Characters>208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edanur</cp:lastModifiedBy>
  <cp:revision>7</cp:revision>
  <dcterms:created xsi:type="dcterms:W3CDTF">2013-01-28T10:47:00Z</dcterms:created>
  <dcterms:modified xsi:type="dcterms:W3CDTF">2014-02-04T16:07:00Z</dcterms:modified>
  <cp:category>www.sorubak.com</cp:category>
</cp:coreProperties>
</file>