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B46" w:rsidRDefault="009F3B46" w:rsidP="0085269B">
      <w:r>
        <w:rPr>
          <w:noProof/>
        </w:rPr>
        <w:pict>
          <v:roundrect id="Yuvarlatılmış Dikdörtgen 350" o:spid="_x0000_s1029" style="position:absolute;margin-left:-44.6pt;margin-top:-29.65pt;width:516pt;height:30pt;z-index:251721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9F3B46" w:rsidRPr="00A74F24" w:rsidRDefault="009F3B46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Y SESİ KELİME ve CÜMLE ETKİNLİĞİ</w:t>
                  </w:r>
                  <w:r>
                    <w:rPr>
                      <w:rFonts w:ascii="Hand writing Mutlu" w:hAnsi="Hand writing Mutlu"/>
                      <w:b/>
                    </w:rPr>
                    <w:t xml:space="preserve"> -3</w:t>
                  </w:r>
                </w:p>
              </w:txbxContent>
            </v:textbox>
          </v:roundrect>
        </w:pict>
      </w:r>
    </w:p>
    <w:p w:rsidR="009F3B46" w:rsidRDefault="009F3B46" w:rsidP="0085269B">
      <w:r>
        <w:rPr>
          <w:noProof/>
        </w:rPr>
        <w:pict>
          <v:rect id="Dikdörtgen 139" o:spid="_x0000_s1030" style="position:absolute;margin-left:416.65pt;margin-top:-4.1pt;width:63pt;height:30.75pt;z-index:251615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031" type="#_x0000_t13" style="position:absolute;margin-left:400.15pt;margin-top:3.4pt;width:16.5pt;height:16.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32" style="position:absolute;margin-left:336.35pt;margin-top:-16.85pt;width:63.75pt;height:59.25pt;z-index:25162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1E4064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lay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033" type="#_x0000_t13" style="position:absolute;margin-left:319.9pt;margin-top:3.4pt;width:16.5pt;height:16.5pt;z-index:251611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034" style="position:absolute;margin-left:312.4pt;margin-top:7.15pt;width:7.5pt;height:134.25pt;z-index:251607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5" style="position:absolute;margin-left:65.6pt;margin-top:-16.85pt;width:63.75pt;height:59.25pt;z-index:25159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yı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036" type="#_x0000_t13" style="position:absolute;margin-left:129.35pt;margin-top:3.4pt;width:14.25pt;height:16.5pt;z-index:25160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037" style="position:absolute;margin-left:143.65pt;margin-top:-4.1pt;width:63pt;height:30.7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038" style="position:absolute;margin-left:41.65pt;margin-top:7.15pt;width:7.5pt;height:134.25pt;z-index:25159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039" type="#_x0000_t13" style="position:absolute;margin-left:49.15pt;margin-top:3.4pt;width:16.5pt;height:16.5pt;z-index:251598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F3B46" w:rsidRDefault="009F3B46" w:rsidP="0085269B">
      <w:r>
        <w:rPr>
          <w:noProof/>
        </w:rPr>
        <w:pict>
          <v:oval id="Oval 266" o:spid="_x0000_s1040" style="position:absolute;margin-left:336.35pt;margin-top:16.95pt;width:63.75pt;height:59.25pt;z-index:25162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ya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41" style="position:absolute;margin-left:226.15pt;margin-top:16.95pt;width:68.25pt;height:63.75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F3B46" w:rsidRPr="001854F3" w:rsidRDefault="009F3B46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42" style="position:absolute;margin-left:-44.6pt;margin-top:16.95pt;width:68.25pt;height:63.75pt;z-index:251594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F3B46" w:rsidRPr="00D9290F" w:rsidRDefault="009F3B46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43" style="position:absolute;margin-left:65.6pt;margin-top:18.45pt;width:63.75pt;height:59.25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yol</w:t>
                  </w:r>
                </w:p>
              </w:txbxContent>
            </v:textbox>
          </v:oval>
        </w:pict>
      </w:r>
    </w:p>
    <w:p w:rsidR="009F3B46" w:rsidRDefault="009F3B46" w:rsidP="0085269B">
      <w:r>
        <w:rPr>
          <w:noProof/>
        </w:rPr>
        <w:pict>
          <v:rect id="Dikdörtgen 149" o:spid="_x0000_s1044" style="position:absolute;margin-left:416.65pt;margin-top:2.75pt;width:63pt;height:30.75pt;z-index:25161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045" type="#_x0000_t13" style="position:absolute;margin-left:400.15pt;margin-top:14pt;width:16.5pt;height:16.5pt;z-index:25161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046" type="#_x0000_t13" style="position:absolute;margin-left:319.9pt;margin-top:16.25pt;width:16.5pt;height:16.5pt;z-index:25161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047" style="position:absolute;margin-left:294.4pt;margin-top:20pt;width:18pt;height:8.25pt;z-index:25160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048" style="position:absolute;margin-left:143.65pt;margin-top:6.5pt;width:63pt;height:30.75pt;z-index:25160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049" type="#_x0000_t13" style="position:absolute;margin-left:127.15pt;margin-top:14pt;width:16.5pt;height:16.5pt;z-index:25160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050" style="position:absolute;margin-left:23.65pt;margin-top:20pt;width:18pt;height:8.25pt;z-index:251596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051" type="#_x0000_t13" style="position:absolute;margin-left:49.15pt;margin-top:17pt;width:16.5pt;height:16.5pt;z-index:251599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F3B46" w:rsidRDefault="009F3B46" w:rsidP="0085269B"/>
    <w:p w:rsidR="009F3B46" w:rsidRDefault="009F3B46" w:rsidP="0085269B">
      <w:r>
        <w:rPr>
          <w:noProof/>
        </w:rPr>
        <w:pict>
          <v:rect id="Dikdörtgen 164" o:spid="_x0000_s1052" style="position:absolute;margin-left:416.65pt;margin-top:17.15pt;width:63pt;height:30.75pt;z-index:25161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053" type="#_x0000_t13" style="position:absolute;margin-left:400.15pt;margin-top:23.15pt;width:16.5pt;height:16.5pt;z-index:251614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54" style="position:absolute;margin-left:336.35pt;margin-top:-.1pt;width:63.75pt;height:59.25pt;z-index:25162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A07B5D" w:rsidRDefault="009F3B46" w:rsidP="009B0709">
                  <w:pPr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ray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055" style="position:absolute;margin-left:143.65pt;margin-top:17.15pt;width:63pt;height:30.75pt;z-index:25160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56" style="position:absolute;margin-left:65.6pt;margin-top:1.4pt;width:63.75pt;height:59.25pt;z-index:25161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yır</w:t>
                  </w:r>
                </w:p>
              </w:txbxContent>
            </v:textbox>
          </v:oval>
        </w:pict>
      </w:r>
    </w:p>
    <w:p w:rsidR="009F3B46" w:rsidRDefault="009F3B46" w:rsidP="0085269B">
      <w:r>
        <w:rPr>
          <w:noProof/>
        </w:rPr>
        <w:pict>
          <v:shape id="Sağ Ok 166" o:spid="_x0000_s1057" type="#_x0000_t13" style="position:absolute;margin-left:319.9pt;margin-top:.7pt;width:16.5pt;height:16.5pt;z-index:25160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058" type="#_x0000_t13" style="position:absolute;margin-left:127.15pt;margin-top:1.45pt;width:16.5pt;height:16.5pt;z-index:25160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059" type="#_x0000_t13" style="position:absolute;margin-left:49.15pt;margin-top:1.45pt;width:16.5pt;height:16.5pt;z-index:251600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F3B46" w:rsidRDefault="009F3B46" w:rsidP="0085269B"/>
    <w:p w:rsidR="009F3B46" w:rsidRDefault="009F3B46" w:rsidP="0085269B"/>
    <w:p w:rsidR="009F3B46" w:rsidRDefault="009F3B46" w:rsidP="0085269B"/>
    <w:p w:rsidR="009F3B46" w:rsidRDefault="009F3B46" w:rsidP="0085269B">
      <w:r>
        <w:rPr>
          <w:noProof/>
        </w:rPr>
        <w:pict>
          <v:rect id="Dikdörtgen 268" o:spid="_x0000_s1060" style="position:absolute;margin-left:416.65pt;margin-top:-4.1pt;width:63pt;height:30.7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061" type="#_x0000_t13" style="position:absolute;margin-left:400.15pt;margin-top:3.4pt;width:16.5pt;height:16.5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62" style="position:absolute;margin-left:336.35pt;margin-top:-16.85pt;width:63.75pt;height:59.2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lay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063" type="#_x0000_t13" style="position:absolute;margin-left:319.9pt;margin-top:3.4pt;width:16.5pt;height:16.5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064" style="position:absolute;margin-left:312.4pt;margin-top:7.15pt;width:7.5pt;height:134.25pt;z-index:25163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65" style="position:absolute;margin-left:65.6pt;margin-top:-16.85pt;width:63.75pt;height:59.25pt;z-index:25162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yi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066" type="#_x0000_t13" style="position:absolute;margin-left:129.35pt;margin-top:3.4pt;width:14.25pt;height:16.5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067" style="position:absolute;margin-left:143.65pt;margin-top:-4.1pt;width:63pt;height:30.75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068" style="position:absolute;margin-left:41.65pt;margin-top:7.15pt;width:7.5pt;height:134.25pt;z-index:25162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069" type="#_x0000_t13" style="position:absolute;margin-left:49.15pt;margin-top:3.4pt;width:16.5pt;height:16.5pt;z-index:25162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F3B46" w:rsidRDefault="009F3B46" w:rsidP="0085269B">
      <w:r>
        <w:rPr>
          <w:noProof/>
        </w:rPr>
        <w:pict>
          <v:oval id="Oval 278" o:spid="_x0000_s1070" style="position:absolute;margin-left:336.35pt;margin-top:16.95pt;width:63.75pt;height:59.2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710731" w:rsidRDefault="009F3B46" w:rsidP="0085269B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ye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71" style="position:absolute;margin-left:226.15pt;margin-top:16.95pt;width:68.25pt;height:63.7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F3B46" w:rsidRPr="001854F3" w:rsidRDefault="009F3B46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ni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72" style="position:absolute;margin-left:-44.6pt;margin-top:16.95pt;width:68.25pt;height:63.75pt;z-index:25162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F3B46" w:rsidRPr="001854F3" w:rsidRDefault="009F3B46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73" style="position:absolute;margin-left:65.6pt;margin-top:18.45pt;width:63.75pt;height:59.2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yon</w:t>
                  </w:r>
                </w:p>
              </w:txbxContent>
            </v:textbox>
          </v:oval>
        </w:pict>
      </w:r>
    </w:p>
    <w:p w:rsidR="009F3B46" w:rsidRDefault="009F3B46" w:rsidP="0085269B">
      <w:r>
        <w:rPr>
          <w:noProof/>
        </w:rPr>
        <w:pict>
          <v:rect id="Dikdörtgen 282" o:spid="_x0000_s1074" style="position:absolute;margin-left:416.65pt;margin-top:2.75pt;width:63pt;height:30.7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075" type="#_x0000_t13" style="position:absolute;margin-left:400.15pt;margin-top:14pt;width:16.5pt;height:16.5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076" type="#_x0000_t13" style="position:absolute;margin-left:319.9pt;margin-top:16.25pt;width:16.5pt;height:16.5pt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077" style="position:absolute;margin-left:294.4pt;margin-top:20pt;width:18pt;height:8.25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078" style="position:absolute;margin-left:143.65pt;margin-top:6.5pt;width:63pt;height:30.7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079" type="#_x0000_t13" style="position:absolute;margin-left:127.15pt;margin-top:14pt;width:16.5pt;height:16.5pt;z-index:25163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080" style="position:absolute;margin-left:23.65pt;margin-top:20pt;width:18pt;height:8.2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081" type="#_x0000_t13" style="position:absolute;margin-left:49.15pt;margin-top:17pt;width:16.5pt;height:16.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F3B46" w:rsidRDefault="009F3B46" w:rsidP="0085269B"/>
    <w:p w:rsidR="009F3B46" w:rsidRDefault="009F3B46" w:rsidP="0085269B">
      <w:r>
        <w:rPr>
          <w:noProof/>
        </w:rPr>
        <w:pict>
          <v:rect id="Dikdörtgen 290" o:spid="_x0000_s1082" style="position:absolute;margin-left:416.65pt;margin-top:17.15pt;width:63pt;height:30.7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083" type="#_x0000_t13" style="position:absolute;margin-left:400.15pt;margin-top:23.15pt;width:16.5pt;height:16.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84" style="position:absolute;margin-left:336.35pt;margin-top:-.1pt;width:63.75pt;height:59.2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5F5858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yet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085" style="position:absolute;margin-left:143.65pt;margin-top:17.15pt;width:63pt;height:30.7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86" style="position:absolute;margin-left:65.6pt;margin-top:1.4pt;width:63.75pt;height:59.2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yot</w:t>
                  </w:r>
                </w:p>
              </w:txbxContent>
            </v:textbox>
          </v:oval>
        </w:pict>
      </w:r>
    </w:p>
    <w:p w:rsidR="009F3B46" w:rsidRDefault="009F3B46" w:rsidP="0085269B">
      <w:r>
        <w:rPr>
          <w:noProof/>
        </w:rPr>
        <w:pict>
          <v:shape id="Sağ Ok 295" o:spid="_x0000_s1087" type="#_x0000_t13" style="position:absolute;margin-left:319.9pt;margin-top:.7pt;width:16.5pt;height:16.5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088" type="#_x0000_t13" style="position:absolute;margin-left:127.15pt;margin-top:1.45pt;width:16.5pt;height:16.5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089" type="#_x0000_t13" style="position:absolute;margin-left:49.15pt;margin-top:1.45pt;width:16.5pt;height:16.5pt;z-index:25163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F3B46" w:rsidRDefault="009F3B46" w:rsidP="0085269B"/>
    <w:p w:rsidR="009F3B46" w:rsidRDefault="009F3B46" w:rsidP="0085269B"/>
    <w:p w:rsidR="009F3B46" w:rsidRDefault="009F3B46" w:rsidP="0085269B"/>
    <w:p w:rsidR="009F3B46" w:rsidRDefault="009F3B46" w:rsidP="0085269B">
      <w:r>
        <w:rPr>
          <w:noProof/>
        </w:rPr>
        <w:pict>
          <v:rect id="Dikdörtgen 298" o:spid="_x0000_s1090" style="position:absolute;margin-left:416.65pt;margin-top:-4.1pt;width:63pt;height:30.7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091" type="#_x0000_t13" style="position:absolute;margin-left:400.15pt;margin-top:3.4pt;width:16.5pt;height:16.5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92" style="position:absolute;margin-left:336.35pt;margin-top:-16.85pt;width:63.75pt;height:59.25pt;z-index:251683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85269B" w:rsidRDefault="009F3B46" w:rsidP="00AF034B">
                  <w:pPr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nık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093" type="#_x0000_t13" style="position:absolute;margin-left:319.9pt;margin-top:3.4pt;width:16.5pt;height:16.5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094" style="position:absolute;margin-left:312.4pt;margin-top:7.15pt;width:7.5pt;height:134.25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95" style="position:absolute;margin-left:65.6pt;margin-top:-16.85pt;width:63.75pt;height:59.2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ka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096" type="#_x0000_t13" style="position:absolute;margin-left:129.35pt;margin-top:3.4pt;width:14.25pt;height:16.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097" style="position:absolute;margin-left:143.65pt;margin-top:-4.1pt;width:63pt;height:30.7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098" style="position:absolute;margin-left:41.65pt;margin-top:7.15pt;width:7.5pt;height:134.2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099" type="#_x0000_t13" style="position:absolute;margin-left:49.15pt;margin-top:3.4pt;width:16.5pt;height:16.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F3B46" w:rsidRDefault="009F3B46" w:rsidP="0085269B">
      <w:r>
        <w:rPr>
          <w:noProof/>
        </w:rPr>
        <w:pict>
          <v:oval id="Oval 308" o:spid="_x0000_s1100" style="position:absolute;margin-left:336.35pt;margin-top:16.95pt;width:63.75pt;height:59.25pt;z-index: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tık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101" style="position:absolute;margin-left:226.15pt;margin-top:16.95pt;width:68.25pt;height:63.75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F3B46" w:rsidRDefault="009F3B46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</w:t>
                  </w:r>
                </w:p>
                <w:p w:rsidR="009F3B46" w:rsidRPr="001854F3" w:rsidRDefault="009F3B46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Oval 310" o:spid="_x0000_s1102" style="position:absolute;margin-left:-44.6pt;margin-top:16.95pt;width:68.25pt;height:63.7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F3B46" w:rsidRPr="001854F3" w:rsidRDefault="009F3B46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yı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103" style="position:absolute;margin-left:65.6pt;margin-top:18.45pt;width:63.75pt;height:59.25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lan</w:t>
                  </w:r>
                </w:p>
              </w:txbxContent>
            </v:textbox>
          </v:oval>
        </w:pict>
      </w:r>
    </w:p>
    <w:p w:rsidR="009F3B46" w:rsidRDefault="009F3B46" w:rsidP="0085269B">
      <w:r>
        <w:rPr>
          <w:noProof/>
        </w:rPr>
        <w:pict>
          <v:rect id="Dikdörtgen 312" o:spid="_x0000_s1104" style="position:absolute;margin-left:416.65pt;margin-top:2.75pt;width:63pt;height:30.7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5" type="#_x0000_t13" style="position:absolute;margin-left:400.15pt;margin-top:14pt;width:16.5pt;height:16.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106" type="#_x0000_t13" style="position:absolute;margin-left:319.9pt;margin-top:16.25pt;width:16.5pt;height:16.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107" style="position:absolute;margin-left:294.4pt;margin-top:20pt;width:18pt;height:8.25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108" style="position:absolute;margin-left:143.65pt;margin-top:6.5pt;width:63pt;height:30.7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109" type="#_x0000_t13" style="position:absolute;margin-left:127.15pt;margin-top:14pt;width:16.5pt;height:16.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110" style="position:absolute;margin-left:23.65pt;margin-top:20pt;width:18pt;height:8.2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111" type="#_x0000_t13" style="position:absolute;margin-left:49.15pt;margin-top:17pt;width:16.5pt;height:16.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F3B46" w:rsidRDefault="009F3B46" w:rsidP="0085269B"/>
    <w:p w:rsidR="009F3B46" w:rsidRDefault="009F3B46" w:rsidP="0085269B">
      <w:r>
        <w:rPr>
          <w:noProof/>
        </w:rPr>
        <w:pict>
          <v:shape id="Sağ Ok 321" o:spid="_x0000_s1112" type="#_x0000_t13" style="position:absolute;margin-left:400.15pt;margin-top:24.65pt;width:16.5pt;height:16.5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113" style="position:absolute;margin-left:416.65pt;margin-top:17.15pt;width:63pt;height:30.7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114" style="position:absolute;margin-left:336.35pt;margin-top:-.1pt;width:63.75pt;height:59.25pt;z-index:251685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21437D" w:rsidRDefault="009F3B46" w:rsidP="0085269B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21437D">
                    <w:rPr>
                      <w:rFonts w:ascii="Hand writing Mutlu" w:hAnsi="Hand writing Mutlu"/>
                      <w:sz w:val="28"/>
                    </w:rPr>
                    <w:t>ma</w:t>
                  </w:r>
                  <w:r>
                    <w:rPr>
                      <w:rFonts w:ascii="Hand writing Mutlu" w:hAnsi="Hand writing Mutlu"/>
                      <w:sz w:val="28"/>
                    </w:rPr>
                    <w:t>n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115" style="position:absolute;margin-left:143.65pt;margin-top:17.15pt;width:63pt;height:30.7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116" style="position:absolute;margin-left:65.6pt;margin-top:1.4pt;width:63.75pt;height:59.25pt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CA56D0" w:rsidRDefault="009F3B4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kan</w:t>
                  </w:r>
                </w:p>
              </w:txbxContent>
            </v:textbox>
          </v:oval>
        </w:pict>
      </w:r>
    </w:p>
    <w:p w:rsidR="009F3B46" w:rsidRDefault="009F3B46" w:rsidP="0085269B">
      <w:r>
        <w:rPr>
          <w:noProof/>
        </w:rPr>
        <w:pict>
          <v:shape id="Sağ Ok 326" o:spid="_x0000_s1117" type="#_x0000_t13" style="position:absolute;margin-left:127.9pt;margin-top:4.35pt;width:16.5pt;height:16.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118" type="#_x0000_t13" style="position:absolute;margin-left:319.9pt;margin-top:1.35pt;width:16.5pt;height:16.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119" type="#_x0000_t13" style="position:absolute;margin-left:49.15pt;margin-top:1.45pt;width:16.5pt;height:16.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F3B46" w:rsidRDefault="009F3B46" w:rsidP="0085269B"/>
    <w:p w:rsidR="009F3B46" w:rsidRDefault="009F3B46" w:rsidP="00FE1F01">
      <w:pPr>
        <w:jc w:val="center"/>
      </w:pPr>
      <w:r w:rsidRPr="00A644C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0" o:spid="_x0000_i1025" type="#_x0000_t75" alt="http://images.clipartof.com/thumbnails/1134085-Cartoon-Clipart-Of-An-Outlined-Buff-Olympic-Athlete-Man-Running-In-Fear-Black-And-White-Vector-Coloring-Page.jpg" style="width:87pt;height:57.75pt;visibility:visible">
            <v:imagedata r:id="rId6" o:title="" cropbottom="8587f"/>
          </v:shape>
        </w:pict>
      </w:r>
      <w:r w:rsidRPr="00A644C4">
        <w:rPr>
          <w:noProof/>
        </w:rPr>
        <w:pict>
          <v:shape id="Resim 25" o:spid="_x0000_i1026" type="#_x0000_t75" alt="Coloring page bowling" style="width:79.5pt;height:64.5pt;visibility:visible">
            <v:imagedata r:id="rId7" o:title="" croptop="9071f" cropbottom="12404f" cropleft="11403f" cropright="17433f"/>
          </v:shape>
        </w:pict>
      </w:r>
      <w:r w:rsidRPr="00A644C4">
        <w:rPr>
          <w:noProof/>
        </w:rPr>
        <w:pict>
          <v:shape id="Resim 37" o:spid="_x0000_i1027" type="#_x0000_t75" alt="http://t3.gstatic.com/images?q=tbn:ANd9GcQkm5RRpLqSx4bRCyM3zF6LHo5nps1VtsPCduoOygk1e8wFQbFA" style="width:71.25pt;height:53.25pt;visibility:visible">
            <v:imagedata r:id="rId8" o:title="" cropbottom="8772f"/>
          </v:shape>
        </w:pict>
      </w:r>
      <w:r w:rsidRPr="00A644C4">
        <w:rPr>
          <w:noProof/>
        </w:rPr>
        <w:pict>
          <v:shape id="Resim 28" o:spid="_x0000_i1028" type="#_x0000_t75" alt="http://img.oncoloring.com/relay-race-exchange-the-b_498802e43ec86-p.gif" style="width:79.5pt;height:55.5pt;visibility:visible">
            <v:imagedata r:id="rId9" o:title="" cropbottom="11408f"/>
          </v:shape>
        </w:pict>
      </w:r>
      <w:r w:rsidRPr="00A644C4">
        <w:rPr>
          <w:noProof/>
        </w:rPr>
        <w:pict>
          <v:shape id="Resim 13" o:spid="_x0000_i1029" type="#_x0000_t75" alt="http://vecto.rs/600/vector-of-a-cartoon-trophy-on-the-first-place-podium-coloring-page-outline-by-ron-leishman-14748.jpg" style="width:72.75pt;height:62.25pt;visibility:visible">
            <v:imagedata r:id="rId10" o:title="" cropbottom="2241f"/>
          </v:shape>
        </w:pict>
      </w:r>
    </w:p>
    <w:p w:rsidR="009F3B46" w:rsidRDefault="009F3B46">
      <w:r>
        <w:rPr>
          <w:noProof/>
        </w:rPr>
        <w:pict>
          <v:roundrect id="_x0000_s1120" style="position:absolute;margin-left:-43.1pt;margin-top:-28.85pt;width:516pt;height:46.5pt;z-index:251720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9F3B46" w:rsidRPr="005A0AC1" w:rsidRDefault="009F3B46" w:rsidP="00A3759B">
                  <w:pPr>
                    <w:jc w:val="center"/>
                    <w:rPr>
                      <w:rFonts w:ascii="Cambria" w:hAnsi="Cambria"/>
                      <w:i/>
                    </w:rPr>
                  </w:pPr>
                  <w:r w:rsidRPr="005A0AC1">
                    <w:rPr>
                      <w:rFonts w:ascii="Cambria" w:hAnsi="Cambria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21" style="position:absolute;margin-left:284.65pt;margin-top:31.15pt;width:208.5pt;height:39pt;z-index:251687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22" style="position:absolute;margin-left:161.65pt;margin-top:32.65pt;width:89.25pt;height:39pt;z-index:251689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AF265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ayır.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123" style="position:absolute;margin-left:60.4pt;margin-top:32.65pt;width:89.25pt;height:39pt;z-index:251688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124" style="position:absolute;margin-left:-40.1pt;margin-top:32.65pt;width:89.25pt;height:39pt;z-index:251686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Nuray</w:t>
                  </w:r>
                </w:p>
              </w:txbxContent>
            </v:textbox>
          </v:rect>
        </w:pict>
      </w:r>
    </w:p>
    <w:p w:rsidR="009F3B46" w:rsidRPr="00577F36" w:rsidRDefault="009F3B46" w:rsidP="00577F36"/>
    <w:p w:rsidR="009F3B46" w:rsidRDefault="009F3B46" w:rsidP="00577F36"/>
    <w:p w:rsidR="009F3B46" w:rsidRDefault="009F3B46" w:rsidP="00577F36">
      <w:r>
        <w:rPr>
          <w:noProof/>
        </w:rPr>
        <w:pict>
          <v:rect id="Dikdörtgen 17" o:spid="_x0000_s1125" style="position:absolute;margin-left:284.65pt;margin-top:31.15pt;width:208.5pt;height:39pt;z-index:251691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126" style="position:absolute;margin-left:161.65pt;margin-top:32.65pt;width:89.25pt;height:39pt;z-index:251693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al.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127" style="position:absolute;margin-left:60.4pt;margin-top:32.65pt;width:89.25pt;height:39pt;z-index:251692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yakıt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128" style="position:absolute;margin-left:-40.1pt;margin-top:32.65pt;width:89.25pt;height:39pt;z-index:251690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9F3B46" w:rsidRDefault="009F3B46" w:rsidP="00577F36"/>
    <w:p w:rsidR="009F3B46" w:rsidRDefault="009F3B46" w:rsidP="00577F36"/>
    <w:p w:rsidR="009F3B46" w:rsidRDefault="009F3B46" w:rsidP="00577F36">
      <w:r>
        <w:rPr>
          <w:noProof/>
        </w:rPr>
        <w:pict>
          <v:rect id="Dikdörtgen 25" o:spid="_x0000_s1129" style="position:absolute;margin-left:284.65pt;margin-top:31.15pt;width:208.5pt;height:39pt;z-index:251695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130" style="position:absolute;margin-left:161.65pt;margin-top:32.65pt;width:89.25pt;height:39pt;z-index:251697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131" style="position:absolute;margin-left:60.4pt;margin-top:32.65pt;width:89.25pt;height:39pt;z-index:251696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kayıt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132" style="position:absolute;margin-left:-40.1pt;margin-top:32.65pt;width:89.25pt;height:39pt;z-index:251694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Aynur</w:t>
                  </w:r>
                </w:p>
              </w:txbxContent>
            </v:textbox>
          </v:rect>
        </w:pict>
      </w:r>
    </w:p>
    <w:p w:rsidR="009F3B46" w:rsidRPr="00577F36" w:rsidRDefault="009F3B46" w:rsidP="00577F36"/>
    <w:p w:rsidR="009F3B46" w:rsidRPr="00577F36" w:rsidRDefault="009F3B46" w:rsidP="00577F36"/>
    <w:p w:rsidR="009F3B46" w:rsidRDefault="009F3B46" w:rsidP="00577F36">
      <w:r>
        <w:rPr>
          <w:noProof/>
        </w:rPr>
        <w:pict>
          <v:rect id="Dikdörtgen 29" o:spid="_x0000_s1133" style="position:absolute;margin-left:284.65pt;margin-top:31.15pt;width:208.5pt;height:39pt;z-index:251699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134" style="position:absolute;margin-left:161.65pt;margin-top:32.65pt;width:89.25pt;height:39pt;z-index:251701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yatır.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135" style="position:absolute;margin-left:60.4pt;margin-top:32.65pt;width:89.25pt;height:39pt;z-index:251700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136" style="position:absolute;margin-left:-40.1pt;margin-top:32.65pt;width:89.25pt;height:39pt;z-index:251698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Yaman</w:t>
                  </w:r>
                </w:p>
              </w:txbxContent>
            </v:textbox>
          </v:rect>
        </w:pict>
      </w:r>
    </w:p>
    <w:p w:rsidR="009F3B46" w:rsidRDefault="009F3B46" w:rsidP="00577F36"/>
    <w:p w:rsidR="009F3B46" w:rsidRPr="00577F36" w:rsidRDefault="009F3B46" w:rsidP="00577F36"/>
    <w:p w:rsidR="009F3B46" w:rsidRDefault="009F3B46" w:rsidP="00577F36">
      <w:r>
        <w:rPr>
          <w:noProof/>
        </w:rPr>
        <w:pict>
          <v:rect id="Dikdörtgen 257" o:spid="_x0000_s1137" style="position:absolute;margin-left:284.65pt;margin-top:31.15pt;width:208.5pt;height:39pt;z-index:251703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138" style="position:absolute;margin-left:161.65pt;margin-top:32.65pt;width:89.25pt;height:39pt;z-index:251705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unutma.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139" style="position:absolute;margin-left:60.4pt;margin-top:32.65pt;width:89.25pt;height:39pt;z-index:251704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yolunu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140" style="position:absolute;margin-left:-40.1pt;margin-top:32.65pt;width:89.25pt;height:39pt;z-index:251702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9F3B46" w:rsidRDefault="009F3B46" w:rsidP="00577F36"/>
    <w:p w:rsidR="009F3B46" w:rsidRPr="00577F36" w:rsidRDefault="009F3B46" w:rsidP="00577F36"/>
    <w:p w:rsidR="009F3B46" w:rsidRDefault="009F3B46" w:rsidP="00577F36">
      <w:r>
        <w:rPr>
          <w:noProof/>
        </w:rPr>
        <w:pict>
          <v:rect id="Dikdörtgen 264" o:spid="_x0000_s1141" style="position:absolute;margin-left:284.65pt;margin-top:31.15pt;width:208.5pt;height:39pt;z-index:251707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142" style="position:absolute;margin-left:161.65pt;margin-top:32.65pt;width:89.25pt;height:39pt;z-index:251709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143" style="position:absolute;margin-left:60.4pt;margin-top:32.65pt;width:89.25pt;height:39pt;z-index:251708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B477D0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maya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144" style="position:absolute;margin-left:-40.1pt;margin-top:32.65pt;width:89.25pt;height:39pt;z-index:251706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B477D0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Yaren</w:t>
                  </w:r>
                </w:p>
              </w:txbxContent>
            </v:textbox>
          </v:rect>
        </w:pict>
      </w:r>
    </w:p>
    <w:p w:rsidR="009F3B46" w:rsidRPr="00577F36" w:rsidRDefault="009F3B46" w:rsidP="00577F36"/>
    <w:p w:rsidR="009F3B46" w:rsidRPr="00577F36" w:rsidRDefault="009F3B46" w:rsidP="00577F36"/>
    <w:p w:rsidR="009F3B46" w:rsidRDefault="009F3B46" w:rsidP="00577F36">
      <w:r>
        <w:rPr>
          <w:noProof/>
        </w:rPr>
        <w:pict>
          <v:rect id="Dikdörtgen 331" o:spid="_x0000_s1145" style="position:absolute;margin-left:284.65pt;margin-top:31.15pt;width:208.5pt;height:39pt;z-index:251712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146" style="position:absolute;margin-left:161.65pt;margin-top:32.65pt;width:89.25pt;height:39pt;z-index:251714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yakala.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147" style="position:absolute;margin-left:60.4pt;margin-top:32.65pt;width:89.25pt;height:39pt;z-index:251713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148" style="position:absolute;margin-left:-40.1pt;margin-top:32.65pt;width:89.25pt;height:39pt;z-index:251710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B477D0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Aylin</w:t>
                  </w:r>
                </w:p>
              </w:txbxContent>
            </v:textbox>
          </v:rect>
        </w:pict>
      </w:r>
    </w:p>
    <w:p w:rsidR="009F3B46" w:rsidRPr="00577F36" w:rsidRDefault="009F3B46" w:rsidP="00577F36"/>
    <w:p w:rsidR="009F3B46" w:rsidRPr="00577F36" w:rsidRDefault="009F3B46" w:rsidP="00577F36"/>
    <w:p w:rsidR="009F3B46" w:rsidRDefault="009F3B46" w:rsidP="00577F36">
      <w:r>
        <w:rPr>
          <w:noProof/>
        </w:rPr>
        <w:pict>
          <v:rect id="Dikdörtgen 335" o:spid="_x0000_s1149" style="position:absolute;margin-left:284.65pt;margin-top:31.15pt;width:208.5pt;height:39pt;z-index:251716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150" style="position:absolute;margin-left:161.65pt;margin-top:32.65pt;width:89.25pt;height:39pt;z-index:251718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oyala.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151" style="position:absolute;margin-left:60.4pt;margin-top:32.65pt;width:89.25pt;height:39pt;z-index:251717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B477D0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onu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152" style="position:absolute;margin-left:-40.1pt;margin-top:32.65pt;width:89.25pt;height:39pt;z-index:251715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F3B46" w:rsidRPr="00577F36" w:rsidRDefault="009F3B4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9F3B46" w:rsidRPr="00577F36" w:rsidRDefault="009F3B46" w:rsidP="00577F36"/>
    <w:p w:rsidR="009F3B46" w:rsidRPr="0060073E" w:rsidRDefault="009F3B46" w:rsidP="00577F36">
      <w:pPr>
        <w:rPr>
          <w:sz w:val="24"/>
          <w:szCs w:val="24"/>
        </w:rPr>
      </w:pPr>
    </w:p>
    <w:p w:rsidR="009F3B46" w:rsidRDefault="009F3B46" w:rsidP="00577F36">
      <w:pPr>
        <w:rPr>
          <w:rFonts w:ascii="Hand writing Mutlu" w:hAnsi="Hand writing Mutlu"/>
          <w:sz w:val="24"/>
          <w:szCs w:val="24"/>
        </w:rPr>
      </w:pPr>
      <w:hyperlink r:id="rId11" w:history="1">
        <w:r w:rsidRPr="0060073E">
          <w:rPr>
            <w:rStyle w:val="Hyperlink"/>
            <w:rFonts w:ascii="Hand writing Mutlu" w:hAnsi="Hand writing Mutlu"/>
            <w:sz w:val="24"/>
            <w:szCs w:val="24"/>
          </w:rPr>
          <w:t>www.sorubak.com</w:t>
        </w:r>
      </w:hyperlink>
    </w:p>
    <w:p w:rsidR="009F3B46" w:rsidRDefault="009F3B46" w:rsidP="00577F36">
      <w:r>
        <w:rPr>
          <w:noProof/>
        </w:rPr>
        <w:pict>
          <v:rect id="Dikdörtgen 339" o:spid="_x0000_s1153" style="position:absolute;margin-left:285.4pt;margin-top:5.7pt;width:208.5pt;height:39pt;z-index:251719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9F3B46" w:rsidRPr="00577F36" w:rsidRDefault="009F3B46" w:rsidP="00FE1F01">
      <w:pPr>
        <w:jc w:val="center"/>
      </w:pPr>
      <w:bookmarkStart w:id="0" w:name="_GoBack"/>
      <w:bookmarkEnd w:id="0"/>
    </w:p>
    <w:sectPr w:rsidR="009F3B46" w:rsidRPr="00577F36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B46" w:rsidRDefault="009F3B46" w:rsidP="00AF6C40">
      <w:pPr>
        <w:spacing w:after="0" w:line="240" w:lineRule="auto"/>
      </w:pPr>
      <w:r>
        <w:separator/>
      </w:r>
    </w:p>
  </w:endnote>
  <w:endnote w:type="continuationSeparator" w:id="0">
    <w:p w:rsidR="009F3B46" w:rsidRDefault="009F3B46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B46" w:rsidRDefault="009F3B46" w:rsidP="00AF6C40">
      <w:pPr>
        <w:spacing w:after="0" w:line="240" w:lineRule="auto"/>
      </w:pPr>
      <w:r>
        <w:separator/>
      </w:r>
    </w:p>
  </w:footnote>
  <w:footnote w:type="continuationSeparator" w:id="0">
    <w:p w:rsidR="009F3B46" w:rsidRDefault="009F3B46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B46" w:rsidRDefault="009F3B4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49" type="#_x0000_t75" style="position:absolute;margin-left:0;margin-top:0;width:453.45pt;height:386.5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B46" w:rsidRDefault="009F3B4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0" type="#_x0000_t75" style="position:absolute;margin-left:0;margin-top:0;width:453.45pt;height:386.5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B46" w:rsidRDefault="009F3B4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51" type="#_x0000_t75" style="position:absolute;margin-left:0;margin-top:0;width:453.45pt;height:386.5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69B"/>
    <w:rsid w:val="00165982"/>
    <w:rsid w:val="001854F3"/>
    <w:rsid w:val="00186C6C"/>
    <w:rsid w:val="001E4064"/>
    <w:rsid w:val="0021437D"/>
    <w:rsid w:val="0024053C"/>
    <w:rsid w:val="0026683B"/>
    <w:rsid w:val="00273799"/>
    <w:rsid w:val="0036343A"/>
    <w:rsid w:val="00381FB7"/>
    <w:rsid w:val="00402931"/>
    <w:rsid w:val="00416CF2"/>
    <w:rsid w:val="00437AD5"/>
    <w:rsid w:val="00577F36"/>
    <w:rsid w:val="005A0AC1"/>
    <w:rsid w:val="005F5858"/>
    <w:rsid w:val="0060073E"/>
    <w:rsid w:val="00703C5F"/>
    <w:rsid w:val="00710731"/>
    <w:rsid w:val="007E3CDD"/>
    <w:rsid w:val="0085269B"/>
    <w:rsid w:val="008F7F14"/>
    <w:rsid w:val="00994497"/>
    <w:rsid w:val="009B0709"/>
    <w:rsid w:val="009C203B"/>
    <w:rsid w:val="009F3B46"/>
    <w:rsid w:val="00A07B5D"/>
    <w:rsid w:val="00A3759B"/>
    <w:rsid w:val="00A644C4"/>
    <w:rsid w:val="00A74F24"/>
    <w:rsid w:val="00AC3CAF"/>
    <w:rsid w:val="00AE4B2F"/>
    <w:rsid w:val="00AF034B"/>
    <w:rsid w:val="00AF2659"/>
    <w:rsid w:val="00AF6C40"/>
    <w:rsid w:val="00B021CB"/>
    <w:rsid w:val="00B17762"/>
    <w:rsid w:val="00B477D0"/>
    <w:rsid w:val="00BA5AAF"/>
    <w:rsid w:val="00C5267A"/>
    <w:rsid w:val="00C83D7F"/>
    <w:rsid w:val="00C8482C"/>
    <w:rsid w:val="00CA56D0"/>
    <w:rsid w:val="00D356AE"/>
    <w:rsid w:val="00D9290F"/>
    <w:rsid w:val="00E95410"/>
    <w:rsid w:val="00EA0A6F"/>
    <w:rsid w:val="00ED0992"/>
    <w:rsid w:val="00F23872"/>
    <w:rsid w:val="00FE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A6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6C4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6C4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7B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007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35</Words>
  <Characters>204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7</cp:revision>
  <dcterms:created xsi:type="dcterms:W3CDTF">2013-01-28T10:47:00Z</dcterms:created>
  <dcterms:modified xsi:type="dcterms:W3CDTF">2014-02-08T22:47:00Z</dcterms:modified>
  <cp:category>www.sorubak.com</cp:category>
</cp:coreProperties>
</file>