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04" w:rsidRDefault="00400E04" w:rsidP="0065758E">
      <w:r>
        <w:rPr>
          <w:noProof/>
          <w:lang w:eastAsia="tr-TR"/>
        </w:rPr>
        <w:pict>
          <v:rect id="Dikdörtgen 31" o:spid="_x0000_s1029" style="position:absolute;margin-left:358.9pt;margin-top:16.9pt;width:123.75pt;height:297.7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" strokecolor="#8064a2" strokeweight="2pt">
            <v:textbox>
              <w:txbxContent>
                <w:p w:rsidR="00400E04" w:rsidRDefault="00400E04" w:rsidP="00F6580A">
                  <w:r w:rsidRPr="005B4EE6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9234" o:spid="_x0000_i1026" type="#_x0000_t75" style="width:101.25pt;height:176.25pt;visibility:visibl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228" o:spid="_x0000_s1030" style="position:absolute;margin-left:-25.1pt;margin-top:19.9pt;width:122.25pt;height:297.75pt;z-index:25169356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" fillcolor="window" strokecolor="#8064a2" strokeweight="2pt">
            <v:textbox>
              <w:txbxContent>
                <w:p w:rsidR="00400E04" w:rsidRDefault="00400E04" w:rsidP="005833E2">
                  <w:r w:rsidRPr="005B4EE6">
                    <w:rPr>
                      <w:noProof/>
                      <w:lang w:eastAsia="tr-TR"/>
                    </w:rPr>
                    <w:pict>
                      <v:shape id="Resim 9229" o:spid="_x0000_i1028" type="#_x0000_t75" style="width:105.75pt;height:166.5pt;visibility:visible">
                        <v:imagedata r:id="rId7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" o:spid="_x0000_s1031" style="position:absolute;margin-left:-41.6pt;margin-top:-44.65pt;width:538.5pt;height:34.5pt;z-index:25162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400E04" w:rsidRPr="0065758E" w:rsidRDefault="00400E04" w:rsidP="00E350EA">
                  <w:pPr>
                    <w:jc w:val="center"/>
                    <w:rPr>
                      <w:rFonts w:ascii="Hand writing Mutlu" w:hAnsi="Hand writing Mutlu"/>
                      <w:b/>
                      <w:caps/>
                      <w:sz w:val="28"/>
                    </w:rPr>
                  </w:pPr>
                  <w:r w:rsidRPr="0065758E">
                    <w:rPr>
                      <w:rFonts w:ascii="Hand writing Mutlu" w:hAnsi="Hand writing Mutlu"/>
                      <w:b/>
                      <w:caps/>
                      <w:sz w:val="28"/>
                    </w:rPr>
                    <w:t xml:space="preserve">1.SINIF </w:t>
                  </w:r>
                  <w:r w:rsidRPr="0065758E">
                    <w:rPr>
                      <w:rFonts w:ascii="Times New Roman" w:hAnsi="Times New Roman"/>
                      <w:b/>
                      <w:caps/>
                      <w:sz w:val="28"/>
                    </w:rPr>
                    <w:t>–</w:t>
                  </w:r>
                  <w:r w:rsidRPr="0065758E">
                    <w:rPr>
                      <w:rFonts w:ascii="Hand writing Mutlu" w:hAnsi="Hand writing Mutlu"/>
                      <w:b/>
                      <w:caps/>
                      <w:sz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caps/>
                      <w:sz w:val="28"/>
                    </w:rPr>
                    <w:t>Y</w:t>
                  </w:r>
                  <w:r w:rsidRPr="0065758E">
                    <w:rPr>
                      <w:rFonts w:ascii="Hand writing Mutlu" w:hAnsi="Hand writing Mutlu"/>
                      <w:b/>
                      <w:caps/>
                      <w:sz w:val="28"/>
                    </w:rPr>
                    <w:t xml:space="preserve"> SESİ İLE İLGİLİ METİN ETKİNLİĞİ</w:t>
                  </w:r>
                </w:p>
              </w:txbxContent>
            </v:textbox>
          </v:rect>
        </w:pict>
      </w:r>
    </w:p>
    <w:p w:rsidR="00400E04" w:rsidRPr="005833E2" w:rsidRDefault="00400E04" w:rsidP="00864ADC">
      <w:pPr>
        <w:jc w:val="center"/>
        <w:rPr>
          <w:rFonts w:ascii="Hand writing Mutlu" w:hAnsi="Hand writing Mutlu"/>
          <w:noProof/>
          <w:color w:val="7030A0"/>
          <w:sz w:val="40"/>
          <w:lang w:eastAsia="tr-TR"/>
        </w:rPr>
      </w:pPr>
      <w:r w:rsidRPr="005833E2">
        <w:rPr>
          <w:rFonts w:ascii="Hand writing Mutlu" w:hAnsi="Hand writing Mutlu"/>
          <w:noProof/>
          <w:color w:val="7030A0"/>
          <w:sz w:val="40"/>
          <w:lang w:eastAsia="tr-TR"/>
        </w:rPr>
        <w:t xml:space="preserve"> Yaren elini yıka                              Nilay tak altın toka                                                  Tokanın altı kırık                                    Kekin üstü yanık                                           Kekin yanına ayran al                                 Eray ayranla kek al                                                               Aynur keke nane koyar                                                      Aylin koyuna yem atar  </w:t>
      </w:r>
    </w:p>
    <w:p w:rsidR="00400E04" w:rsidRPr="00864ADC" w:rsidRDefault="00400E04" w:rsidP="00864ADC">
      <w:pPr>
        <w:jc w:val="center"/>
        <w:rPr>
          <w:noProof/>
          <w:sz w:val="2"/>
          <w:lang w:eastAsia="tr-TR"/>
        </w:rPr>
      </w:pPr>
      <w:bookmarkStart w:id="0" w:name="_GoBack"/>
      <w:bookmarkEnd w:id="0"/>
    </w:p>
    <w:p w:rsidR="00400E04" w:rsidRDefault="00400E04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9227" o:spid="_x0000_s1032" style="position:absolute;left:0;text-align:left;z-index:251656704;visibility:visible" from="394.15pt,.05pt" to="394.15pt,3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9226" o:spid="_x0000_s1033" style="position:absolute;left:0;text-align:left;z-index:251655680;visibility:visible" from="80.65pt,.1pt" to="80.65pt,3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" strokecolor="#40a7c2"/>
        </w:pict>
      </w:r>
      <w:r>
        <w:rPr>
          <w:noProof/>
          <w:lang w:eastAsia="tr-TR"/>
        </w:rPr>
        <w:pict>
          <v:line id="Düz Bağlayıcı 8" o:spid="_x0000_s1034" style="position:absolute;left:0;text-align:left;z-index:251624960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" strokecolor="#f68c36"/>
        </w:pict>
      </w:r>
      <w:r>
        <w:rPr>
          <w:noProof/>
          <w:lang w:eastAsia="tr-TR"/>
        </w:rPr>
        <w:pict>
          <v:line id="Düz Bağlayıcı 7" o:spid="_x0000_s1035" style="position:absolute;left:0;text-align:left;z-index:251623936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6" o:spid="_x0000_s1036" style="position:absolute;left:0;text-align:left;z-index:251622912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" strokecolor="#40a7c2"/>
        </w:pict>
      </w:r>
      <w:r>
        <w:rPr>
          <w:noProof/>
          <w:lang w:eastAsia="tr-TR"/>
        </w:rPr>
        <w:pict>
          <v:line id="Düz Bağlayıcı 5" o:spid="_x0000_s1037" style="position:absolute;left:0;text-align:left;z-index:251621888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" strokecolor="#94b64e"/>
        </w:pict>
      </w:r>
    </w:p>
    <w:p w:rsidR="00400E04" w:rsidRPr="0065758E" w:rsidRDefault="00400E04" w:rsidP="00864ADC">
      <w:pPr>
        <w:jc w:val="center"/>
        <w:rPr>
          <w:noProof/>
          <w:sz w:val="10"/>
          <w:lang w:eastAsia="tr-TR"/>
        </w:rPr>
      </w:pPr>
    </w:p>
    <w:p w:rsidR="00400E04" w:rsidRDefault="00400E04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9" o:spid="_x0000_s1038" style="position:absolute;left:0;text-align:left;z-index:251629056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10" o:spid="_x0000_s1039" style="position:absolute;left:0;text-align:left;z-index:251628032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" strokecolor="#94b64e"/>
        </w:pict>
      </w:r>
      <w:r>
        <w:rPr>
          <w:noProof/>
          <w:lang w:eastAsia="tr-TR"/>
        </w:rPr>
        <w:pict>
          <v:line id="Düz Bağlayıcı 11" o:spid="_x0000_s1040" style="position:absolute;left:0;text-align:left;z-index:251627008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" strokecolor="#bc4542"/>
        </w:pict>
      </w:r>
      <w:r>
        <w:rPr>
          <w:noProof/>
          <w:lang w:eastAsia="tr-TR"/>
        </w:rPr>
        <w:pict>
          <v:line id="Düz Bağlayıcı 12" o:spid="_x0000_s1041" style="position:absolute;left:0;text-align:left;z-index:251625984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" strokecolor="#4579b8"/>
        </w:pict>
      </w:r>
    </w:p>
    <w:p w:rsidR="00400E04" w:rsidRPr="0065758E" w:rsidRDefault="00400E04" w:rsidP="00864ADC">
      <w:pPr>
        <w:jc w:val="center"/>
        <w:rPr>
          <w:noProof/>
          <w:sz w:val="10"/>
          <w:lang w:eastAsia="tr-TR"/>
        </w:rPr>
      </w:pPr>
    </w:p>
    <w:p w:rsidR="00400E04" w:rsidRDefault="00400E04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13" o:spid="_x0000_s1042" style="position:absolute;left:0;text-align:left;z-index:251633152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BMdyQEAAMs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4" o:spid="_x0000_s1043" style="position:absolute;left:0;text-align:left;z-index:251632128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" strokecolor="#4579b8"/>
        </w:pict>
      </w:r>
      <w:r>
        <w:rPr>
          <w:noProof/>
          <w:lang w:eastAsia="tr-TR"/>
        </w:rPr>
        <w:pict>
          <v:line id="Düz Bağlayıcı 15" o:spid="_x0000_s1044" style="position:absolute;left:0;text-align:left;z-index:251631104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6" o:spid="_x0000_s1045" style="position:absolute;left:0;text-align:left;z-index:251630080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" strokecolor="#40a7c2"/>
        </w:pict>
      </w:r>
    </w:p>
    <w:p w:rsidR="00400E04" w:rsidRPr="0065758E" w:rsidRDefault="00400E04" w:rsidP="00864ADC">
      <w:pPr>
        <w:jc w:val="center"/>
        <w:rPr>
          <w:noProof/>
          <w:sz w:val="6"/>
          <w:lang w:eastAsia="tr-TR"/>
        </w:rPr>
      </w:pPr>
    </w:p>
    <w:p w:rsidR="00400E04" w:rsidRDefault="00400E04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17" o:spid="_x0000_s1046" style="position:absolute;left:0;text-align:left;z-index:251637248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18" o:spid="_x0000_s1047" style="position:absolute;left:0;text-align:left;z-index:251636224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" strokecolor="#40a7c2"/>
        </w:pict>
      </w:r>
      <w:r>
        <w:rPr>
          <w:noProof/>
          <w:lang w:eastAsia="tr-TR"/>
        </w:rPr>
        <w:pict>
          <v:line id="Düz Bağlayıcı 19" o:spid="_x0000_s1048" style="position:absolute;left:0;text-align:left;z-index:251635200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" strokecolor="#795d9b"/>
        </w:pict>
      </w:r>
      <w:r>
        <w:rPr>
          <w:noProof/>
          <w:lang w:eastAsia="tr-TR"/>
        </w:rPr>
        <w:pict>
          <v:line id="Düz Bağlayıcı 20" o:spid="_x0000_s1049" style="position:absolute;left:0;text-align:left;z-index:251634176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" strokecolor="#94b64e"/>
        </w:pict>
      </w:r>
    </w:p>
    <w:p w:rsidR="00400E04" w:rsidRPr="0065758E" w:rsidRDefault="00400E04" w:rsidP="00864ADC">
      <w:pPr>
        <w:jc w:val="center"/>
        <w:rPr>
          <w:noProof/>
          <w:sz w:val="12"/>
          <w:lang w:eastAsia="tr-TR"/>
        </w:rPr>
      </w:pPr>
    </w:p>
    <w:p w:rsidR="00400E04" w:rsidRDefault="00400E04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21" o:spid="_x0000_s1050" style="position:absolute;left:0;text-align:left;z-index:251641344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2" o:spid="_x0000_s1051" style="position:absolute;left:0;text-align:left;z-index:251640320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" strokecolor="#94b64e"/>
        </w:pict>
      </w:r>
      <w:r>
        <w:rPr>
          <w:noProof/>
          <w:lang w:eastAsia="tr-TR"/>
        </w:rPr>
        <w:pict>
          <v:line id="Düz Bağlayıcı 23" o:spid="_x0000_s1052" style="position:absolute;left:0;text-align:left;z-index:251639296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" strokecolor="#bc4542"/>
        </w:pict>
      </w:r>
      <w:r>
        <w:rPr>
          <w:noProof/>
          <w:lang w:eastAsia="tr-TR"/>
        </w:rPr>
        <w:pict>
          <v:line id="Düz Bağlayıcı 24" o:spid="_x0000_s1053" style="position:absolute;left:0;text-align:left;z-index:251638272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nRRxQEAAMQDAAAOAAAAZHJzL2Uyb0RvYy54bWysU82O0zAQviPxDpbvNG1Z0B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" strokecolor="#4579b8"/>
        </w:pict>
      </w:r>
    </w:p>
    <w:p w:rsidR="00400E04" w:rsidRPr="0065758E" w:rsidRDefault="00400E04" w:rsidP="00864ADC">
      <w:pPr>
        <w:jc w:val="center"/>
        <w:rPr>
          <w:noProof/>
          <w:sz w:val="10"/>
          <w:lang w:eastAsia="tr-TR"/>
        </w:rPr>
      </w:pPr>
    </w:p>
    <w:p w:rsidR="00400E04" w:rsidRDefault="00400E04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25" o:spid="_x0000_s1054" style="position:absolute;left:0;text-align:left;z-index:251645440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6" o:spid="_x0000_s1055" style="position:absolute;left:0;text-align:left;z-index:251644416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" strokecolor="#4579b8"/>
        </w:pict>
      </w:r>
      <w:r>
        <w:rPr>
          <w:noProof/>
          <w:lang w:eastAsia="tr-TR"/>
        </w:rPr>
        <w:pict>
          <v:line id="Düz Bağlayıcı 27" o:spid="_x0000_s1056" style="position:absolute;left:0;text-align:left;z-index:251643392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8" o:spid="_x0000_s1057" style="position:absolute;left:0;text-align:left;z-index:251642368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" strokecolor="#40a7c2"/>
        </w:pict>
      </w:r>
    </w:p>
    <w:p w:rsidR="00400E04" w:rsidRPr="0065758E" w:rsidRDefault="00400E04" w:rsidP="00864ADC">
      <w:pPr>
        <w:rPr>
          <w:noProof/>
          <w:sz w:val="10"/>
          <w:lang w:eastAsia="tr-TR"/>
        </w:rPr>
      </w:pPr>
    </w:p>
    <w:p w:rsidR="00400E04" w:rsidRDefault="00400E04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9217" o:spid="_x0000_s1058" style="position:absolute;left:0;text-align:left;z-index:251650560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" strokecolor="#f68c36"/>
        </w:pict>
      </w:r>
      <w:r>
        <w:rPr>
          <w:noProof/>
          <w:lang w:eastAsia="tr-TR"/>
        </w:rPr>
        <w:pict>
          <v:line id="Düz Bağlayıcı 9218" o:spid="_x0000_s1059" style="position:absolute;left:0;text-align:left;z-index:251649536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" strokecolor="#40a7c2"/>
        </w:pict>
      </w:r>
      <w:r>
        <w:rPr>
          <w:noProof/>
          <w:lang w:eastAsia="tr-TR"/>
        </w:rPr>
        <w:pict>
          <v:line id="Düz Bağlayıcı 9219" o:spid="_x0000_s1060" style="position:absolute;left:0;text-align:left;z-index:251648512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9220" o:spid="_x0000_s1061" style="position:absolute;left:0;text-align:left;z-index:251647488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" strokecolor="#94b64e"/>
        </w:pict>
      </w:r>
    </w:p>
    <w:p w:rsidR="00400E04" w:rsidRPr="0065758E" w:rsidRDefault="00400E04" w:rsidP="00864ADC">
      <w:pPr>
        <w:jc w:val="center"/>
        <w:rPr>
          <w:noProof/>
          <w:sz w:val="10"/>
          <w:lang w:eastAsia="tr-TR"/>
        </w:rPr>
      </w:pPr>
    </w:p>
    <w:p w:rsidR="00400E04" w:rsidRDefault="00400E04" w:rsidP="00864ADC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9221" o:spid="_x0000_s1062" style="position:absolute;left:0;text-align:left;z-index:251654656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9222" o:spid="_x0000_s1063" style="position:absolute;left:0;text-align:left;z-index:251653632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9223" o:spid="_x0000_s1064" style="position:absolute;left:0;text-align:left;z-index:251652608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" strokecolor="#bc4542"/>
        </w:pict>
      </w:r>
      <w:r>
        <w:rPr>
          <w:noProof/>
          <w:lang w:eastAsia="tr-TR"/>
        </w:rPr>
        <w:pict>
          <v:line id="Düz Bağlayıcı 9225" o:spid="_x0000_s1065" style="position:absolute;left:0;text-align:left;z-index:251651584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" strokecolor="#4579b8"/>
        </w:pict>
      </w:r>
    </w:p>
    <w:p w:rsidR="00400E04" w:rsidRPr="0065758E" w:rsidRDefault="00400E04" w:rsidP="00864ADC">
      <w:pPr>
        <w:jc w:val="center"/>
        <w:rPr>
          <w:noProof/>
          <w:sz w:val="10"/>
          <w:lang w:eastAsia="tr-TR"/>
        </w:rPr>
      </w:pPr>
    </w:p>
    <w:p w:rsidR="00400E04" w:rsidRDefault="00400E04" w:rsidP="00864ADC">
      <w:pPr>
        <w:jc w:val="center"/>
        <w:rPr>
          <w:noProof/>
          <w:lang w:eastAsia="tr-TR"/>
        </w:rPr>
      </w:pPr>
    </w:p>
    <w:p w:rsidR="00400E04" w:rsidRPr="00F6580A" w:rsidRDefault="00400E04" w:rsidP="00864ADC">
      <w:pPr>
        <w:jc w:val="center"/>
        <w:rPr>
          <w:rFonts w:ascii="Hand writing Mutlu" w:hAnsi="Hand writing Mutlu"/>
          <w:noProof/>
          <w:color w:val="FF0000"/>
          <w:sz w:val="40"/>
          <w:lang w:eastAsia="tr-TR"/>
        </w:rPr>
      </w:pPr>
    </w:p>
    <w:p w:rsidR="00400E04" w:rsidRPr="00692DA8" w:rsidRDefault="00400E04" w:rsidP="00692DA8">
      <w:pPr>
        <w:jc w:val="center"/>
        <w:rPr>
          <w:rFonts w:ascii="Hand writing Mutlu" w:hAnsi="Hand writing Mutlu"/>
          <w:noProof/>
          <w:color w:val="E36C0A"/>
          <w:sz w:val="40"/>
          <w:lang w:eastAsia="tr-TR"/>
        </w:rPr>
      </w:pPr>
      <w:r>
        <w:rPr>
          <w:noProof/>
          <w:lang w:eastAsia="tr-TR"/>
        </w:rPr>
        <w:pict>
          <v:rect id="Dikdörtgen 9231" o:spid="_x0000_s1066" style="position:absolute;left:0;text-align:left;margin-left:-33.35pt;margin-top:7pt;width:121.5pt;height:281.25pt;z-index:251694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" fillcolor="window" strokecolor="#8064a2" strokeweight="2pt">
            <v:textbox>
              <w:txbxContent>
                <w:p w:rsidR="00400E04" w:rsidRDefault="00400E04" w:rsidP="00765D9F">
                  <w:r w:rsidRPr="005B4EE6">
                    <w:rPr>
                      <w:noProof/>
                      <w:lang w:eastAsia="tr-TR"/>
                    </w:rPr>
                    <w:pict>
                      <v:shape id="Resim 9233" o:spid="_x0000_i1030" type="#_x0000_t75" style="width:104.25pt;height:192.75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2784" o:spid="_x0000_s1067" style="position:absolute;left:0;text-align:left;margin-left:370.15pt;margin-top:7pt;width:114pt;height:281.25pt;z-index:25165772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" strokecolor="#8064a2" strokeweight="2pt">
            <v:textbox>
              <w:txbxContent>
                <w:p w:rsidR="00400E04" w:rsidRDefault="00400E04" w:rsidP="00F6580A">
                  <w:r w:rsidRPr="005B4EE6">
                    <w:rPr>
                      <w:noProof/>
                      <w:lang w:eastAsia="tr-TR"/>
                    </w:rPr>
                    <w:pict>
                      <v:shape id="Resim 9230" o:spid="_x0000_i1032" type="#_x0000_t75" style="width:97.5pt;height:188.25pt;visibility:visible">
                        <v:imagedata r:id="rId9" o:title=""/>
                      </v:shape>
                    </w:pic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Eymen yarın okul yok. 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Kara maymunun karnı tok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Nilay yemekleri tat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Aylin yemeklere tuz kat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Yaren onlar nereli?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Yaman onun elleri yaralı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Nuray mor mont alma.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               </w:t>
      </w:r>
      <w:r>
        <w:rPr>
          <w:rFonts w:ascii="Hand writing Mutlu" w:hAnsi="Hand writing Mutlu"/>
          <w:noProof/>
          <w:color w:val="E36C0A"/>
          <w:sz w:val="40"/>
          <w:lang w:eastAsia="tr-TR"/>
        </w:rPr>
        <w:t xml:space="preserve">          Ayla yalın ayak kalma </w:t>
      </w:r>
      <w:r w:rsidRPr="00692DA8">
        <w:rPr>
          <w:rFonts w:ascii="Hand writing Mutlu" w:hAnsi="Hand writing Mutlu"/>
          <w:noProof/>
          <w:color w:val="E36C0A"/>
          <w:sz w:val="40"/>
          <w:lang w:eastAsia="tr-TR"/>
        </w:rPr>
        <w:t xml:space="preserve"> </w:t>
      </w:r>
    </w:p>
    <w:p w:rsidR="00400E04" w:rsidRPr="00864ADC" w:rsidRDefault="00400E04" w:rsidP="00692DA8">
      <w:pPr>
        <w:jc w:val="center"/>
        <w:rPr>
          <w:noProof/>
          <w:sz w:val="2"/>
          <w:lang w:eastAsia="tr-TR"/>
        </w:rPr>
      </w:pPr>
    </w:p>
    <w:p w:rsidR="00400E04" w:rsidRDefault="00400E04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29" o:spid="_x0000_s1068" style="position:absolute;left:0;text-align:left;z-index:251692544;visibility:visible" from="394.15pt,.05pt" to="394.15pt,3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0" o:spid="_x0000_s1069" style="position:absolute;left:0;text-align:left;z-index:251691520;visibility:visible" from="80.65pt,.1pt" to="80.65pt,3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50176" o:spid="_x0000_s1070" style="position:absolute;left:0;text-align:left;z-index:251661824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" strokecolor="#f68c36"/>
        </w:pict>
      </w:r>
      <w:r>
        <w:rPr>
          <w:noProof/>
          <w:lang w:eastAsia="tr-TR"/>
        </w:rPr>
        <w:pict>
          <v:line id="Düz Bağlayıcı 50177" o:spid="_x0000_s1071" style="position:absolute;left:0;text-align:left;z-index:251660800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" strokecolor="#bc4542"/>
        </w:pict>
      </w:r>
      <w:r>
        <w:rPr>
          <w:noProof/>
          <w:lang w:eastAsia="tr-TR"/>
        </w:rPr>
        <w:pict>
          <v:line id="Düz Bağlayıcı 50178" o:spid="_x0000_s1072" style="position:absolute;left:0;text-align:left;z-index:251659776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" strokecolor="#40a7c2"/>
        </w:pict>
      </w:r>
      <w:r>
        <w:rPr>
          <w:noProof/>
          <w:lang w:eastAsia="tr-TR"/>
        </w:rPr>
        <w:pict>
          <v:line id="Düz Bağlayıcı 50179" o:spid="_x0000_s1073" style="position:absolute;left:0;text-align:left;z-index:251658752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" strokecolor="#94b64e"/>
        </w:pict>
      </w:r>
    </w:p>
    <w:p w:rsidR="00400E04" w:rsidRPr="0065758E" w:rsidRDefault="00400E04" w:rsidP="00692DA8">
      <w:pPr>
        <w:jc w:val="center"/>
        <w:rPr>
          <w:noProof/>
          <w:sz w:val="10"/>
          <w:lang w:eastAsia="tr-TR"/>
        </w:rPr>
      </w:pPr>
    </w:p>
    <w:p w:rsidR="00400E04" w:rsidRDefault="00400E04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180" o:spid="_x0000_s1074" style="position:absolute;left:0;text-align:left;z-index:251665920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50181" o:spid="_x0000_s1075" style="position:absolute;left:0;text-align:left;z-index:251664896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" strokecolor="#94b64e"/>
        </w:pict>
      </w:r>
      <w:r>
        <w:rPr>
          <w:noProof/>
          <w:lang w:eastAsia="tr-TR"/>
        </w:rPr>
        <w:pict>
          <v:line id="Düz Bağlayıcı 50182" o:spid="_x0000_s1076" style="position:absolute;left:0;text-align:left;z-index:251663872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" strokecolor="#bc4542"/>
        </w:pict>
      </w:r>
      <w:r>
        <w:rPr>
          <w:noProof/>
          <w:lang w:eastAsia="tr-TR"/>
        </w:rPr>
        <w:pict>
          <v:line id="Düz Bağlayıcı 50183" o:spid="_x0000_s1077" style="position:absolute;left:0;text-align:left;z-index:251662848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" strokecolor="#4579b8"/>
        </w:pict>
      </w:r>
    </w:p>
    <w:p w:rsidR="00400E04" w:rsidRPr="0065758E" w:rsidRDefault="00400E04" w:rsidP="00692DA8">
      <w:pPr>
        <w:jc w:val="center"/>
        <w:rPr>
          <w:noProof/>
          <w:sz w:val="10"/>
          <w:lang w:eastAsia="tr-TR"/>
        </w:rPr>
      </w:pPr>
    </w:p>
    <w:p w:rsidR="00400E04" w:rsidRDefault="00400E04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184" o:spid="_x0000_s1078" style="position:absolute;left:0;text-align:left;z-index:251670016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" strokecolor="#bc4542"/>
        </w:pict>
      </w:r>
      <w:r>
        <w:rPr>
          <w:noProof/>
          <w:lang w:eastAsia="tr-TR"/>
        </w:rPr>
        <w:pict>
          <v:line id="Düz Bağlayıcı 50185" o:spid="_x0000_s1079" style="position:absolute;left:0;text-align:left;z-index:251668992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" strokecolor="#4579b8"/>
        </w:pict>
      </w:r>
      <w:r>
        <w:rPr>
          <w:noProof/>
          <w:lang w:eastAsia="tr-TR"/>
        </w:rPr>
        <w:pict>
          <v:line id="Düz Bağlayıcı 50186" o:spid="_x0000_s1080" style="position:absolute;left:0;text-align:left;z-index:251667968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50187" o:spid="_x0000_s1081" style="position:absolute;left:0;text-align:left;z-index:251666944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" strokecolor="#40a7c2"/>
        </w:pict>
      </w:r>
    </w:p>
    <w:p w:rsidR="00400E04" w:rsidRPr="0065758E" w:rsidRDefault="00400E04" w:rsidP="00692DA8">
      <w:pPr>
        <w:jc w:val="center"/>
        <w:rPr>
          <w:noProof/>
          <w:sz w:val="6"/>
          <w:lang w:eastAsia="tr-TR"/>
        </w:rPr>
      </w:pPr>
    </w:p>
    <w:p w:rsidR="00400E04" w:rsidRDefault="00400E04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188" o:spid="_x0000_s1082" style="position:absolute;left:0;text-align:left;z-index:251674112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" strokecolor="#f68c36"/>
        </w:pict>
      </w:r>
      <w:r>
        <w:rPr>
          <w:noProof/>
          <w:lang w:eastAsia="tr-TR"/>
        </w:rPr>
        <w:pict>
          <v:line id="Düz Bağlayıcı 50189" o:spid="_x0000_s1083" style="position:absolute;left:0;text-align:left;z-index:251673088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" strokecolor="#40a7c2"/>
        </w:pict>
      </w:r>
      <w:r>
        <w:rPr>
          <w:noProof/>
          <w:lang w:eastAsia="tr-TR"/>
        </w:rPr>
        <w:pict>
          <v:line id="Düz Bağlayıcı 50190" o:spid="_x0000_s1084" style="position:absolute;left:0;text-align:left;z-index:251672064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50191" o:spid="_x0000_s1085" style="position:absolute;left:0;text-align:left;z-index:251671040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" strokecolor="#94b64e"/>
        </w:pict>
      </w:r>
    </w:p>
    <w:p w:rsidR="00400E04" w:rsidRPr="0065758E" w:rsidRDefault="00400E04" w:rsidP="00692DA8">
      <w:pPr>
        <w:jc w:val="center"/>
        <w:rPr>
          <w:noProof/>
          <w:sz w:val="12"/>
          <w:lang w:eastAsia="tr-TR"/>
        </w:rPr>
      </w:pPr>
    </w:p>
    <w:p w:rsidR="00400E04" w:rsidRDefault="00400E04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192" o:spid="_x0000_s1086" style="position:absolute;left:0;text-align:left;z-index:251678208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50194" o:spid="_x0000_s1087" style="position:absolute;left:0;text-align:left;z-index:251677184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" strokecolor="#94b64e"/>
        </w:pict>
      </w:r>
      <w:r>
        <w:rPr>
          <w:noProof/>
          <w:lang w:eastAsia="tr-TR"/>
        </w:rPr>
        <w:pict>
          <v:line id="Düz Bağlayıcı 50195" o:spid="_x0000_s1088" style="position:absolute;left:0;text-align:left;z-index:251676160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KEYzAEAANEDAAAOAAAAZHJzL2Uyb0RvYy54bWysU0uO1DAQ3SNxB8t7OklDo5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50196" o:spid="_x0000_s1089" style="position:absolute;left:0;text-align:left;z-index:251675136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" strokecolor="#4579b8"/>
        </w:pict>
      </w:r>
    </w:p>
    <w:p w:rsidR="00400E04" w:rsidRPr="0065758E" w:rsidRDefault="00400E04" w:rsidP="00692DA8">
      <w:pPr>
        <w:jc w:val="center"/>
        <w:rPr>
          <w:noProof/>
          <w:sz w:val="10"/>
          <w:lang w:eastAsia="tr-TR"/>
        </w:rPr>
      </w:pPr>
    </w:p>
    <w:p w:rsidR="00400E04" w:rsidRDefault="00400E04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197" o:spid="_x0000_s1090" style="position:absolute;left:0;text-align:left;z-index:251682304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" strokecolor="#bc4542"/>
        </w:pict>
      </w:r>
      <w:r>
        <w:rPr>
          <w:noProof/>
          <w:lang w:eastAsia="tr-TR"/>
        </w:rPr>
        <w:pict>
          <v:line id="Düz Bağlayıcı 50198" o:spid="_x0000_s1091" style="position:absolute;left:0;text-align:left;z-index:251681280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" strokecolor="#4579b8"/>
        </w:pict>
      </w:r>
      <w:r>
        <w:rPr>
          <w:noProof/>
          <w:lang w:eastAsia="tr-TR"/>
        </w:rPr>
        <w:pict>
          <v:line id="Düz Bağlayıcı 50199" o:spid="_x0000_s1092" style="position:absolute;left:0;text-align:left;z-index:251680256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50200" o:spid="_x0000_s1093" style="position:absolute;left:0;text-align:left;z-index:251679232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" strokecolor="#40a7c2"/>
        </w:pict>
      </w:r>
    </w:p>
    <w:p w:rsidR="00400E04" w:rsidRPr="0065758E" w:rsidRDefault="00400E04" w:rsidP="00692DA8">
      <w:pPr>
        <w:rPr>
          <w:noProof/>
          <w:sz w:val="10"/>
          <w:lang w:eastAsia="tr-TR"/>
        </w:rPr>
      </w:pPr>
    </w:p>
    <w:p w:rsidR="00400E04" w:rsidRDefault="00400E04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201" o:spid="_x0000_s1094" style="position:absolute;left:0;text-align:left;z-index:251686400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" strokecolor="#f68c36"/>
        </w:pict>
      </w:r>
      <w:r>
        <w:rPr>
          <w:noProof/>
          <w:lang w:eastAsia="tr-TR"/>
        </w:rPr>
        <w:pict>
          <v:line id="Düz Bağlayıcı 50202" o:spid="_x0000_s1095" style="position:absolute;left:0;text-align:left;z-index:251685376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" strokecolor="#40a7c2"/>
        </w:pict>
      </w:r>
      <w:r>
        <w:rPr>
          <w:noProof/>
          <w:lang w:eastAsia="tr-TR"/>
        </w:rPr>
        <w:pict>
          <v:line id="Düz Bağlayıcı 50203" o:spid="_x0000_s1096" style="position:absolute;left:0;text-align:left;z-index:251684352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50204" o:spid="_x0000_s1097" style="position:absolute;left:0;text-align:left;z-index:251683328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" strokecolor="#94b64e"/>
        </w:pict>
      </w:r>
    </w:p>
    <w:p w:rsidR="00400E04" w:rsidRPr="0065758E" w:rsidRDefault="00400E04" w:rsidP="00692DA8">
      <w:pPr>
        <w:jc w:val="center"/>
        <w:rPr>
          <w:noProof/>
          <w:sz w:val="10"/>
          <w:lang w:eastAsia="tr-TR"/>
        </w:rPr>
      </w:pPr>
    </w:p>
    <w:p w:rsidR="00400E04" w:rsidRDefault="00400E04" w:rsidP="00692DA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50205" o:spid="_x0000_s1098" style="position:absolute;left:0;text-align:left;z-index:251690496;visibility:visible" from="80.65pt,23pt" to="394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50206" o:spid="_x0000_s1099" style="position:absolute;left:0;text-align:left;z-index:251689472;visibility:visible" from="80.65pt,15.5pt" to="394.1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" strokecolor="#94b64e"/>
        </w:pict>
      </w:r>
      <w:r>
        <w:rPr>
          <w:noProof/>
          <w:lang w:eastAsia="tr-TR"/>
        </w:rPr>
        <w:pict>
          <v:line id="Düz Bağlayıcı 50207" o:spid="_x0000_s1100" style="position:absolute;left:0;text-align:left;z-index:251688448;visibility:visible" from="80.65pt,8pt" to="394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9216" o:spid="_x0000_s1101" style="position:absolute;left:0;text-align:left;z-index:251687424;visibility:visible" from="80.65pt,-.25pt" to="394.1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" strokecolor="#4579b8"/>
        </w:pict>
      </w:r>
    </w:p>
    <w:p w:rsidR="00400E04" w:rsidRDefault="00400E04">
      <w:hyperlink r:id="rId10" w:history="1">
        <w:r w:rsidRPr="003E610E">
          <w:rPr>
            <w:rStyle w:val="Hyperlink"/>
          </w:rPr>
          <w:t>www.sorubak.com</w:t>
        </w:r>
      </w:hyperlink>
      <w:r>
        <w:t xml:space="preserve"> </w:t>
      </w:r>
    </w:p>
    <w:sectPr w:rsidR="00400E04" w:rsidSect="00895D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pgBorders w:offsetFrom="page">
        <w:top w:val="doubleWave" w:sz="6" w:space="24" w:color="00B0F0"/>
        <w:left w:val="doubleWave" w:sz="6" w:space="24" w:color="00B0F0"/>
        <w:bottom w:val="doubleWave" w:sz="6" w:space="24" w:color="00B0F0"/>
        <w:right w:val="doubleWave" w:sz="6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E04" w:rsidRDefault="00400E04" w:rsidP="005833E2">
      <w:pPr>
        <w:spacing w:after="0" w:line="240" w:lineRule="auto"/>
      </w:pPr>
      <w:r>
        <w:separator/>
      </w:r>
    </w:p>
  </w:endnote>
  <w:endnote w:type="continuationSeparator" w:id="0">
    <w:p w:rsidR="00400E04" w:rsidRDefault="00400E04" w:rsidP="00583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E04" w:rsidRDefault="00400E0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E04" w:rsidRDefault="00400E0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E04" w:rsidRDefault="00400E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E04" w:rsidRDefault="00400E04" w:rsidP="005833E2">
      <w:pPr>
        <w:spacing w:after="0" w:line="240" w:lineRule="auto"/>
      </w:pPr>
      <w:r>
        <w:separator/>
      </w:r>
    </w:p>
  </w:footnote>
  <w:footnote w:type="continuationSeparator" w:id="0">
    <w:p w:rsidR="00400E04" w:rsidRDefault="00400E04" w:rsidP="00583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E04" w:rsidRDefault="00400E04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92279" o:spid="_x0000_s2049" type="#_x0000_t75" style="position:absolute;margin-left:0;margin-top:0;width:453.55pt;height:580.1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E04" w:rsidRDefault="00400E04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92280" o:spid="_x0000_s2050" type="#_x0000_t75" style="position:absolute;margin-left:0;margin-top:0;width:453.55pt;height:580.1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E04" w:rsidRDefault="00400E04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92278" o:spid="_x0000_s2051" type="#_x0000_t75" style="position:absolute;margin-left:0;margin-top:0;width:453.55pt;height:580.1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CC9"/>
    <w:rsid w:val="00017F8C"/>
    <w:rsid w:val="00084A60"/>
    <w:rsid w:val="001744F6"/>
    <w:rsid w:val="001745E8"/>
    <w:rsid w:val="002C3A5E"/>
    <w:rsid w:val="003E610E"/>
    <w:rsid w:val="00400E04"/>
    <w:rsid w:val="00402931"/>
    <w:rsid w:val="00467F08"/>
    <w:rsid w:val="004F7C3F"/>
    <w:rsid w:val="005833E2"/>
    <w:rsid w:val="005B4EE6"/>
    <w:rsid w:val="0065758E"/>
    <w:rsid w:val="006745C5"/>
    <w:rsid w:val="00692DA8"/>
    <w:rsid w:val="00724F5B"/>
    <w:rsid w:val="00765D9F"/>
    <w:rsid w:val="00775593"/>
    <w:rsid w:val="00864ADC"/>
    <w:rsid w:val="00895DE2"/>
    <w:rsid w:val="008D2495"/>
    <w:rsid w:val="00994497"/>
    <w:rsid w:val="009F22CA"/>
    <w:rsid w:val="00AC3CAF"/>
    <w:rsid w:val="00B021CB"/>
    <w:rsid w:val="00C76835"/>
    <w:rsid w:val="00CA6CC9"/>
    <w:rsid w:val="00E350EA"/>
    <w:rsid w:val="00F65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59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A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6C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83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833E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83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833E2"/>
    <w:rPr>
      <w:rFonts w:cs="Times New Roman"/>
    </w:rPr>
  </w:style>
  <w:style w:type="character" w:styleId="Hyperlink">
    <w:name w:val="Hyperlink"/>
    <w:basedOn w:val="DefaultParagraphFont"/>
    <w:uiPriority w:val="99"/>
    <w:rsid w:val="001745E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156</Words>
  <Characters>895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edanur</cp:lastModifiedBy>
  <cp:revision>4</cp:revision>
  <dcterms:created xsi:type="dcterms:W3CDTF">2013-01-28T10:47:00Z</dcterms:created>
  <dcterms:modified xsi:type="dcterms:W3CDTF">2014-02-04T16:05:00Z</dcterms:modified>
  <cp:category>www.sorubak.com</cp:category>
</cp:coreProperties>
</file>