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873" w:rsidRDefault="00D24873" w:rsidP="002C2609">
      <w:pPr>
        <w:shd w:val="clear" w:color="auto" w:fill="F1F1F1"/>
        <w:spacing w:line="240" w:lineRule="auto"/>
        <w:rPr>
          <w:rFonts w:ascii="Arial" w:hAnsi="Arial" w:cs="Arial"/>
          <w:color w:val="222222"/>
          <w:sz w:val="24"/>
          <w:szCs w:val="24"/>
          <w:lang w:eastAsia="tr-TR"/>
        </w:rPr>
      </w:pPr>
    </w:p>
    <w:p w:rsidR="00D24873" w:rsidRPr="002C2609" w:rsidRDefault="00D24873" w:rsidP="002C2609">
      <w:pPr>
        <w:shd w:val="clear" w:color="auto" w:fill="F1F1F1"/>
        <w:spacing w:line="240" w:lineRule="auto"/>
        <w:rPr>
          <w:rFonts w:ascii="Arial" w:hAnsi="Arial" w:cs="Arial"/>
          <w:color w:val="222222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s://encrypted-tbn2.gstatic.com/images?q=tbn:ANd9GcSrl_mEa-8xm-aH4E4D-0GwCwvWYjKXf1o1MRKe5lEEvF0wh6SJ" href="http://www.google.com.tr/url?sa=i&amp;rct=j&amp;q=&amp;esrc=s&amp;source=images&amp;cd=&amp;cad=rja&amp;docid=Er89taLRgykP8M&amp;tbnid=MNpq4s6Q669-BM:&amp;ved=0CAUQjRw&amp;url=http://www.e-etkinlik.com/img-baston-6424.htm&amp;ei=ji2vUsa0BMzasga4goDoAg&amp;bvm=bv.57967247,d.Yms&amp;psig=AFQjCNGKpaf_uLZvPEyZ8k5Ua3pP0JRD2A&amp;ust=13872985601690" style="position:absolute;margin-left:22.65pt;margin-top:-17.85pt;width:98.5pt;height:130.25pt;z-index:251653632;visibility:visible" o:button="t">
            <v:fill o:detectmouseclick="t"/>
            <v:imagedata r:id="rId6" o:title=""/>
          </v:shape>
        </w:pict>
      </w:r>
      <w:r>
        <w:rPr>
          <w:noProof/>
          <w:lang w:eastAsia="tr-TR"/>
        </w:rPr>
        <w:pict>
          <v:shape id="Resim 3" o:spid="_x0000_s1027" type="#_x0000_t75" style="position:absolute;margin-left:172.15pt;margin-top:-30.85pt;width:102pt;height:128.15pt;z-index:251654656;visibility:visible">
            <v:imagedata r:id="rId7" o:title=""/>
          </v:shape>
        </w:pict>
      </w:r>
      <w:r>
        <w:rPr>
          <w:noProof/>
          <w:lang w:eastAsia="tr-TR"/>
        </w:rPr>
        <w:pict>
          <v:shape id="Resim 4" o:spid="_x0000_s1028" type="#_x0000_t75" alt="https://encrypted-tbn1.gstatic.com/images?q=tbn:ANd9GcTdlY0YbZryov_evhyxhoKlGyGOEgodJI0113bzhzuMBq-D3t_L" href="http://www.google.com.tr/url?sa=i&amp;rct=j&amp;q=&amp;esrc=s&amp;source=images&amp;cd=&amp;cad=rja&amp;docid=8fTCJIxjYa_fHM&amp;tbnid=HpA1hNAapNpe1M:&amp;ved=0CAUQjRw&amp;url=http://www.kahramanrulo.com/urun_posatmbiletrulo.asp&amp;ei=UC-vUqzrG47Jswao5IHgDg&amp;psig=AFQjCNH_fVfV9GlOJ0PIKzzvXko1dCK9ug&amp;ust=13872990055569" style="position:absolute;margin-left:338.65pt;margin-top:-30.85pt;width:126.5pt;height:126pt;z-index:251655680;visibility:visible" o:button="t">
            <v:fill o:detectmouseclick="t"/>
            <v:imagedata r:id="rId8" o:title=""/>
          </v:shape>
        </w:pict>
      </w:r>
    </w:p>
    <w:p w:rsidR="00D24873" w:rsidRPr="002C2609" w:rsidRDefault="00D24873" w:rsidP="002C2609">
      <w:pPr>
        <w:shd w:val="clear" w:color="auto" w:fill="F1F1F1"/>
        <w:spacing w:line="240" w:lineRule="auto"/>
        <w:rPr>
          <w:rFonts w:ascii="Arial" w:hAnsi="Arial" w:cs="Arial"/>
          <w:color w:val="222222"/>
          <w:sz w:val="24"/>
          <w:szCs w:val="24"/>
          <w:lang w:eastAsia="tr-TR"/>
        </w:rPr>
      </w:pPr>
    </w:p>
    <w:p w:rsidR="00D24873" w:rsidRDefault="00D24873"/>
    <w:p w:rsidR="00D24873" w:rsidRPr="002C2609" w:rsidRDefault="00D24873" w:rsidP="002C2609">
      <w:pPr>
        <w:tabs>
          <w:tab w:val="left" w:pos="4060"/>
        </w:tabs>
      </w:pPr>
      <w:r>
        <w:t xml:space="preserve">   </w:t>
      </w:r>
      <w:r>
        <w:tab/>
      </w:r>
    </w:p>
    <w:tbl>
      <w:tblPr>
        <w:tblpPr w:leftFromText="141" w:rightFromText="141" w:vertAnchor="text" w:horzAnchor="margin" w:tblpY="371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D24873" w:rsidRPr="00667707" w:rsidTr="00667707">
        <w:trPr>
          <w:trHeight w:val="199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191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207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7913" w:tblpY="371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D24873" w:rsidRPr="00667707" w:rsidTr="00667707">
        <w:trPr>
          <w:trHeight w:val="199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191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207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center" w:tblpY="395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D24873" w:rsidRPr="00667707" w:rsidTr="00667707">
        <w:trPr>
          <w:trHeight w:val="199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191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207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D24873" w:rsidRDefault="00D24873" w:rsidP="002C2609">
      <w:r>
        <w:rPr>
          <w:noProof/>
          <w:lang w:eastAsia="tr-TR"/>
        </w:rPr>
        <w:pict>
          <v:shape id="Resim 12" o:spid="_x0000_s1029" type="#_x0000_t75" style="position:absolute;margin-left:364.65pt;margin-top:78.65pt;width:69.85pt;height:97pt;z-index:251658752;visibility:visible;mso-position-horizontal-relative:text;mso-position-vertical-relative:text">
            <v:imagedata r:id="rId9" o:title=""/>
          </v:shape>
        </w:pict>
      </w:r>
      <w:r>
        <w:rPr>
          <w:noProof/>
          <w:lang w:eastAsia="tr-TR"/>
        </w:rPr>
        <w:pict>
          <v:shape id="Resim 9" o:spid="_x0000_s1030" type="#_x0000_t75" alt="https://encrypted-tbn2.gstatic.com/images?q=tbn:ANd9GcQTdHstBUO5lZGm98dv2ra2L3i8ndUy4-A-iNWyNG1OkTFT8A9u5ZR2qBAQ" href="https://www.google.com.tr/imgres?imgurl&amp;imgrefurl=http://www.okuloncesi.net/diger-duygu-kavramlari/duygularimizla-ilgili-boyama-sayfalari-10815.html&amp;h=0&amp;w=0&amp;sz=1&amp;tbnid=HrG4d9aawfCwrM&amp;tbnh=252&amp;tbnw=200&amp;zoom=1&amp;docid=9lLPLATm-rHGKM&amp;ei=BjCvUuXcDoKRtQba-4HgAg&amp;ved=0CAQQsCUo" style="position:absolute;margin-left:182.65pt;margin-top:69.65pt;width:75.5pt;height:95pt;z-index:251657728;visibility:visible;mso-position-horizontal-relative:text;mso-position-vertical-relative:text" o:button="t">
            <v:fill o:detectmouseclick="t"/>
            <v:imagedata r:id="rId10" o:title=""/>
          </v:shape>
        </w:pict>
      </w:r>
      <w:r>
        <w:rPr>
          <w:noProof/>
          <w:lang w:eastAsia="tr-TR"/>
        </w:rPr>
        <w:pict>
          <v:shape id="Resim 6" o:spid="_x0000_s1031" type="#_x0000_t75" alt="https://encrypted-tbn3.gstatic.com/images?q=tbn:ANd9GcRlp-YCGFvGq5UnRWe0BiBqHe9sdTzvBAZYeGUexXPGHLcoW-uhZQ" href="http://www.google.com.tr/imgres?biw=1024&amp;bih=525&amp;tbm=isch&amp;tbnid=mt7Tiof2zrkBGM:&amp;imgrefurl=http://www.webokur.com/konu/cocuklar-icin-boyama-sayfalari.14610/&amp;docid=toCoK2WehVT_YM&amp;imgurl=http://img685.imageshack.us/img685/1425/boyama3.gif&amp;w=612&amp;h=532&amp;ei=qy-vUrKjGImltAbZv4DgDg&amp;zoom=1&amp;ved=1t:3588,r:51,s:0,i:257&amp;iact=rc&amp;page=4&amp;tbnh=187&amp;tbnw=216&amp;start=43&amp;ndsp=17&amp;tx=132.79998779296875&amp;ty=79.800003051757" style="position:absolute;margin-left:22.65pt;margin-top:78.65pt;width:87.5pt;height:75pt;z-index:251656704;visibility:visible;mso-position-horizontal-relative:text;mso-position-vertical-relative:text" o:button="t">
            <v:fill o:detectmouseclick="t"/>
            <v:imagedata r:id="rId11" o:title=""/>
          </v:shape>
        </w:pict>
      </w:r>
    </w:p>
    <w:p w:rsidR="00D24873" w:rsidRDefault="00D24873" w:rsidP="002C2609"/>
    <w:p w:rsidR="00D24873" w:rsidRPr="002C2609" w:rsidRDefault="00D24873" w:rsidP="002C2609"/>
    <w:p w:rsidR="00D24873" w:rsidRDefault="00D24873" w:rsidP="002C2609"/>
    <w:tbl>
      <w:tblPr>
        <w:tblpPr w:leftFromText="141" w:rightFromText="141" w:vertAnchor="text" w:horzAnchor="margin" w:tblpXSpec="center" w:tblpY="395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D24873" w:rsidRPr="00667707" w:rsidTr="00667707">
        <w:trPr>
          <w:trHeight w:val="199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191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207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379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D24873" w:rsidRPr="00667707" w:rsidTr="00667707">
        <w:trPr>
          <w:trHeight w:val="199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191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207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7973" w:tblpY="399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D24873" w:rsidRPr="00667707" w:rsidTr="00667707">
        <w:trPr>
          <w:trHeight w:val="199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191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207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D24873" w:rsidRDefault="00D24873" w:rsidP="002C2609">
      <w:pPr>
        <w:tabs>
          <w:tab w:val="left" w:pos="1300"/>
        </w:tabs>
      </w:pPr>
      <w:r>
        <w:tab/>
      </w:r>
    </w:p>
    <w:p w:rsidR="00D24873" w:rsidRDefault="00D24873" w:rsidP="00612378">
      <w:r>
        <w:rPr>
          <w:noProof/>
          <w:lang w:eastAsia="tr-TR"/>
        </w:rPr>
        <w:pict>
          <v:shape id="Resim 5" o:spid="_x0000_s1032" type="#_x0000_t75" style="position:absolute;margin-left:12.65pt;margin-top:15pt;width:104.5pt;height:114pt;z-index:251659776;visibility:visible">
            <v:imagedata r:id="rId12" o:title=""/>
          </v:shape>
        </w:pict>
      </w:r>
      <w:r>
        <w:rPr>
          <w:noProof/>
          <w:lang w:eastAsia="tr-TR"/>
        </w:rPr>
        <w:pict>
          <v:shape id="_x0000_s1033" type="#_x0000_t75" style="position:absolute;margin-left:172.65pt;margin-top:11pt;width:93.5pt;height:112pt;z-index:251660800;visibility:visible">
            <v:imagedata r:id="rId13" o:title=""/>
          </v:shape>
        </w:pict>
      </w:r>
      <w:r>
        <w:rPr>
          <w:noProof/>
          <w:lang w:eastAsia="tr-TR"/>
        </w:rPr>
        <w:pict>
          <v:shape id="_x0000_s1034" type="#_x0000_t75" style="position:absolute;margin-left:358.65pt;margin-top:15pt;width:106.5pt;height:108pt;z-index:251661824;visibility:visible">
            <v:imagedata r:id="rId14" o:title=""/>
          </v:shape>
        </w:pict>
      </w:r>
    </w:p>
    <w:p w:rsidR="00D24873" w:rsidRDefault="00D24873" w:rsidP="00612378">
      <w:pPr>
        <w:jc w:val="center"/>
      </w:pPr>
    </w:p>
    <w:p w:rsidR="00D24873" w:rsidRPr="00612378" w:rsidRDefault="00D24873" w:rsidP="00612378"/>
    <w:p w:rsidR="00D24873" w:rsidRPr="00612378" w:rsidRDefault="00D24873" w:rsidP="00612378"/>
    <w:p w:rsidR="00D24873" w:rsidRPr="00612378" w:rsidRDefault="00D24873" w:rsidP="00612378"/>
    <w:tbl>
      <w:tblPr>
        <w:tblpPr w:leftFromText="141" w:rightFromText="141" w:vertAnchor="text" w:horzAnchor="margin" w:tblpY="197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D24873" w:rsidRPr="00667707" w:rsidTr="00667707">
        <w:trPr>
          <w:trHeight w:val="199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191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207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center" w:tblpY="137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D24873" w:rsidRPr="00667707" w:rsidTr="00667707">
        <w:trPr>
          <w:trHeight w:val="199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191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207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8033" w:tblpY="177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0A0"/>
      </w:tblPr>
      <w:tblGrid>
        <w:gridCol w:w="2961"/>
      </w:tblGrid>
      <w:tr w:rsidR="00D24873" w:rsidRPr="00667707" w:rsidTr="00667707">
        <w:trPr>
          <w:trHeight w:val="199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191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24873" w:rsidRPr="00667707" w:rsidTr="00667707">
        <w:trPr>
          <w:trHeight w:val="207"/>
        </w:trPr>
        <w:tc>
          <w:tcPr>
            <w:tcW w:w="2961" w:type="dxa"/>
          </w:tcPr>
          <w:p w:rsidR="00D24873" w:rsidRPr="00667707" w:rsidRDefault="00D24873" w:rsidP="00667707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D24873" w:rsidRDefault="00D24873" w:rsidP="00612378"/>
    <w:p w:rsidR="00D24873" w:rsidRPr="00612378" w:rsidRDefault="00D24873" w:rsidP="00612378">
      <w:pPr>
        <w:tabs>
          <w:tab w:val="left" w:pos="2180"/>
        </w:tabs>
      </w:pPr>
      <w:r>
        <w:tab/>
      </w:r>
    </w:p>
    <w:p w:rsidR="00D24873" w:rsidRDefault="00D24873" w:rsidP="00612378">
      <w:pPr>
        <w:tabs>
          <w:tab w:val="left" w:pos="2180"/>
        </w:tabs>
      </w:pPr>
    </w:p>
    <w:p w:rsidR="00D24873" w:rsidRDefault="00D24873" w:rsidP="00261C9D">
      <w:pPr>
        <w:pStyle w:val="AralkYok"/>
        <w:rPr>
          <w:rFonts w:ascii="Times New Roman" w:hAnsi="Times New Roman"/>
          <w:sz w:val="24"/>
        </w:rPr>
      </w:pPr>
      <w:hyperlink r:id="rId15" w:history="1">
        <w:r>
          <w:rPr>
            <w:rStyle w:val="Hyperlink"/>
            <w:rFonts w:ascii="Times New Roman" w:hAnsi="Times New Roman"/>
            <w:sz w:val="24"/>
          </w:rPr>
          <w:t>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D24873" w:rsidRPr="00612378" w:rsidRDefault="00D24873" w:rsidP="00612378"/>
    <w:p w:rsidR="00D24873" w:rsidRDefault="00D24873" w:rsidP="00612378">
      <w:r>
        <w:t>Mum,un,rulo,tut,umut,nur,torun,mutlu,tulum</w:t>
      </w:r>
    </w:p>
    <w:p w:rsidR="00D24873" w:rsidRPr="00612378" w:rsidRDefault="00D24873" w:rsidP="00612378"/>
    <w:sectPr w:rsidR="00D24873" w:rsidRPr="00612378" w:rsidSect="003F1F67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873" w:rsidRDefault="00D24873" w:rsidP="002C2609">
      <w:pPr>
        <w:spacing w:after="0" w:line="240" w:lineRule="auto"/>
      </w:pPr>
      <w:r>
        <w:separator/>
      </w:r>
    </w:p>
  </w:endnote>
  <w:endnote w:type="continuationSeparator" w:id="0">
    <w:p w:rsidR="00D24873" w:rsidRDefault="00D24873" w:rsidP="002C2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873" w:rsidRDefault="00D24873" w:rsidP="002C2609">
      <w:pPr>
        <w:spacing w:after="0" w:line="240" w:lineRule="auto"/>
      </w:pPr>
      <w:r>
        <w:separator/>
      </w:r>
    </w:p>
  </w:footnote>
  <w:footnote w:type="continuationSeparator" w:id="0">
    <w:p w:rsidR="00D24873" w:rsidRDefault="00D24873" w:rsidP="002C2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873" w:rsidRPr="00457B90" w:rsidRDefault="00D24873">
    <w:pPr>
      <w:pStyle w:val="Header"/>
      <w:rPr>
        <w:sz w:val="32"/>
        <w:szCs w:val="32"/>
      </w:rPr>
    </w:pPr>
    <w:r w:rsidRPr="00457B90">
      <w:rPr>
        <w:sz w:val="32"/>
        <w:szCs w:val="32"/>
      </w:rPr>
      <w:t>HALKALI İLKOKULU 1/A SINIFI U SESİ ÇALIŞMA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2609"/>
    <w:rsid w:val="001E7993"/>
    <w:rsid w:val="00261C9D"/>
    <w:rsid w:val="002C2609"/>
    <w:rsid w:val="003F1F67"/>
    <w:rsid w:val="00455591"/>
    <w:rsid w:val="00457B90"/>
    <w:rsid w:val="005A29EA"/>
    <w:rsid w:val="00612378"/>
    <w:rsid w:val="00652C77"/>
    <w:rsid w:val="00667707"/>
    <w:rsid w:val="00730F99"/>
    <w:rsid w:val="00937B9D"/>
    <w:rsid w:val="00B839AB"/>
    <w:rsid w:val="00D24873"/>
    <w:rsid w:val="00D73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F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2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260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2C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260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C2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2609"/>
    <w:rPr>
      <w:rFonts w:cs="Times New Roman"/>
    </w:rPr>
  </w:style>
  <w:style w:type="table" w:styleId="TableGrid">
    <w:name w:val="Table Grid"/>
    <w:basedOn w:val="TableNormal"/>
    <w:uiPriority w:val="99"/>
    <w:rsid w:val="002C2609"/>
    <w:rPr>
      <w:rFonts w:ascii="Times New Roman" w:hAnsi="Times New Roman"/>
      <w:sz w:val="24"/>
      <w:szCs w:val="4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61C9D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261C9D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23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1796">
                  <w:marLeft w:val="0"/>
                  <w:marRight w:val="0"/>
                  <w:marTop w:val="2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23179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3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3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231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231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231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7231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231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23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1801">
                  <w:marLeft w:val="0"/>
                  <w:marRight w:val="0"/>
                  <w:marTop w:val="2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23178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3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31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23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23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23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7231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231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23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28</Words>
  <Characters>161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2013-12-16T20:07:00Z</cp:lastPrinted>
  <dcterms:created xsi:type="dcterms:W3CDTF">2013-12-16T20:07:00Z</dcterms:created>
  <dcterms:modified xsi:type="dcterms:W3CDTF">2013-12-22T18:46:00Z</dcterms:modified>
  <cp:category>www.sorubak.com</cp:category>
</cp:coreProperties>
</file>