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74" w:rsidRPr="009E2104" w:rsidRDefault="00F42C74">
      <w:pPr>
        <w:rPr>
          <w:rFonts w:ascii="Hand writing Mutlu" w:hAnsi="Hand writing Mutlu"/>
        </w:rPr>
      </w:pPr>
    </w:p>
    <w:p w:rsidR="00F42C74" w:rsidRPr="009E2104" w:rsidRDefault="00F42C74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www.members.dokom.net/m.richhardt/images/Uhr.gif" style="position:absolute;margin-left:384.25pt;margin-top:-48.65pt;width:80.7pt;height:70.8pt;z-index:25162700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27" type="#_x0000_t75" alt="http://media.4teachers.de/images/thumbs/image_thumb.672.png" style="position:absolute;margin-left:264.85pt;margin-top:16.15pt;width:87.3pt;height:75.6pt;z-index:25163008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8" type="#_x0000_t75" alt="https://encrypted-tbn1.gstatic.com/images?q=tbn:ANd9GcT4vkb_N4oBaYPwHTdnmaQEroaxWCJrWCKiCZMwI9Dm4RtcsIGf" style="position:absolute;margin-left:-1.55pt;margin-top:-45.05pt;width:90.3pt;height:90.6pt;z-index:251625984;visibility:visible">
            <v:imagedata r:id="rId8" o:title=""/>
          </v:shape>
        </w:pict>
      </w:r>
      <w:r>
        <w:rPr>
          <w:noProof/>
          <w:lang w:eastAsia="tr-TR"/>
        </w:rPr>
        <w:pict>
          <v:shape id="irc_mi" o:spid="_x0000_s1029" type="#_x0000_t75" alt="http://harf.biz/harf-resimleri/s1.png" style="position:absolute;margin-left:135.55pt;margin-top:-54.05pt;width:183pt;height:95.4pt;z-index:251624960;visibility:visible">
            <v:imagedata r:id="rId9" o:title=""/>
          </v:shape>
        </w:pict>
      </w:r>
    </w:p>
    <w:p w:rsidR="00F42C74" w:rsidRPr="009E2104" w:rsidRDefault="00F42C74" w:rsidP="00E11FAD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_x0000_s1030" type="#_x0000_t75" alt="https://encrypted-tbn1.gstatic.com/images?q=tbn:ANd9GcS-nj3l_VUR5HoWSgJlod8bykT_09LSBXO368mf1M700o4ZDMbx" style="position:absolute;margin-left:397.45pt;margin-top:20.1pt;width:58.5pt;height:57pt;z-index:251629056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31" type="#_x0000_t75" alt="https://encrypted-tbn2.gstatic.com/images?q=tbn:ANd9GcRlHXTTQ1PF6849uFGctVM2kocRrcAkePvgi1xnwjv5iu_9Geb8sA" style="position:absolute;margin-left:80.05pt;margin-top:20.1pt;width:60.3pt;height:53.4pt;z-index:251628032;visibility:visible">
            <v:imagedata r:id="rId11" o:title=""/>
          </v:shape>
        </w:pict>
      </w:r>
    </w:p>
    <w:p w:rsidR="00F42C74" w:rsidRPr="009E2104" w:rsidRDefault="00F42C74" w:rsidP="00E11FAD">
      <w:pPr>
        <w:rPr>
          <w:rFonts w:ascii="Hand writing Mutlu" w:hAnsi="Hand writing Mutlu"/>
        </w:rPr>
      </w:pPr>
    </w:p>
    <w:p w:rsidR="00F42C74" w:rsidRPr="009E2104" w:rsidRDefault="00F42C74" w:rsidP="00E11FAD">
      <w:pPr>
        <w:rPr>
          <w:rFonts w:ascii="Hand writing Mutlu" w:hAnsi="Hand writing Mutlu"/>
        </w:rPr>
      </w:pPr>
    </w:p>
    <w:p w:rsidR="00F42C74" w:rsidRPr="009E2104" w:rsidRDefault="00F42C74" w:rsidP="00E11FAD">
      <w:pPr>
        <w:rPr>
          <w:rFonts w:ascii="Hand writing Mutlu" w:hAnsi="Hand writing Mutlu"/>
        </w:rPr>
      </w:pP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s    s    s    s    s    s     s    s    s    s    s    s    s    s    s    s     s    s    s    s    s       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s    s    s           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s    s            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s   s                 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                  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S    S    S    S    S    S    S       S   S    S    S    S           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S    S    S                            </w:t>
      </w:r>
    </w:p>
    <w:p w:rsidR="00F42C7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S  S            </w:t>
      </w:r>
    </w:p>
    <w:p w:rsidR="00F42C74" w:rsidRPr="009E2104" w:rsidRDefault="00F42C74" w:rsidP="00E11FAD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                          </w:t>
      </w:r>
    </w:p>
    <w:p w:rsidR="00F42C74" w:rsidRPr="009E2104" w:rsidRDefault="00F42C74" w:rsidP="000A799B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                                             </w:t>
      </w:r>
    </w:p>
    <w:p w:rsidR="00F42C74" w:rsidRPr="009E2104" w:rsidRDefault="00F42C74" w:rsidP="000A799B">
      <w:pPr>
        <w:ind w:left="-567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032" style="position:absolute;left:0;text-align:left;margin-left:-3.65pt;margin-top:-49.25pt;width:471.6pt;height:39.6pt;z-index:25163110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0A799B" w:rsidRDefault="00F42C74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0A799B">
                    <w:rPr>
                      <w:rFonts w:ascii="Maviokul.com-Egik-bitisik" w:hAnsi="Maviokul.com-Egik-bitisik"/>
                      <w:sz w:val="40"/>
                      <w:szCs w:val="40"/>
                    </w:rPr>
                    <w:t>1-D Sınıfı Okuma-Yazma Etkinliği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“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S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s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“</w:t>
                  </w:r>
                </w:p>
              </w:txbxContent>
            </v:textbox>
          </v:roundrect>
        </w:pict>
      </w:r>
      <w:r w:rsidRPr="009E2104">
        <w:rPr>
          <w:rFonts w:ascii="Hand writing Mutlu" w:hAnsi="Hand writing Mutlu"/>
          <w:sz w:val="48"/>
          <w:szCs w:val="48"/>
        </w:rPr>
        <w:t xml:space="preserve">   as  es   is   ıs   us  üs   os    ös</w:t>
      </w:r>
    </w:p>
    <w:p w:rsidR="00F42C74" w:rsidRPr="009E2104" w:rsidRDefault="00F42C74" w:rsidP="000A799B">
      <w:pPr>
        <w:ind w:left="-567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  sa   se   si   sı   su   sü   so   sö</w:t>
      </w:r>
    </w:p>
    <w:p w:rsidR="00F42C74" w:rsidRPr="009E2104" w:rsidRDefault="00F42C74" w:rsidP="00BB266A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033" style="position:absolute;margin-left:170.3pt;margin-top:342.45pt;width:106.25pt;height:32.6pt;z-index:251655680" coordorigin="1080,7020" coordsize="10286,704">
            <v:shape id="Freeform 3" o:spid="_x0000_s10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5" style="position:absolute;left:1080;top:7020;width:10286;height:704" coordorigin="1054,7115" coordsize="10286,704">
              <v:group id="Group 5" o:spid="_x0000_s1036" style="position:absolute;left:1080;top:7132;width:10260;height:652" coordorigin="751,4013" coordsize="9707,557">
                <v:rect id="Rectangle 6" o:spid="_x0000_s1037" style="position:absolute;left:751;top:4399;width:9707;height:171;visibility:visible" filled="f" strokecolor="#009dc7" strokeweight=".21847mm">
                  <v:path arrowok="t"/>
                </v:rect>
                <v:rect id="Rectangle 7" o:spid="_x0000_s1038" style="position:absolute;left:751;top:4185;width:9707;height:214;visibility:visible" filled="f" strokecolor="#009dc7" strokeweight=".21847mm">
                  <v:path arrowok="t"/>
                </v:rect>
                <v:rect id="Rectangle 8" o:spid="_x0000_s10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0" style="position:absolute;left:1054;top:7115;width:2293;height:687" coordorigin="1054,7115" coordsize="2293,687">
                <v:shape id="Freeform 10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7" style="position:absolute;left:3162;top:7132;width:2293;height:687" coordorigin="1054,7115" coordsize="2293,687">
                <v:shape id="Freeform 17" o:spid="_x0000_s10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9" style="position:absolute;left:5298;top:7122;width:2293;height:687" coordorigin="1054,7115" coordsize="2293,687">
                <v:shape id="Freeform 29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6" style="position:absolute;left:7390;top:7132;width:2293;height:687" coordorigin="1054,7115" coordsize="2293,687">
                <v:shape id="Freeform 36" o:spid="_x0000_s10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073" style="position:absolute;margin-left:169.85pt;margin-top:277.8pt;width:106.25pt;height:32.6pt;z-index:251656704" coordorigin="1080,7020" coordsize="10286,704">
            <v:shape id="Freeform 3" o:spid="_x0000_s107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5" style="position:absolute;left:1080;top:7020;width:10286;height:704" coordorigin="1054,7115" coordsize="10286,704">
              <v:group id="Group 5" o:spid="_x0000_s1076" style="position:absolute;left:1080;top:7132;width:10260;height:652" coordorigin="751,4013" coordsize="9707,557">
                <v:rect id="Rectangle 6" o:spid="_x0000_s1077" style="position:absolute;left:751;top:4399;width:9707;height:171;visibility:visible" filled="f" strokecolor="#009dc7" strokeweight=".21847mm">
                  <v:path arrowok="t"/>
                </v:rect>
                <v:rect id="Rectangle 7" o:spid="_x0000_s1078" style="position:absolute;left:751;top:4185;width:9707;height:214;visibility:visible" filled="f" strokecolor="#009dc7" strokeweight=".21847mm">
                  <v:path arrowok="t"/>
                </v:rect>
                <v:rect id="Rectangle 8" o:spid="_x0000_s107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0" style="position:absolute;left:1054;top:7115;width:2293;height:687" coordorigin="1054,7115" coordsize="2293,687">
                <v:shape id="Freeform 10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>
                <v:shape id="Freeform 17" o:spid="_x0000_s10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9" style="position:absolute;left:5298;top:7122;width:2293;height:687" coordorigin="1054,7115" coordsize="2293,687">
                <v:shape id="Freeform 29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6" style="position:absolute;left:7390;top:7132;width:2293;height:687" coordorigin="1054,7115" coordsize="2293,687">
                <v:shape id="Freeform 36" o:spid="_x0000_s11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13" style="position:absolute;margin-left:148.4pt;margin-top:212.4pt;width:106.25pt;height:32.6pt;z-index:251654656" coordorigin="1080,7020" coordsize="10286,704">
            <v:shape id="Freeform 3" o:spid="_x0000_s11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5" style="position:absolute;left:1080;top:7020;width:10286;height:704" coordorigin="1054,7115" coordsize="10286,704">
              <v:group id="Group 5" o:spid="_x0000_s1116" style="position:absolute;left:1080;top:7132;width:10260;height:652" coordorigin="751,4013" coordsize="9707,557">
                <v:rect id="Rectangle 6" o:spid="_x0000_s1117" style="position:absolute;left:751;top:4399;width:9707;height:171;visibility:visible" filled="f" strokecolor="#009dc7" strokeweight=".21847mm">
                  <v:path arrowok="t"/>
                </v:rect>
                <v:rect id="Rectangle 7" o:spid="_x0000_s1118" style="position:absolute;left:751;top:4185;width:9707;height:214;visibility:visible" filled="f" strokecolor="#009dc7" strokeweight=".21847mm">
                  <v:path arrowok="t"/>
                </v:rect>
                <v:rect id="Rectangle 8" o:spid="_x0000_s11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0" style="position:absolute;left:1054;top:7115;width:2293;height:687" coordorigin="1054,7115" coordsize="2293,687">
                <v:shape id="Freeform 10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>
                <v:shape id="Freeform 17" o:spid="_x0000_s11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9" style="position:absolute;left:5298;top:7122;width:2293;height:687" coordorigin="1054,7115" coordsize="2293,687">
                <v:shape id="Freeform 29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6" style="position:absolute;left:7390;top:7132;width:2293;height:687" coordorigin="1054,7115" coordsize="2293,687">
                <v:shape id="Freeform 36" o:spid="_x0000_s11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53" style="position:absolute;margin-left:144.75pt;margin-top:149pt;width:106.25pt;height:32.6pt;z-index:251653632" coordorigin="1080,7020" coordsize="10286,704">
            <v:shape id="Freeform 3" o:spid="_x0000_s115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5" style="position:absolute;left:1080;top:7020;width:10286;height:704" coordorigin="1054,7115" coordsize="10286,704">
              <v:group id="Group 5" o:spid="_x0000_s1156" style="position:absolute;left:1080;top:7132;width:10260;height:652" coordorigin="751,4013" coordsize="9707,557">
                <v:rect id="Rectangle 6" o:spid="_x0000_s1157" style="position:absolute;left:751;top:4399;width:9707;height:171;visibility:visible" filled="f" strokecolor="#009dc7" strokeweight=".21847mm">
                  <v:path arrowok="t"/>
                </v:rect>
                <v:rect id="Rectangle 7" o:spid="_x0000_s1158" style="position:absolute;left:751;top:4185;width:9707;height:214;visibility:visible" filled="f" strokecolor="#009dc7" strokeweight=".21847mm">
                  <v:path arrowok="t"/>
                </v:rect>
                <v:rect id="Rectangle 8" o:spid="_x0000_s115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0" style="position:absolute;left:1054;top:7115;width:2293;height:687" coordorigin="1054,7115" coordsize="2293,687">
                <v:shape id="Freeform 10" o:spid="_x0000_s1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>
                <v:shape id="Freeform 17" o:spid="_x0000_s11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9" style="position:absolute;left:5298;top:7122;width:2293;height:687" coordorigin="1054,7115" coordsize="2293,687">
                <v:shape id="Freeform 29" o:spid="_x0000_s1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6" style="position:absolute;left:7390;top:7132;width:2293;height:687" coordorigin="1054,7115" coordsize="2293,687">
                <v:shape id="Freeform 36" o:spid="_x0000_s11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93" style="position:absolute;margin-left:146.15pt;margin-top:79pt;width:106.25pt;height:32.6pt;z-index:251652608" coordorigin="1080,7020" coordsize="10286,704">
            <v:shape id="Freeform 3" o:spid="_x0000_s119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5" style="position:absolute;left:1080;top:7020;width:10286;height:704" coordorigin="1054,7115" coordsize="10286,704">
              <v:group id="Group 5" o:spid="_x0000_s1196" style="position:absolute;left:1080;top:7132;width:10260;height:652" coordorigin="751,4013" coordsize="9707,557">
                <v:rect id="Rectangle 6" o:spid="_x0000_s1197" style="position:absolute;left:751;top:4399;width:9707;height:171;visibility:visible" filled="f" strokecolor="#009dc7" strokeweight=".21847mm">
                  <v:path arrowok="t"/>
                </v:rect>
                <v:rect id="Rectangle 7" o:spid="_x0000_s1198" style="position:absolute;left:751;top:4185;width:9707;height:214;visibility:visible" filled="f" strokecolor="#009dc7" strokeweight=".21847mm">
                  <v:path arrowok="t"/>
                </v:rect>
                <v:rect id="Rectangle 8" o:spid="_x0000_s119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0" style="position:absolute;left:1054;top:7115;width:2293;height:687" coordorigin="1054,7115" coordsize="2293,687">
                <v:shape id="Freeform 10" o:spid="_x0000_s1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>
                <v:shape id="Freeform 17" o:spid="_x0000_s12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9" style="position:absolute;left:5298;top:7122;width:2293;height:687" coordorigin="1054,7115" coordsize="2293,687">
                <v:shape id="Freeform 29" o:spid="_x0000_s1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6" style="position:absolute;left:7390;top:7132;width:2293;height:687" coordorigin="1054,7115" coordsize="2293,687">
                <v:shape id="Freeform 36" o:spid="_x0000_s12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33" style="position:absolute;margin-left:146.15pt;margin-top:6.4pt;width:106.25pt;height:32.6pt;z-index:251651584" coordorigin="1080,7020" coordsize="10286,704">
            <v:shape id="Freeform 3" o:spid="_x0000_s123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5" style="position:absolute;left:1080;top:7020;width:10286;height:704" coordorigin="1054,7115" coordsize="10286,704">
              <v:group id="Group 5" o:spid="_x0000_s1236" style="position:absolute;left:1080;top:7132;width:10260;height:652" coordorigin="751,4013" coordsize="9707,557">
                <v:rect id="Rectangle 6" o:spid="_x0000_s1237" style="position:absolute;left:751;top:4399;width:9707;height:171;visibility:visible" filled="f" strokecolor="#009dc7" strokeweight=".21847mm">
                  <v:path arrowok="t"/>
                </v:rect>
                <v:rect id="Rectangle 7" o:spid="_x0000_s1238" style="position:absolute;left:751;top:4185;width:9707;height:214;visibility:visible" filled="f" strokecolor="#009dc7" strokeweight=".21847mm">
                  <v:path arrowok="t"/>
                </v:rect>
                <v:rect id="Rectangle 8" o:spid="_x0000_s123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0" style="position:absolute;left:1054;top:7115;width:2293;height:687" coordorigin="1054,7115" coordsize="2293,687">
                <v:shape id="Freeform 10" o:spid="_x0000_s12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>
                <v:shape id="Freeform 17" o:spid="_x0000_s12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9" style="position:absolute;left:5298;top:7122;width:2293;height:687" coordorigin="1054,7115" coordsize="2293,687">
                <v:shape id="Freeform 29" o:spid="_x0000_s12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6" style="position:absolute;left:7390;top:7132;width:2293;height:687" coordorigin="1054,7115" coordsize="2293,687">
                <v:shape id="Freeform 36" o:spid="_x0000_s12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73" type="#_x0000_t13" style="position:absolute;margin-left:124.75pt;margin-top:354pt;width:36.6pt;height:13.8pt;z-index:251650560" strokeweight="2.5pt">
            <v:shadow color="#868686"/>
          </v:shape>
        </w:pict>
      </w:r>
      <w:r>
        <w:rPr>
          <w:noProof/>
          <w:lang w:eastAsia="tr-TR"/>
        </w:rPr>
        <w:pict>
          <v:shape id="_x0000_s1274" type="#_x0000_t13" style="position:absolute;margin-left:117.55pt;margin-top:291.6pt;width:36.6pt;height:13.8pt;z-index:251649536" strokeweight="2.5pt">
            <v:shadow color="#868686"/>
          </v:shape>
        </w:pict>
      </w:r>
      <w:r>
        <w:rPr>
          <w:noProof/>
          <w:lang w:eastAsia="tr-TR"/>
        </w:rPr>
        <w:pict>
          <v:shape id="_x0000_s1275" type="#_x0000_t13" style="position:absolute;margin-left:97.75pt;margin-top:227.4pt;width:36.6pt;height:13.8pt;z-index:251648512" strokeweight="2.5pt">
            <v:shadow color="#868686"/>
          </v:shape>
        </w:pict>
      </w:r>
      <w:r>
        <w:rPr>
          <w:noProof/>
          <w:lang w:eastAsia="tr-TR"/>
        </w:rPr>
        <w:pict>
          <v:shape id="_x0000_s1276" type="#_x0000_t13" style="position:absolute;margin-left:97.75pt;margin-top:163.8pt;width:36.6pt;height:13.8pt;z-index:251647488" strokeweight="2.5pt">
            <v:shadow color="#868686"/>
          </v:shape>
        </w:pict>
      </w:r>
      <w:r>
        <w:rPr>
          <w:noProof/>
          <w:lang w:eastAsia="tr-TR"/>
        </w:rPr>
        <w:pict>
          <v:shape id="_x0000_s1277" type="#_x0000_t13" style="position:absolute;margin-left:94.15pt;margin-top:15.6pt;width:36.6pt;height:13.8pt;z-index:251645440" strokeweight="2.5pt">
            <v:shadow color="#868686"/>
          </v:shape>
        </w:pict>
      </w:r>
      <w:r>
        <w:rPr>
          <w:noProof/>
          <w:lang w:eastAsia="tr-TR"/>
        </w:rPr>
        <w:pict>
          <v:shape id="_x0000_s1278" type="#_x0000_t13" style="position:absolute;margin-left:94.15pt;margin-top:87pt;width:36.6pt;height:13.8pt;z-index:251646464" strokeweight="2.5pt">
            <v:shadow color="#868686"/>
          </v:shape>
        </w:pict>
      </w:r>
      <w:r>
        <w:rPr>
          <w:noProof/>
          <w:lang w:eastAsia="tr-TR"/>
        </w:rPr>
        <w:pict>
          <v:roundrect id="_x0000_s1279" style="position:absolute;margin-left:59.35pt;margin-top:339pt;width:65.4pt;height:42pt;z-index:251644416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79">
              <w:txbxContent>
                <w:p w:rsidR="00F42C74" w:rsidRPr="000A799B" w:rsidRDefault="00F42C74" w:rsidP="00BB266A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0" style="position:absolute;margin-left:9.55pt;margin-top:339pt;width:49.8pt;height:42pt;z-index:251643392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0">
              <w:txbxContent>
                <w:p w:rsidR="00F42C74" w:rsidRPr="000A799B" w:rsidRDefault="00F42C74" w:rsidP="00BB266A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Os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1" style="position:absolute;margin-left:52.15pt;margin-top:277.8pt;width:65.4pt;height:42pt;z-index:251642368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1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2" style="position:absolute;margin-left:6.55pt;margin-top:277.8pt;width:45.6pt;height:42pt;z-index:251641344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2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ıs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3" style="position:absolute;margin-left:52.15pt;margin-top:212.4pt;width:45.6pt;height:42pt;z-index:251638272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3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4" style="position:absolute;margin-left:6.55pt;margin-top:212.4pt;width:45.6pt;height:42pt;z-index:251637248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4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is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5" style="position:absolute;margin-left:6.55pt;margin-top:2in;width:45.6pt;height:42pt;z-index:251639296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5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us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6" style="position:absolute;margin-left:52.15pt;margin-top:2in;width:45.6pt;height:42pt;z-index:251640320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6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7" style="position:absolute;margin-left:2.95pt;margin-top:69.6pt;width:45.6pt;height:42pt;z-index:251635200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7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es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8" style="position:absolute;margin-left:48.55pt;margin-top:69.6pt;width:45.6pt;height:42pt;z-index:251636224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8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ki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89" style="position:absolute;margin-left:2.95pt;margin-top:0;width:45.6pt;height:42pt;z-index:251633152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89">
              <w:txbxContent>
                <w:p w:rsidR="00F42C74" w:rsidRPr="000A799B" w:rsidRDefault="00F42C74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 w:rsidRPr="000A799B">
                    <w:rPr>
                      <w:rFonts w:ascii="Maviokul.com-Egik-bitisik" w:hAnsi="Maviokul.com-Egik-bitisik"/>
                      <w:sz w:val="44"/>
                      <w:szCs w:val="44"/>
                    </w:rPr>
                    <w:t>as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90" style="position:absolute;margin-left:48.55pt;margin-top:0;width:45.6pt;height:42pt;z-index:251634176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290">
              <w:txbxContent>
                <w:p w:rsidR="00F42C74" w:rsidRPr="000A799B" w:rsidRDefault="00F42C74" w:rsidP="000A799B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kı</w:t>
                  </w:r>
                </w:p>
              </w:txbxContent>
            </v:textbox>
          </v:roundrect>
        </w:pict>
      </w:r>
      <w:r w:rsidRPr="009E2104">
        <w:rPr>
          <w:rFonts w:ascii="Hand writing Mutlu" w:hAnsi="Hand writing Mutlu"/>
          <w:sz w:val="48"/>
          <w:szCs w:val="48"/>
        </w:rPr>
        <w:tab/>
      </w:r>
    </w:p>
    <w:p w:rsidR="00F42C74" w:rsidRPr="009E2104" w:rsidRDefault="00F42C74" w:rsidP="00BB266A">
      <w:pPr>
        <w:tabs>
          <w:tab w:val="left" w:pos="6240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291" type="#_x0000_t75" alt="https://encrypted-tbn3.gstatic.com/images?q=tbn:ANd9GcTNY_FZWC4bLw5nmlmRlT1E4TaK-GNpWN4NKwIsteeO_2B2vLab9A" style="position:absolute;margin-left:289.45pt;margin-top:32.7pt;width:200.1pt;height:325.8pt;z-index:251632128;visibility:visible">
            <v:imagedata r:id="rId12" o:title=""/>
          </v:shape>
        </w:pict>
      </w:r>
    </w:p>
    <w:p w:rsidR="00F42C74" w:rsidRPr="009E2104" w:rsidRDefault="00F42C74" w:rsidP="00BB266A">
      <w:pPr>
        <w:tabs>
          <w:tab w:val="left" w:pos="6240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BB266A">
      <w:pPr>
        <w:tabs>
          <w:tab w:val="left" w:pos="6240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BB266A">
      <w:pPr>
        <w:tabs>
          <w:tab w:val="left" w:pos="6240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BB266A">
      <w:pPr>
        <w:tabs>
          <w:tab w:val="left" w:pos="6240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BB266A">
      <w:pPr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BB266A">
      <w:pPr>
        <w:rPr>
          <w:rFonts w:ascii="Hand writing Mutlu" w:hAnsi="Hand writing Mutlu"/>
          <w:sz w:val="36"/>
          <w:szCs w:val="36"/>
        </w:rPr>
      </w:pPr>
    </w:p>
    <w:p w:rsidR="00F42C74" w:rsidRPr="009E2104" w:rsidRDefault="00F42C74" w:rsidP="00BB266A">
      <w:pPr>
        <w:rPr>
          <w:rFonts w:ascii="Hand writing Mutlu" w:hAnsi="Hand writing Mutlu"/>
          <w:sz w:val="36"/>
          <w:szCs w:val="36"/>
        </w:rPr>
      </w:pPr>
      <w:r w:rsidRPr="009E2104">
        <w:rPr>
          <w:rFonts w:ascii="Hand writing Mutlu" w:hAnsi="Hand writing Mutlu"/>
          <w:sz w:val="36"/>
          <w:szCs w:val="36"/>
        </w:rPr>
        <w:t>Aşağıdaki Cümleleri Okuyalım.</w:t>
      </w:r>
    </w:p>
    <w:p w:rsidR="00F42C74" w:rsidRPr="009E2104" w:rsidRDefault="00F42C74" w:rsidP="00BB266A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Aslı eski askıyı at.</w:t>
      </w:r>
    </w:p>
    <w:p w:rsidR="00F42C74" w:rsidRPr="009E2104" w:rsidRDefault="00F42C74" w:rsidP="00BB266A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Yeni askı iste.</w:t>
      </w:r>
    </w:p>
    <w:p w:rsidR="00F42C74" w:rsidRPr="009E2104" w:rsidRDefault="00F42C74" w:rsidP="00BB266A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Eteklerini as , montunu as.</w:t>
      </w:r>
    </w:p>
    <w:p w:rsidR="00F42C74" w:rsidRPr="009E2104" w:rsidRDefault="00F42C74" w:rsidP="00BB266A">
      <w:pPr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Uslu uslu otur.</w:t>
      </w:r>
    </w:p>
    <w:p w:rsidR="00F42C74" w:rsidRPr="009E2104" w:rsidRDefault="00F42C74" w:rsidP="00BB266A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292" style="position:absolute;margin-left:16.75pt;margin-top:7.15pt;width:46.8pt;height:37.8pt;z-index:25166182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791754" w:rsidRDefault="00F42C74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791754">
                    <w:rPr>
                      <w:rFonts w:ascii="Maviokul.com-Egik-bitisik" w:hAnsi="Maviokul.com-Egik-bitisik"/>
                      <w:sz w:val="40"/>
                      <w:szCs w:val="40"/>
                    </w:rPr>
                    <w:t>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293" type="#_x0000_t75" alt="https://encrypted-tbn0.gstatic.com/images?q=tbn:ANd9GcQv8RgJM3zSYI-c0YqP7aHl3L9RKX19zmYeaNHClvkmDWYtQLFF_g" style="position:absolute;margin-left:111.85pt;margin-top:8.35pt;width:170.1pt;height:76.8pt;z-index:251658752;visibility:visible">
            <v:imagedata r:id="rId13" o:title=""/>
          </v:shape>
        </w:pict>
      </w:r>
      <w:r>
        <w:rPr>
          <w:noProof/>
          <w:lang w:eastAsia="tr-TR"/>
        </w:rPr>
        <w:pict>
          <v:roundrect id="_x0000_s1294" style="position:absolute;margin-left:-.05pt;margin-top:-51.05pt;width:471.6pt;height:39.6pt;z-index:251657728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9E1990" w:rsidRDefault="00F42C74" w:rsidP="00070C1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E1990">
                    <w:rPr>
                      <w:rFonts w:ascii="Comic Sans MS" w:hAnsi="Comic Sans MS"/>
                      <w:sz w:val="28"/>
                      <w:szCs w:val="28"/>
                    </w:rPr>
                    <w:t>Aşağıdaki metni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3 kez okuyunuz.Deftere yazınız.Soruları yanıtlayınız.</w:t>
                  </w:r>
                </w:p>
              </w:txbxContent>
            </v:textbox>
          </v:roundrect>
        </w:pic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295" style="position:absolute;margin-left:278.95pt;margin-top:8.05pt;width:46.8pt;height:37.8pt;z-index:251662848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791754" w:rsidRDefault="00F42C74" w:rsidP="00791754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791754">
                    <w:rPr>
                      <w:rFonts w:ascii="Maviokul.com-Egik-bitisik" w:hAnsi="Maviokul.com-Egik-bitisik"/>
                      <w:sz w:val="40"/>
                      <w:szCs w:val="40"/>
                    </w:rPr>
                    <w:t>s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96" style="position:absolute;margin-left:67.75pt;margin-top:4.45pt;width:46.8pt;height:37.8pt;z-index:251663872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791754" w:rsidRDefault="00F42C74" w:rsidP="00791754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791754">
                    <w:rPr>
                      <w:rFonts w:ascii="Maviokul.com-Egik-bitisik" w:hAnsi="Maviokul.com-Egik-bitisik"/>
                      <w:sz w:val="40"/>
                      <w:szCs w:val="40"/>
                    </w:rPr>
                    <w:t>s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i</w:t>
                  </w:r>
                </w:p>
              </w:txbxContent>
            </v:textbox>
          </v:roundrect>
        </w:pict>
      </w:r>
      <w:r w:rsidRPr="009E2104">
        <w:rPr>
          <w:rFonts w:ascii="Hand writing Mutlu" w:hAnsi="Hand writing Mutlu"/>
          <w:sz w:val="48"/>
          <w:szCs w:val="48"/>
        </w:rPr>
        <w:t xml:space="preserve">  </w: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 Samet yeni saat alıyor.Onu salona asıyor.Musluk tamir ediyor. Yeni resimleri asıyor.Selin sarı yastıkları makasla kesiyor.Aysel </w:t>
      </w:r>
      <w:r w:rsidRPr="009E2104">
        <w:rPr>
          <w:rFonts w:ascii="Times New Roman" w:hAnsi="Times New Roman"/>
          <w:sz w:val="48"/>
          <w:szCs w:val="48"/>
        </w:rPr>
        <w:t>‘</w:t>
      </w:r>
      <w:r w:rsidRPr="009E2104">
        <w:rPr>
          <w:rFonts w:ascii="Hand writing Mutlu" w:hAnsi="Hand writing Mutlu"/>
          <w:sz w:val="48"/>
          <w:szCs w:val="48"/>
        </w:rPr>
        <w:t>in sarı kolyesini  asıyor.Sinem</w:t>
      </w:r>
      <w:r w:rsidRPr="009E2104">
        <w:rPr>
          <w:rFonts w:ascii="Times New Roman" w:hAnsi="Times New Roman"/>
          <w:sz w:val="48"/>
          <w:szCs w:val="48"/>
        </w:rPr>
        <w:t>’</w:t>
      </w:r>
      <w:r w:rsidRPr="009E2104">
        <w:rPr>
          <w:rFonts w:ascii="Hand writing Mutlu" w:hAnsi="Hand writing Mutlu"/>
          <w:sz w:val="48"/>
          <w:szCs w:val="48"/>
        </w:rPr>
        <w:t xml:space="preserve">in elma kasalarını </w: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yeniliyor.Aysel </w:t>
      </w:r>
      <w:r w:rsidRPr="009E2104">
        <w:rPr>
          <w:rFonts w:ascii="Times New Roman" w:hAnsi="Times New Roman"/>
          <w:sz w:val="48"/>
          <w:szCs w:val="48"/>
        </w:rPr>
        <w:t>’</w:t>
      </w:r>
      <w:r w:rsidRPr="009E2104">
        <w:rPr>
          <w:rFonts w:ascii="Hand writing Mutlu" w:hAnsi="Hand writing Mutlu"/>
          <w:sz w:val="48"/>
          <w:szCs w:val="48"/>
        </w:rPr>
        <w:t>e selam yolluyor.Samet masaya salatayı koyuyor.Yemekte simit yeniliyor.İsteyen ayran ile kola alıyor.Samet,Selin,Sinem mutlu oluyorlar.</w: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1.Samet </w:t>
      </w:r>
      <w:r w:rsidRPr="009E2104">
        <w:rPr>
          <w:rFonts w:ascii="Times New Roman" w:hAnsi="Times New Roman"/>
          <w:sz w:val="48"/>
          <w:szCs w:val="48"/>
        </w:rPr>
        <w:t>‘</w:t>
      </w:r>
      <w:r w:rsidRPr="009E2104">
        <w:rPr>
          <w:rFonts w:ascii="Hand writing Mutlu" w:hAnsi="Hand writing Mutlu"/>
          <w:sz w:val="48"/>
          <w:szCs w:val="48"/>
        </w:rPr>
        <w:t>in yaptığı işlerden iki tanesini yazınız.</w: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2.Selin</w:t>
      </w:r>
      <w:r w:rsidRPr="009E2104">
        <w:rPr>
          <w:rFonts w:ascii="Times New Roman" w:hAnsi="Times New Roman"/>
          <w:sz w:val="48"/>
          <w:szCs w:val="48"/>
        </w:rPr>
        <w:t>’</w:t>
      </w:r>
      <w:r w:rsidRPr="009E2104">
        <w:rPr>
          <w:rFonts w:ascii="Hand writing Mutlu" w:hAnsi="Hand writing Mutlu"/>
          <w:sz w:val="48"/>
          <w:szCs w:val="48"/>
        </w:rPr>
        <w:t>in yaptığı işlerden iki tanesini yazınız.</w:t>
      </w:r>
    </w:p>
    <w:p w:rsidR="00F42C74" w:rsidRPr="009E2104" w:rsidRDefault="00F42C74" w:rsidP="00572B84">
      <w:pPr>
        <w:spacing w:after="0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297" style="position:absolute;margin-left:321.55pt;margin-top:21.8pt;width:150pt;height:27.6pt;z-index:2516597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42C74" w:rsidRDefault="00F42C74">
                  <w:r>
                    <w:t>Hanife İRİ 1-D Sınıf Öğrt.</w:t>
                  </w:r>
                </w:p>
              </w:txbxContent>
            </v:textbox>
          </v:roundrect>
        </w:pic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298" style="position:absolute;margin-left:137.45pt;margin-top:-47.45pt;width:161.5pt;height:39.6pt;z-index:25166080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9E1990" w:rsidRDefault="00F42C74" w:rsidP="0057491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Okuyalım-Yazalım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299" style="position:absolute;margin-left:314.15pt;margin-top:49.35pt;width:106.25pt;height:32.6pt;z-index:251666944" coordorigin="1080,7020" coordsize="10286,704">
            <v:shape id="Freeform 3" o:spid="_x0000_s13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1" style="position:absolute;left:1080;top:7020;width:10286;height:704" coordorigin="1054,7115" coordsize="10286,704">
              <v:group id="Group 5" o:spid="_x0000_s1302" style="position:absolute;left:1080;top:7132;width:10260;height:652" coordorigin="751,4013" coordsize="9707,557">
                <v:rect id="Rectangle 6" o:spid="_x0000_s1303" style="position:absolute;left:751;top:4399;width:9707;height:171;visibility:visible" filled="f" strokecolor="#009dc7" strokeweight=".21847mm">
                  <v:path arrowok="t"/>
                </v:rect>
                <v:rect id="Rectangle 7" o:spid="_x0000_s1304" style="position:absolute;left:751;top:4185;width:9707;height:214;visibility:visible" filled="f" strokecolor="#009dc7" strokeweight=".21847mm">
                  <v:path arrowok="t"/>
                </v:rect>
                <v:rect id="Rectangle 8" o:spid="_x0000_s13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06" style="position:absolute;left:1054;top:7115;width:2293;height:687" coordorigin="1054,7115" coordsize="2293,687">
                <v:shape id="Freeform 10" o:spid="_x0000_s13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13" style="position:absolute;left:3162;top:7132;width:2293;height:687" coordorigin="1054,7115" coordsize="2293,687">
                <v:shape id="Freeform 17" o:spid="_x0000_s13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25" style="position:absolute;left:5298;top:7122;width:2293;height:687" coordorigin="1054,7115" coordsize="2293,687">
                <v:shape id="Freeform 29" o:spid="_x0000_s13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2" style="position:absolute;left:7390;top:7132;width:2293;height:687" coordorigin="1054,7115" coordsize="2293,687">
                <v:shape id="Freeform 36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39" style="position:absolute;margin-left:166.2pt;margin-top:51.75pt;width:106.25pt;height:32.6pt;z-index:251665920" coordorigin="1080,7020" coordsize="10286,704">
            <v:shape id="Freeform 3" o:spid="_x0000_s13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1" style="position:absolute;left:1080;top:7020;width:10286;height:704" coordorigin="1054,7115" coordsize="10286,704">
              <v:group id="Group 5" o:spid="_x0000_s1342" style="position:absolute;left:1080;top:7132;width:10260;height:652" coordorigin="751,4013" coordsize="9707,557">
                <v:rect id="Rectangle 6" o:spid="_x0000_s1343" style="position:absolute;left:751;top:4399;width:9707;height:171;visibility:visible" filled="f" strokecolor="#009dc7" strokeweight=".21847mm">
                  <v:path arrowok="t"/>
                </v:rect>
                <v:rect id="Rectangle 7" o:spid="_x0000_s1344" style="position:absolute;left:751;top:4185;width:9707;height:214;visibility:visible" filled="f" strokecolor="#009dc7" strokeweight=".21847mm">
                  <v:path arrowok="t"/>
                </v:rect>
                <v:rect id="Rectangle 8" o:spid="_x0000_s13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46" style="position:absolute;left:1054;top:7115;width:2293;height:687" coordorigin="1054,7115" coordsize="2293,687">
                <v:shape id="Freeform 10" o:spid="_x0000_s13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53" style="position:absolute;left:3162;top:7132;width:2293;height:687" coordorigin="1054,7115" coordsize="2293,687">
                <v:shape id="Freeform 17" o:spid="_x0000_s13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5" style="position:absolute;left:5298;top:7122;width:2293;height:687" coordorigin="1054,7115" coordsize="2293,687">
                <v:shape id="Freeform 29" o:spid="_x0000_s13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2" style="position:absolute;left:7390;top:7132;width:2293;height:687" coordorigin="1054,7115" coordsize="2293,687">
                <v:shape id="Freeform 36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79" style="position:absolute;margin-left:5.65pt;margin-top:50.95pt;width:106.25pt;height:32.6pt;z-index:251664896" coordorigin="1080,7020" coordsize="10286,704">
            <v:shape id="Freeform 3" o:spid="_x0000_s13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1" style="position:absolute;left:1080;top:7020;width:10286;height:704" coordorigin="1054,7115" coordsize="10286,704">
              <v:group id="Group 5" o:spid="_x0000_s1382" style="position:absolute;left:1080;top:7132;width:10260;height:652" coordorigin="751,4013" coordsize="9707,557">
                <v:rect id="Rectangle 6" o:spid="_x0000_s1383" style="position:absolute;left:751;top:4399;width:9707;height:171;visibility:visible" filled="f" strokecolor="#009dc7" strokeweight=".21847mm">
                  <v:path arrowok="t"/>
                </v:rect>
                <v:rect id="Rectangle 7" o:spid="_x0000_s1384" style="position:absolute;left:751;top:4185;width:9707;height:214;visibility:visible" filled="f" strokecolor="#009dc7" strokeweight=".21847mm">
                  <v:path arrowok="t"/>
                </v:rect>
                <v:rect id="Rectangle 8" o:spid="_x0000_s13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86" style="position:absolute;left:1054;top:7115;width:2293;height:687" coordorigin="1054,7115" coordsize="2293,687">
                <v:shape id="Freeform 10" o:spid="_x0000_s13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3" style="position:absolute;left:3162;top:7132;width:2293;height:687" coordorigin="1054,7115" coordsize="2293,687">
                <v:shape id="Freeform 17" o:spid="_x0000_s13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5" style="position:absolute;left:5298;top:7122;width:2293;height:687" coordorigin="1054,7115" coordsize="2293,687">
                <v:shape id="Freeform 29" o:spid="_x0000_s14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2" style="position:absolute;left:7390;top:7132;width:2293;height:687" coordorigin="1054,7115" coordsize="2293,687">
                <v:shape id="Freeform 36" o:spid="_x0000_s14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Sa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met     Sel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ma     Si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nem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419" style="position:absolute;margin-left:314.15pt;margin-top:46.05pt;width:106.25pt;height:32.6pt;z-index:251670016" coordorigin="1080,7020" coordsize="10286,704">
            <v:shape id="Freeform 3" o:spid="_x0000_s14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1" style="position:absolute;left:1080;top:7020;width:10286;height:704" coordorigin="1054,7115" coordsize="10286,704">
              <v:group id="Group 5" o:spid="_x0000_s1422" style="position:absolute;left:1080;top:7132;width:10260;height:652" coordorigin="751,4013" coordsize="9707,557">
                <v:rect id="Rectangle 6" o:spid="_x0000_s1423" style="position:absolute;left:751;top:4399;width:9707;height:171;visibility:visible" filled="f" strokecolor="#009dc7" strokeweight=".21847mm">
                  <v:path arrowok="t"/>
                </v:rect>
                <v:rect id="Rectangle 7" o:spid="_x0000_s1424" style="position:absolute;left:751;top:4185;width:9707;height:214;visibility:visible" filled="f" strokecolor="#009dc7" strokeweight=".21847mm">
                  <v:path arrowok="t"/>
                </v:rect>
                <v:rect id="Rectangle 8" o:spid="_x0000_s14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26" style="position:absolute;left:1054;top:7115;width:2293;height:687" coordorigin="1054,7115" coordsize="2293,687">
                <v:shape id="Freeform 10" o:spid="_x0000_s14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3" style="position:absolute;left:3162;top:7132;width:2293;height:687" coordorigin="1054,7115" coordsize="2293,687">
                <v:shape id="Freeform 17" o:spid="_x0000_s14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5" style="position:absolute;left:5298;top:7122;width:2293;height:687" coordorigin="1054,7115" coordsize="2293,687">
                <v:shape id="Freeform 29" o:spid="_x0000_s14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2" style="position:absolute;left:7390;top:7132;width:2293;height:687" coordorigin="1054,7115" coordsize="2293,687">
                <v:shape id="Freeform 36" o:spid="_x0000_s14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59" style="position:absolute;margin-left:168.1pt;margin-top:46.85pt;width:106.25pt;height:32.6pt;z-index:251668992" coordorigin="1080,7020" coordsize="10286,704">
            <v:shape id="Freeform 3" o:spid="_x0000_s14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1" style="position:absolute;left:1080;top:7020;width:10286;height:704" coordorigin="1054,7115" coordsize="10286,704">
              <v:group id="Group 5" o:spid="_x0000_s1462" style="position:absolute;left:1080;top:7132;width:10260;height:652" coordorigin="751,4013" coordsize="9707,557">
                <v:rect id="Rectangle 6" o:spid="_x0000_s1463" style="position:absolute;left:751;top:4399;width:9707;height:171;visibility:visible" filled="f" strokecolor="#009dc7" strokeweight=".21847mm">
                  <v:path arrowok="t"/>
                </v:rect>
                <v:rect id="Rectangle 7" o:spid="_x0000_s1464" style="position:absolute;left:751;top:4185;width:9707;height:214;visibility:visible" filled="f" strokecolor="#009dc7" strokeweight=".21847mm">
                  <v:path arrowok="t"/>
                </v:rect>
                <v:rect id="Rectangle 8" o:spid="_x0000_s14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66" style="position:absolute;left:1054;top:7115;width:2293;height:687" coordorigin="1054,7115" coordsize="2293,687">
                <v:shape id="Freeform 10" o:spid="_x0000_s14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3" style="position:absolute;left:3162;top:7132;width:2293;height:687" coordorigin="1054,7115" coordsize="2293,687">
                <v:shape id="Freeform 17" o:spid="_x0000_s14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5" style="position:absolute;left:5298;top:7122;width:2293;height:687" coordorigin="1054,7115" coordsize="2293,687">
                <v:shape id="Freeform 29" o:spid="_x0000_s14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2" style="position:absolute;left:7390;top:7132;width:2293;height:687" coordorigin="1054,7115" coordsize="2293,687">
                <v:shape id="Freeform 36" o:spid="_x0000_s14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99" style="position:absolute;margin-left:7.9pt;margin-top:45.25pt;width:106.25pt;height:32.6pt;z-index:251667968" coordorigin="1080,7020" coordsize="10286,704">
            <v:shape id="Freeform 3" o:spid="_x0000_s15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1" style="position:absolute;left:1080;top:7020;width:10286;height:704" coordorigin="1054,7115" coordsize="10286,704">
              <v:group id="Group 5" o:spid="_x0000_s1502" style="position:absolute;left:1080;top:7132;width:10260;height:652" coordorigin="751,4013" coordsize="9707,557">
                <v:rect id="Rectangle 6" o:spid="_x0000_s1503" style="position:absolute;left:751;top:4399;width:9707;height:171;visibility:visible" filled="f" strokecolor="#009dc7" strokeweight=".21847mm">
                  <v:path arrowok="t"/>
                </v:rect>
                <v:rect id="Rectangle 7" o:spid="_x0000_s1504" style="position:absolute;left:751;top:4185;width:9707;height:214;visibility:visible" filled="f" strokecolor="#009dc7" strokeweight=".21847mm">
                  <v:path arrowok="t"/>
                </v:rect>
                <v:rect id="Rectangle 8" o:spid="_x0000_s15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06" style="position:absolute;left:1054;top:7115;width:2293;height:687" coordorigin="1054,7115" coordsize="2293,687">
                <v:shape id="Freeform 10" o:spid="_x0000_s15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3" style="position:absolute;left:3162;top:7132;width:2293;height:687" coordorigin="1054,7115" coordsize="2293,687">
                <v:shape id="Freeform 17" o:spid="_x0000_s15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5" style="position:absolute;left:5298;top:7122;width:2293;height:687" coordorigin="1054,7115" coordsize="2293,687">
                <v:shape id="Freeform 29" o:spid="_x0000_s15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2" style="position:absolute;left:7390;top:7132;width:2293;height:687" coordorigin="1054,7115" coordsize="2293,687">
                <v:shape id="Freeform 36" o:spid="_x0000_s15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 Su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at      So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ner    Sı - la</w:t>
      </w:r>
      <w:r w:rsidRPr="009E2104">
        <w:rPr>
          <w:rFonts w:ascii="Hand writing Mutlu" w:hAnsi="Hand writing Mutlu"/>
          <w:sz w:val="48"/>
          <w:szCs w:val="48"/>
        </w:rPr>
        <w:tab/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539" style="position:absolute;margin-left:316.05pt;margin-top:43.3pt;width:106.25pt;height:32.6pt;z-index:251672064" coordorigin="1080,7020" coordsize="10286,704">
            <v:shape id="Freeform 3" o:spid="_x0000_s15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1" style="position:absolute;left:1080;top:7020;width:10286;height:704" coordorigin="1054,7115" coordsize="10286,704">
              <v:group id="Group 5" o:spid="_x0000_s1542" style="position:absolute;left:1080;top:7132;width:10260;height:652" coordorigin="751,4013" coordsize="9707,557">
                <v:rect id="Rectangle 6" o:spid="_x0000_s1543" style="position:absolute;left:751;top:4399;width:9707;height:171;visibility:visible" filled="f" strokecolor="#009dc7" strokeweight=".21847mm">
                  <v:path arrowok="t"/>
                </v:rect>
                <v:rect id="Rectangle 7" o:spid="_x0000_s1544" style="position:absolute;left:751;top:4185;width:9707;height:214;visibility:visible" filled="f" strokecolor="#009dc7" strokeweight=".21847mm">
                  <v:path arrowok="t"/>
                </v:rect>
                <v:rect id="Rectangle 8" o:spid="_x0000_s15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46" style="position:absolute;left:1054;top:7115;width:2293;height:687" coordorigin="1054,7115" coordsize="2293,687">
                <v:shape id="Freeform 10" o:spid="_x0000_s15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3" style="position:absolute;left:3162;top:7132;width:2293;height:687" coordorigin="1054,7115" coordsize="2293,687">
                <v:shape id="Freeform 17" o:spid="_x0000_s15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5" style="position:absolute;left:5298;top:7122;width:2293;height:687" coordorigin="1054,7115" coordsize="2293,687">
                <v:shape id="Freeform 29" o:spid="_x0000_s15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2" style="position:absolute;left:7390;top:7132;width:2293;height:687" coordorigin="1054,7115" coordsize="2293,687">
                <v:shape id="Freeform 36" o:spid="_x0000_s15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579" style="position:absolute;margin-left:167.9pt;margin-top:46.5pt;width:106.25pt;height:32.6pt;z-index:251673088" coordorigin="1080,7020" coordsize="10286,704">
            <v:shape id="Freeform 3" o:spid="_x0000_s15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1" style="position:absolute;left:1080;top:7020;width:10286;height:704" coordorigin="1054,7115" coordsize="10286,704">
              <v:group id="Group 5" o:spid="_x0000_s1582" style="position:absolute;left:1080;top:7132;width:10260;height:652" coordorigin="751,4013" coordsize="9707,557">
                <v:rect id="Rectangle 6" o:spid="_x0000_s1583" style="position:absolute;left:751;top:4399;width:9707;height:171;visibility:visible" filled="f" strokecolor="#009dc7" strokeweight=".21847mm">
                  <v:path arrowok="t"/>
                </v:rect>
                <v:rect id="Rectangle 7" o:spid="_x0000_s1584" style="position:absolute;left:751;top:4185;width:9707;height:214;visibility:visible" filled="f" strokecolor="#009dc7" strokeweight=".21847mm">
                  <v:path arrowok="t"/>
                </v:rect>
                <v:rect id="Rectangle 8" o:spid="_x0000_s15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86" style="position:absolute;left:1054;top:7115;width:2293;height:687" coordorigin="1054,7115" coordsize="2293,687">
                <v:shape id="Freeform 10" o:spid="_x0000_s15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3" style="position:absolute;left:3162;top:7132;width:2293;height:687" coordorigin="1054,7115" coordsize="2293,687">
                <v:shape id="Freeform 17" o:spid="_x0000_s15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5" style="position:absolute;left:5298;top:7122;width:2293;height:687" coordorigin="1054,7115" coordsize="2293,687">
                <v:shape id="Freeform 29" o:spid="_x0000_s16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2" style="position:absolute;left:7390;top:7132;width:2293;height:687" coordorigin="1054,7115" coordsize="2293,687">
                <v:shape id="Freeform 36" o:spid="_x0000_s16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19" style="position:absolute;margin-left:6.5pt;margin-top:44.9pt;width:106.25pt;height:32.6pt;z-index:251671040" coordorigin="1080,7020" coordsize="10286,704">
            <v:shape id="Freeform 3" o:spid="_x0000_s16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1" style="position:absolute;left:1080;top:7020;width:10286;height:704" coordorigin="1054,7115" coordsize="10286,704">
              <v:group id="Group 5" o:spid="_x0000_s1622" style="position:absolute;left:1080;top:7132;width:10260;height:652" coordorigin="751,4013" coordsize="9707,557">
                <v:rect id="Rectangle 6" o:spid="_x0000_s1623" style="position:absolute;left:751;top:4399;width:9707;height:171;visibility:visible" filled="f" strokecolor="#009dc7" strokeweight=".21847mm">
                  <v:path arrowok="t"/>
                </v:rect>
                <v:rect id="Rectangle 7" o:spid="_x0000_s1624" style="position:absolute;left:751;top:4185;width:9707;height:214;visibility:visible" filled="f" strokecolor="#009dc7" strokeweight=".21847mm">
                  <v:path arrowok="t"/>
                </v:rect>
                <v:rect id="Rectangle 8" o:spid="_x0000_s16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26" style="position:absolute;left:1054;top:7115;width:2293;height:687" coordorigin="1054,7115" coordsize="2293,687">
                <v:shape id="Freeform 10" o:spid="_x0000_s16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3" style="position:absolute;left:3162;top:7132;width:2293;height:687" coordorigin="1054,7115" coordsize="2293,687">
                <v:shape id="Freeform 17" o:spid="_x0000_s16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5" style="position:absolute;left:5298;top:7122;width:2293;height:687" coordorigin="1054,7115" coordsize="2293,687">
                <v:shape id="Freeform 29" o:spid="_x0000_s16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2" style="position:absolute;left:7390;top:7132;width:2293;height:687" coordorigin="1054,7115" coordsize="2293,687">
                <v:shape id="Freeform 36" o:spid="_x0000_s16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Su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na      Ser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ra    So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nay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659" style="position:absolute;margin-left:313.65pt;margin-top:40.9pt;width:106.25pt;height:32.6pt;z-index:251676160" coordorigin="1080,7020" coordsize="10286,704">
            <v:shape id="Freeform 3" o:spid="_x0000_s16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1" style="position:absolute;left:1080;top:7020;width:10286;height:704" coordorigin="1054,7115" coordsize="10286,704">
              <v:group id="Group 5" o:spid="_x0000_s1662" style="position:absolute;left:1080;top:7132;width:10260;height:652" coordorigin="751,4013" coordsize="9707,557">
                <v:rect id="Rectangle 6" o:spid="_x0000_s1663" style="position:absolute;left:751;top:4399;width:9707;height:171;visibility:visible" filled="f" strokecolor="#009dc7" strokeweight=".21847mm">
                  <v:path arrowok="t"/>
                </v:rect>
                <v:rect id="Rectangle 7" o:spid="_x0000_s1664" style="position:absolute;left:751;top:4185;width:9707;height:214;visibility:visible" filled="f" strokecolor="#009dc7" strokeweight=".21847mm">
                  <v:path arrowok="t"/>
                </v:rect>
                <v:rect id="Rectangle 8" o:spid="_x0000_s16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66" style="position:absolute;left:1054;top:7115;width:2293;height:687" coordorigin="1054,7115" coordsize="2293,687">
                <v:shape id="Freeform 10" o:spid="_x0000_s16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3" style="position:absolute;left:3162;top:7132;width:2293;height:687" coordorigin="1054,7115" coordsize="2293,687">
                <v:shape id="Freeform 17" o:spid="_x0000_s16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5" style="position:absolute;left:5298;top:7122;width:2293;height:687" coordorigin="1054,7115" coordsize="2293,687">
                <v:shape id="Freeform 29" o:spid="_x0000_s16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2" style="position:absolute;left:7390;top:7132;width:2293;height:687" coordorigin="1054,7115" coordsize="2293,687">
                <v:shape id="Freeform 36" o:spid="_x0000_s16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99" style="position:absolute;margin-left:162.2pt;margin-top:45.7pt;width:106.25pt;height:32.6pt;z-index:251675136" coordorigin="1080,7020" coordsize="10286,704">
            <v:shape id="Freeform 3" o:spid="_x0000_s17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1" style="position:absolute;left:1080;top:7020;width:10286;height:704" coordorigin="1054,7115" coordsize="10286,704">
              <v:group id="Group 5" o:spid="_x0000_s1702" style="position:absolute;left:1080;top:7132;width:10260;height:652" coordorigin="751,4013" coordsize="9707,557">
                <v:rect id="Rectangle 6" o:spid="_x0000_s1703" style="position:absolute;left:751;top:4399;width:9707;height:171;visibility:visible" filled="f" strokecolor="#009dc7" strokeweight=".21847mm">
                  <v:path arrowok="t"/>
                </v:rect>
                <v:rect id="Rectangle 7" o:spid="_x0000_s1704" style="position:absolute;left:751;top:4185;width:9707;height:214;visibility:visible" filled="f" strokecolor="#009dc7" strokeweight=".21847mm">
                  <v:path arrowok="t"/>
                </v:rect>
                <v:rect id="Rectangle 8" o:spid="_x0000_s17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06" style="position:absolute;left:1054;top:7115;width:2293;height:687" coordorigin="1054,7115" coordsize="2293,687">
                <v:shape id="Freeform 10" o:spid="_x0000_s17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3" style="position:absolute;left:3162;top:7132;width:2293;height:687" coordorigin="1054,7115" coordsize="2293,687">
                <v:shape id="Freeform 17" o:spid="_x0000_s17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5" style="position:absolute;left:5298;top:7122;width:2293;height:687" coordorigin="1054,7115" coordsize="2293,687">
                <v:shape id="Freeform 29" o:spid="_x0000_s17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2" style="position:absolute;left:7390;top:7132;width:2293;height:687" coordorigin="1054,7115" coordsize="2293,687">
                <v:shape id="Freeform 36" o:spid="_x0000_s17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739" style="position:absolute;margin-left:.55pt;margin-top:46.5pt;width:106.25pt;height:32.6pt;z-index:251674112" coordorigin="1080,7020" coordsize="10286,704">
            <v:shape id="Freeform 3" o:spid="_x0000_s17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1" style="position:absolute;left:1080;top:7020;width:10286;height:704" coordorigin="1054,7115" coordsize="10286,704">
              <v:group id="Group 5" o:spid="_x0000_s1742" style="position:absolute;left:1080;top:7132;width:10260;height:652" coordorigin="751,4013" coordsize="9707,557">
                <v:rect id="Rectangle 6" o:spid="_x0000_s1743" style="position:absolute;left:751;top:4399;width:9707;height:171;visibility:visible" filled="f" strokecolor="#009dc7" strokeweight=".21847mm">
                  <v:path arrowok="t"/>
                </v:rect>
                <v:rect id="Rectangle 7" o:spid="_x0000_s1744" style="position:absolute;left:751;top:4185;width:9707;height:214;visibility:visible" filled="f" strokecolor="#009dc7" strokeweight=".21847mm">
                  <v:path arrowok="t"/>
                </v:rect>
                <v:rect id="Rectangle 8" o:spid="_x0000_s17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46" style="position:absolute;left:1054;top:7115;width:2293;height:687" coordorigin="1054,7115" coordsize="2293,687">
                <v:shape id="Freeform 10" o:spid="_x0000_s17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3" style="position:absolute;left:3162;top:7132;width:2293;height:687" coordorigin="1054,7115" coordsize="2293,687">
                <v:shape id="Freeform 17" o:spid="_x0000_s17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5" style="position:absolute;left:5298;top:7122;width:2293;height:687" coordorigin="1054,7115" coordsize="2293,687">
                <v:shape id="Freeform 29" o:spid="_x0000_s17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2" style="position:absolute;left:7390;top:7132;width:2293;height:687" coordorigin="1054,7115" coordsize="2293,687">
                <v:shape id="Freeform 36" o:spid="_x0000_s17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 soy-lu        sa-lam       so </w:t>
      </w:r>
      <w:r w:rsidRPr="009E2104">
        <w:rPr>
          <w:rFonts w:ascii="Times New Roman" w:hAnsi="Times New Roman"/>
          <w:sz w:val="48"/>
          <w:szCs w:val="48"/>
        </w:rPr>
        <w:t>–</w:t>
      </w:r>
      <w:r w:rsidRPr="009E2104">
        <w:rPr>
          <w:rFonts w:ascii="Hand writing Mutlu" w:hAnsi="Hand writing Mutlu"/>
          <w:sz w:val="48"/>
          <w:szCs w:val="48"/>
        </w:rPr>
        <w:t xml:space="preserve"> sis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779" style="position:absolute;margin-left:313.9pt;margin-top:43.7pt;width:106.25pt;height:32.6pt;z-index:251679232" coordorigin="1080,7020" coordsize="10286,704">
            <v:shape id="Freeform 3" o:spid="_x0000_s17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1" style="position:absolute;left:1080;top:7020;width:10286;height:704" coordorigin="1054,7115" coordsize="10286,704">
              <v:group id="Group 5" o:spid="_x0000_s1782" style="position:absolute;left:1080;top:7132;width:10260;height:652" coordorigin="751,4013" coordsize="9707,557">
                <v:rect id="Rectangle 6" o:spid="_x0000_s1783" style="position:absolute;left:751;top:4399;width:9707;height:171;visibility:visible" filled="f" strokecolor="#009dc7" strokeweight=".21847mm">
                  <v:path arrowok="t"/>
                </v:rect>
                <v:rect id="Rectangle 7" o:spid="_x0000_s1784" style="position:absolute;left:751;top:4185;width:9707;height:214;visibility:visible" filled="f" strokecolor="#009dc7" strokeweight=".21847mm">
                  <v:path arrowok="t"/>
                </v:rect>
                <v:rect id="Rectangle 8" o:spid="_x0000_s17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86" style="position:absolute;left:1054;top:7115;width:2293;height:687" coordorigin="1054,7115" coordsize="2293,687">
                <v:shape id="Freeform 10" o:spid="_x0000_s17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3" style="position:absolute;left:3162;top:7132;width:2293;height:687" coordorigin="1054,7115" coordsize="2293,687">
                <v:shape id="Freeform 17" o:spid="_x0000_s17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5" style="position:absolute;left:5298;top:7122;width:2293;height:687" coordorigin="1054,7115" coordsize="2293,687">
                <v:shape id="Freeform 29" o:spid="_x0000_s18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2" style="position:absolute;left:7390;top:7132;width:2293;height:687" coordorigin="1054,7115" coordsize="2293,687">
                <v:shape id="Freeform 36" o:spid="_x0000_s18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819" style="position:absolute;margin-left:154.5pt;margin-top:44.15pt;width:106.25pt;height:32.6pt;z-index:251678208" coordorigin="1080,7020" coordsize="10286,704">
            <v:shape id="Freeform 3" o:spid="_x0000_s18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1" style="position:absolute;left:1080;top:7020;width:10286;height:704" coordorigin="1054,7115" coordsize="10286,704">
              <v:group id="Group 5" o:spid="_x0000_s1822" style="position:absolute;left:1080;top:7132;width:10260;height:652" coordorigin="751,4013" coordsize="9707,557">
                <v:rect id="Rectangle 6" o:spid="_x0000_s1823" style="position:absolute;left:751;top:4399;width:9707;height:171;visibility:visible" filled="f" strokecolor="#009dc7" strokeweight=".21847mm">
                  <v:path arrowok="t"/>
                </v:rect>
                <v:rect id="Rectangle 7" o:spid="_x0000_s1824" style="position:absolute;left:751;top:4185;width:9707;height:214;visibility:visible" filled="f" strokecolor="#009dc7" strokeweight=".21847mm">
                  <v:path arrowok="t"/>
                </v:rect>
                <v:rect id="Rectangle 8" o:spid="_x0000_s18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26" style="position:absolute;left:1054;top:7115;width:2293;height:687" coordorigin="1054,7115" coordsize="2293,687">
                <v:shape id="Freeform 10" o:spid="_x0000_s18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3" style="position:absolute;left:3162;top:7132;width:2293;height:687" coordorigin="1054,7115" coordsize="2293,687">
                <v:shape id="Freeform 17" o:spid="_x0000_s18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5" style="position:absolute;left:5298;top:7122;width:2293;height:687" coordorigin="1054,7115" coordsize="2293,687">
                <v:shape id="Freeform 29" o:spid="_x0000_s18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2" style="position:absolute;left:7390;top:7132;width:2293;height:687" coordorigin="1054,7115" coordsize="2293,687">
                <v:shape id="Freeform 36" o:spid="_x0000_s18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859" style="position:absolute;margin-left:.2pt;margin-top:43.35pt;width:106.25pt;height:32.6pt;z-index:251677184" coordorigin="1080,7020" coordsize="10286,704">
            <v:shape id="Freeform 3" o:spid="_x0000_s18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1" style="position:absolute;left:1080;top:7020;width:10286;height:704" coordorigin="1054,7115" coordsize="10286,704">
              <v:group id="Group 5" o:spid="_x0000_s1862" style="position:absolute;left:1080;top:7132;width:10260;height:652" coordorigin="751,4013" coordsize="9707,557">
                <v:rect id="Rectangle 6" o:spid="_x0000_s1863" style="position:absolute;left:751;top:4399;width:9707;height:171;visibility:visible" filled="f" strokecolor="#009dc7" strokeweight=".21847mm">
                  <v:path arrowok="t"/>
                </v:rect>
                <v:rect id="Rectangle 7" o:spid="_x0000_s1864" style="position:absolute;left:751;top:4185;width:9707;height:214;visibility:visible" filled="f" strokecolor="#009dc7" strokeweight=".21847mm">
                  <v:path arrowok="t"/>
                </v:rect>
                <v:rect id="Rectangle 8" o:spid="_x0000_s18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66" style="position:absolute;left:1054;top:7115;width:2293;height:687" coordorigin="1054,7115" coordsize="2293,687">
                <v:shape id="Freeform 10" o:spid="_x0000_s18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3" style="position:absolute;left:3162;top:7132;width:2293;height:687" coordorigin="1054,7115" coordsize="2293,687">
                <v:shape id="Freeform 17" o:spid="_x0000_s18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5" style="position:absolute;left:5298;top:7122;width:2293;height:687" coordorigin="1054,7115" coordsize="2293,687">
                <v:shape id="Freeform 29" o:spid="_x0000_s18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2" style="position:absolute;left:7390;top:7132;width:2293;height:687" coordorigin="1054,7115" coordsize="2293,687">
                <v:shape id="Freeform 36" o:spid="_x0000_s18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 so-kak       so-ru         su-al  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1899" style="position:absolute;margin-left:154.65pt;margin-top:48.75pt;width:106.25pt;height:32.6pt;z-index:251681280" coordorigin="1080,7020" coordsize="10286,704">
            <v:shape id="Freeform 3" o:spid="_x0000_s19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1" style="position:absolute;left:1080;top:7020;width:10286;height:704" coordorigin="1054,7115" coordsize="10286,704">
              <v:group id="Group 5" o:spid="_x0000_s1902" style="position:absolute;left:1080;top:7132;width:10260;height:652" coordorigin="751,4013" coordsize="9707,557">
                <v:rect id="Rectangle 6" o:spid="_x0000_s1903" style="position:absolute;left:751;top:4399;width:9707;height:171;visibility:visible" filled="f" strokecolor="#009dc7" strokeweight=".21847mm">
                  <v:path arrowok="t"/>
                </v:rect>
                <v:rect id="Rectangle 7" o:spid="_x0000_s1904" style="position:absolute;left:751;top:4185;width:9707;height:214;visibility:visible" filled="f" strokecolor="#009dc7" strokeweight=".21847mm">
                  <v:path arrowok="t"/>
                </v:rect>
                <v:rect id="Rectangle 8" o:spid="_x0000_s19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06" style="position:absolute;left:1054;top:7115;width:2293;height:687" coordorigin="1054,7115" coordsize="2293,687">
                <v:shape id="Freeform 10" o:spid="_x0000_s19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3" style="position:absolute;left:3162;top:7132;width:2293;height:687" coordorigin="1054,7115" coordsize="2293,687">
                <v:shape id="Freeform 17" o:spid="_x0000_s19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5" style="position:absolute;left:5298;top:7122;width:2293;height:687" coordorigin="1054,7115" coordsize="2293,687">
                <v:shape id="Freeform 29" o:spid="_x0000_s19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2" style="position:absolute;left:7390;top:7132;width:2293;height:687" coordorigin="1054,7115" coordsize="2293,687">
                <v:shape id="Freeform 36" o:spid="_x0000_s19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939" style="position:absolute;margin-left:310.1pt;margin-top:46.7pt;width:106.25pt;height:32.6pt;z-index:251682304" coordorigin="1080,7020" coordsize="10286,704">
            <v:shape id="Freeform 3" o:spid="_x0000_s19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1" style="position:absolute;left:1080;top:7020;width:10286;height:704" coordorigin="1054,7115" coordsize="10286,704">
              <v:group id="Group 5" o:spid="_x0000_s1942" style="position:absolute;left:1080;top:7132;width:10260;height:652" coordorigin="751,4013" coordsize="9707,557">
                <v:rect id="Rectangle 6" o:spid="_x0000_s1943" style="position:absolute;left:751;top:4399;width:9707;height:171;visibility:visible" filled="f" strokecolor="#009dc7" strokeweight=".21847mm">
                  <v:path arrowok="t"/>
                </v:rect>
                <v:rect id="Rectangle 7" o:spid="_x0000_s1944" style="position:absolute;left:751;top:4185;width:9707;height:214;visibility:visible" filled="f" strokecolor="#009dc7" strokeweight=".21847mm">
                  <v:path arrowok="t"/>
                </v:rect>
                <v:rect id="Rectangle 8" o:spid="_x0000_s19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46" style="position:absolute;left:1054;top:7115;width:2293;height:687" coordorigin="1054,7115" coordsize="2293,687">
                <v:shape id="Freeform 10" o:spid="_x0000_s19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3" style="position:absolute;left:3162;top:7132;width:2293;height:687" coordorigin="1054,7115" coordsize="2293,687">
                <v:shape id="Freeform 17" o:spid="_x0000_s19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5" style="position:absolute;left:5298;top:7122;width:2293;height:687" coordorigin="1054,7115" coordsize="2293,687">
                <v:shape id="Freeform 29" o:spid="_x0000_s19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2" style="position:absolute;left:7390;top:7132;width:2293;height:687" coordorigin="1054,7115" coordsize="2293,687">
                <v:shape id="Freeform 36" o:spid="_x0000_s19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979" style="position:absolute;margin-left:-5.4pt;margin-top:49.2pt;width:106.25pt;height:32.6pt;z-index:251680256" coordorigin="1080,7020" coordsize="10286,704">
            <v:shape id="Freeform 3" o:spid="_x0000_s19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1" style="position:absolute;left:1080;top:7020;width:10286;height:704" coordorigin="1054,7115" coordsize="10286,704">
              <v:group id="Group 5" o:spid="_x0000_s1982" style="position:absolute;left:1080;top:7132;width:10260;height:652" coordorigin="751,4013" coordsize="9707,557">
                <v:rect id="Rectangle 6" o:spid="_x0000_s1983" style="position:absolute;left:751;top:4399;width:9707;height:171;visibility:visible" filled="f" strokecolor="#009dc7" strokeweight=".21847mm">
                  <v:path arrowok="t"/>
                </v:rect>
                <v:rect id="Rectangle 7" o:spid="_x0000_s1984" style="position:absolute;left:751;top:4185;width:9707;height:214;visibility:visible" filled="f" strokecolor="#009dc7" strokeweight=".21847mm">
                  <v:path arrowok="t"/>
                </v:rect>
                <v:rect id="Rectangle 8" o:spid="_x0000_s19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86" style="position:absolute;left:1054;top:7115;width:2293;height:687" coordorigin="1054,7115" coordsize="2293,687">
                <v:shape id="Freeform 10" o:spid="_x0000_s19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3" style="position:absolute;left:3162;top:7132;width:2293;height:687" coordorigin="1054,7115" coordsize="2293,687">
                <v:shape id="Freeform 17" o:spid="_x0000_s19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5" style="position:absolute;left:5298;top:7122;width:2293;height:687" coordorigin="1054,7115" coordsize="2293,687">
                <v:shape id="Freeform 29" o:spid="_x0000_s20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2" style="position:absolute;left:7390;top:7132;width:2293;height:687" coordorigin="1054,7115" coordsize="2293,687">
                <v:shape id="Freeform 36" o:spid="_x0000_s20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 xml:space="preserve"> sus-kun       sı-ra        mı-sır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group id="_x0000_s2019" style="position:absolute;margin-left:297.05pt;margin-top:41pt;width:106.25pt;height:32.6pt;z-index:251685376" coordorigin="1080,7020" coordsize="10286,704">
            <v:shape id="Freeform 3" o:spid="_x0000_s20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1" style="position:absolute;left:1080;top:7020;width:10286;height:704" coordorigin="1054,7115" coordsize="10286,704">
              <v:group id="Group 5" o:spid="_x0000_s2022" style="position:absolute;left:1080;top:7132;width:10260;height:652" coordorigin="751,4013" coordsize="9707,557">
                <v:rect id="Rectangle 6" o:spid="_x0000_s2023" style="position:absolute;left:751;top:4399;width:9707;height:171;visibility:visible" filled="f" strokecolor="#009dc7" strokeweight=".21847mm">
                  <v:path arrowok="t"/>
                </v:rect>
                <v:rect id="Rectangle 7" o:spid="_x0000_s2024" style="position:absolute;left:751;top:4185;width:9707;height:214;visibility:visible" filled="f" strokecolor="#009dc7" strokeweight=".21847mm">
                  <v:path arrowok="t"/>
                </v:rect>
                <v:rect id="Rectangle 8" o:spid="_x0000_s20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26" style="position:absolute;left:1054;top:7115;width:2293;height:687" coordorigin="1054,7115" coordsize="2293,687">
                <v:shape id="Freeform 10" o:spid="_x0000_s20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3" style="position:absolute;left:3162;top:7132;width:2293;height:687" coordorigin="1054,7115" coordsize="2293,687">
                <v:shape id="Freeform 17" o:spid="_x0000_s2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5" style="position:absolute;left:5298;top:7122;width:2293;height:687" coordorigin="1054,7115" coordsize="2293,687">
                <v:shape id="Freeform 29" o:spid="_x0000_s20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2" style="position:absolute;left:7390;top:7132;width:2293;height:687" coordorigin="1054,7115" coordsize="2293,687">
                <v:shape id="Freeform 36" o:spid="_x0000_s2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2059" style="position:absolute;margin-left:143.25pt;margin-top:39.4pt;width:106.25pt;height:32.6pt;z-index:251684352" coordorigin="1080,7020" coordsize="10286,704">
            <v:shape id="Freeform 3" o:spid="_x0000_s20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1" style="position:absolute;left:1080;top:7020;width:10286;height:704" coordorigin="1054,7115" coordsize="10286,704">
              <v:group id="Group 5" o:spid="_x0000_s2062" style="position:absolute;left:1080;top:7132;width:10260;height:652" coordorigin="751,4013" coordsize="9707,557">
                <v:rect id="Rectangle 6" o:spid="_x0000_s2063" style="position:absolute;left:751;top:4399;width:9707;height:171;visibility:visible" filled="f" strokecolor="#009dc7" strokeweight=".21847mm">
                  <v:path arrowok="t"/>
                </v:rect>
                <v:rect id="Rectangle 7" o:spid="_x0000_s2064" style="position:absolute;left:751;top:4185;width:9707;height:214;visibility:visible" filled="f" strokecolor="#009dc7" strokeweight=".21847mm">
                  <v:path arrowok="t"/>
                </v:rect>
                <v:rect id="Rectangle 8" o:spid="_x0000_s20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66" style="position:absolute;left:1054;top:7115;width:2293;height:687" coordorigin="1054,7115" coordsize="2293,687">
                <v:shape id="Freeform 10" o:spid="_x0000_s20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73" style="position:absolute;left:3162;top:7132;width:2293;height:687" coordorigin="1054,7115" coordsize="2293,687">
                <v:shape id="Freeform 17" o:spid="_x0000_s20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85" style="position:absolute;left:5298;top:7122;width:2293;height:687" coordorigin="1054,7115" coordsize="2293,687">
                <v:shape id="Freeform 29" o:spid="_x0000_s20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2" style="position:absolute;left:7390;top:7132;width:2293;height:687" coordorigin="1054,7115" coordsize="2293,687">
                <v:shape id="Freeform 36" o:spid="_x0000_s2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2099" style="position:absolute;margin-left:-10.8pt;margin-top:41pt;width:106.25pt;height:32.6pt;z-index:251683328" coordorigin="1080,7020" coordsize="10286,704">
            <v:shape id="Freeform 3" o:spid="_x0000_s21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1" style="position:absolute;left:1080;top:7020;width:10286;height:704" coordorigin="1054,7115" coordsize="10286,704">
              <v:group id="Group 5" o:spid="_x0000_s2102" style="position:absolute;left:1080;top:7132;width:10260;height:652" coordorigin="751,4013" coordsize="9707,557">
                <v:rect id="Rectangle 6" o:spid="_x0000_s2103" style="position:absolute;left:751;top:4399;width:9707;height:171;visibility:visible" filled="f" strokecolor="#009dc7" strokeweight=".21847mm">
                  <v:path arrowok="t"/>
                </v:rect>
                <v:rect id="Rectangle 7" o:spid="_x0000_s2104" style="position:absolute;left:751;top:4185;width:9707;height:214;visibility:visible" filled="f" strokecolor="#009dc7" strokeweight=".21847mm">
                  <v:path arrowok="t"/>
                </v:rect>
                <v:rect id="Rectangle 8" o:spid="_x0000_s21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06" style="position:absolute;left:1054;top:7115;width:2293;height:687" coordorigin="1054,7115" coordsize="2293,687">
                <v:shape id="Freeform 10" o:spid="_x0000_s21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13" style="position:absolute;left:3162;top:7132;width:2293;height:687" coordorigin="1054,7115" coordsize="2293,687">
                <v:shape id="Freeform 17" o:spid="_x0000_s21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25" style="position:absolute;left:5298;top:7122;width:2293;height:687" coordorigin="1054,7115" coordsize="2293,687">
                <v:shape id="Freeform 29" o:spid="_x0000_s21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2" style="position:absolute;left:7390;top:7132;width:2293;height:687" coordorigin="1054,7115" coordsize="2293,687">
                <v:shape id="Freeform 36" o:spid="_x0000_s2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E2104">
        <w:rPr>
          <w:rFonts w:ascii="Hand writing Mutlu" w:hAnsi="Hand writing Mutlu"/>
          <w:sz w:val="48"/>
          <w:szCs w:val="48"/>
        </w:rPr>
        <w:t>sa-rıl         se-ra        sim-li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2139" style="position:absolute;margin-left:372.55pt;margin-top:-9.05pt;width:115.8pt;height:260.4pt;z-index:251687424" arcsize="10923f" strokeweight="5pt">
            <v:stroke linestyle="thickThin"/>
            <v:shadow color="#868686"/>
            <v:textbox>
              <w:txbxContent>
                <w:p w:rsidR="00F42C74" w:rsidRPr="008E121C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r</w:t>
                  </w:r>
                  <w:r w:rsidRPr="008E121C">
                    <w:rPr>
                      <w:rFonts w:ascii="Maviokul.com-Egik-bitisik" w:hAnsi="Maviokul.com-Egik-bitisik"/>
                      <w:sz w:val="36"/>
                      <w:szCs w:val="36"/>
                    </w:rPr>
                    <w:t>esimleri</w:t>
                  </w:r>
                </w:p>
                <w:p w:rsidR="00F42C74" w:rsidRPr="008E121C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</w:t>
                  </w:r>
                  <w:r w:rsidRPr="008E121C">
                    <w:rPr>
                      <w:rFonts w:ascii="Maviokul.com-Egik-bitisik" w:hAnsi="Maviokul.com-Egik-bitisik"/>
                      <w:sz w:val="36"/>
                      <w:szCs w:val="36"/>
                    </w:rPr>
                    <w:t>oru</w:t>
                  </w:r>
                </w:p>
                <w:p w:rsidR="00F42C74" w:rsidRPr="008E121C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</w:t>
                  </w:r>
                  <w:r w:rsidRPr="008E121C">
                    <w:rPr>
                      <w:rFonts w:ascii="Maviokul.com-Egik-bitisik" w:hAnsi="Maviokul.com-Egik-bitisik"/>
                      <w:sz w:val="36"/>
                      <w:szCs w:val="36"/>
                    </w:rPr>
                    <w:t>osisli</w:t>
                  </w:r>
                </w:p>
                <w:p w:rsidR="00F42C74" w:rsidRPr="008E121C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</w:t>
                  </w:r>
                  <w:r w:rsidRPr="008E121C">
                    <w:rPr>
                      <w:rFonts w:ascii="Maviokul.com-Egik-bitisik" w:hAnsi="Maviokul.com-Egik-bitisik"/>
                      <w:sz w:val="36"/>
                      <w:szCs w:val="36"/>
                    </w:rPr>
                    <w:t>esli</w:t>
                  </w:r>
                </w:p>
                <w:p w:rsidR="00F42C74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</w:t>
                  </w:r>
                  <w:r w:rsidRPr="008E121C">
                    <w:rPr>
                      <w:rFonts w:ascii="Maviokul.com-Egik-bitisik" w:hAnsi="Maviokul.com-Egik-bitisik"/>
                      <w:sz w:val="36"/>
                      <w:szCs w:val="36"/>
                    </w:rPr>
                    <w:t>arıl</w:t>
                  </w:r>
                </w:p>
                <w:p w:rsidR="00F42C74" w:rsidRPr="008E121C" w:rsidRDefault="00F42C74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suskun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140" style="position:absolute;margin-left:23.35pt;margin-top:-55.25pt;width:428.4pt;height:39.6pt;z-index:25168640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9E1990" w:rsidRDefault="00F42C74" w:rsidP="008E121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Cümleleri okuyalım.Boşlukları yandaki kelimelerle dolduralım.</w:t>
                  </w:r>
                </w:p>
              </w:txbxContent>
            </v:textbox>
          </v:roundrect>
        </w:pict>
      </w:r>
      <w:r w:rsidRPr="009E2104">
        <w:rPr>
          <w:rFonts w:ascii="Hand writing Mutlu" w:hAnsi="Hand writing Mutlu"/>
          <w:sz w:val="48"/>
          <w:szCs w:val="48"/>
        </w:rPr>
        <w:t xml:space="preserve">Serra Aysel </w:t>
      </w:r>
      <w:r w:rsidRPr="009E2104">
        <w:rPr>
          <w:rFonts w:ascii="Times New Roman" w:hAnsi="Times New Roman"/>
          <w:sz w:val="48"/>
          <w:szCs w:val="48"/>
        </w:rPr>
        <w:t>’</w:t>
      </w:r>
      <w:r w:rsidRPr="009E2104">
        <w:rPr>
          <w:rFonts w:ascii="Hand writing Mutlu" w:hAnsi="Hand writing Mutlu"/>
          <w:sz w:val="48"/>
          <w:szCs w:val="48"/>
        </w:rPr>
        <w:t xml:space="preserve">e </w:t>
      </w:r>
      <w:r w:rsidRPr="009E2104">
        <w:rPr>
          <w:rFonts w:ascii="Times New Roman" w:hAnsi="Times New Roman"/>
          <w:sz w:val="48"/>
          <w:szCs w:val="48"/>
        </w:rPr>
        <w:t>…………</w:t>
      </w:r>
      <w:r w:rsidRPr="009E2104">
        <w:rPr>
          <w:rFonts w:ascii="Hand writing Mutlu" w:hAnsi="Hand writing Mutlu"/>
          <w:sz w:val="48"/>
          <w:szCs w:val="48"/>
        </w:rPr>
        <w:t>..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Yemekte </w:t>
      </w:r>
      <w:r w:rsidRPr="009E2104">
        <w:rPr>
          <w:rFonts w:ascii="Times New Roman" w:hAnsi="Times New Roman"/>
          <w:sz w:val="48"/>
          <w:szCs w:val="48"/>
        </w:rPr>
        <w:t>………</w:t>
      </w:r>
      <w:r w:rsidRPr="009E2104">
        <w:rPr>
          <w:rFonts w:ascii="Hand writing Mutlu" w:hAnsi="Hand writing Mutlu"/>
          <w:sz w:val="48"/>
          <w:szCs w:val="48"/>
        </w:rPr>
        <w:t xml:space="preserve"> makarna yedi.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Sonay masalı </w:t>
      </w:r>
      <w:r w:rsidRPr="009E2104">
        <w:rPr>
          <w:rFonts w:ascii="Times New Roman" w:hAnsi="Times New Roman"/>
          <w:sz w:val="48"/>
          <w:szCs w:val="48"/>
        </w:rPr>
        <w:t>………</w:t>
      </w:r>
      <w:r w:rsidRPr="009E2104">
        <w:rPr>
          <w:rFonts w:ascii="Hand writing Mutlu" w:hAnsi="Hand writing Mutlu"/>
          <w:sz w:val="48"/>
          <w:szCs w:val="48"/>
        </w:rPr>
        <w:t>.. oku.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Esin eski   </w:t>
      </w:r>
      <w:r w:rsidRPr="009E2104">
        <w:rPr>
          <w:rFonts w:ascii="Times New Roman" w:hAnsi="Times New Roman"/>
          <w:sz w:val="48"/>
          <w:szCs w:val="48"/>
        </w:rPr>
        <w:t>…………</w:t>
      </w:r>
      <w:r w:rsidRPr="009E2104">
        <w:rPr>
          <w:rFonts w:ascii="Hand writing Mutlu" w:hAnsi="Hand writing Mutlu"/>
          <w:sz w:val="48"/>
          <w:szCs w:val="48"/>
        </w:rPr>
        <w:t>.  satıyor.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>Suat Sıla</w:t>
      </w:r>
      <w:r w:rsidRPr="009E2104">
        <w:rPr>
          <w:rFonts w:ascii="Times New Roman" w:hAnsi="Times New Roman"/>
          <w:sz w:val="48"/>
          <w:szCs w:val="48"/>
        </w:rPr>
        <w:t>’</w:t>
      </w:r>
      <w:r w:rsidRPr="009E2104">
        <w:rPr>
          <w:rFonts w:ascii="Hand writing Mutlu" w:hAnsi="Hand writing Mutlu"/>
          <w:sz w:val="48"/>
          <w:szCs w:val="48"/>
        </w:rPr>
        <w:t xml:space="preserve">ya  1 </w:t>
      </w:r>
      <w:r w:rsidRPr="009E2104">
        <w:rPr>
          <w:rFonts w:ascii="Times New Roman" w:hAnsi="Times New Roman"/>
          <w:sz w:val="48"/>
          <w:szCs w:val="48"/>
        </w:rPr>
        <w:t>………</w:t>
      </w:r>
      <w:r w:rsidRPr="009E2104">
        <w:rPr>
          <w:rFonts w:ascii="Hand writing Mutlu" w:hAnsi="Hand writing Mutlu"/>
          <w:sz w:val="48"/>
          <w:szCs w:val="48"/>
        </w:rPr>
        <w:t>.. ilet.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2141" style="position:absolute;margin-left:-25.25pt;margin-top:45.35pt;width:505.8pt;height:53.4pt;z-index:251688448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42C74" w:rsidRPr="009E1990" w:rsidRDefault="00F42C74" w:rsidP="008A7DD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Aşağıdaki soruları okuyalım.Uygun cevaplar yazalım.( Parantez içindeki kelimeleri kullanınız.) </w:t>
                  </w:r>
                </w:p>
              </w:txbxContent>
            </v:textbox>
          </v:roundrect>
        </w:pict>
      </w:r>
      <w:r w:rsidRPr="009E2104">
        <w:rPr>
          <w:rFonts w:ascii="Hand writing Mutlu" w:hAnsi="Hand writing Mutlu"/>
          <w:sz w:val="48"/>
          <w:szCs w:val="48"/>
        </w:rPr>
        <w:t xml:space="preserve">Osman niye </w:t>
      </w:r>
      <w:r w:rsidRPr="009E2104">
        <w:rPr>
          <w:rFonts w:ascii="Times New Roman" w:hAnsi="Times New Roman"/>
          <w:sz w:val="48"/>
          <w:szCs w:val="48"/>
        </w:rPr>
        <w:t>…………</w:t>
      </w:r>
      <w:r w:rsidRPr="009E2104">
        <w:rPr>
          <w:rFonts w:ascii="Hand writing Mutlu" w:hAnsi="Hand writing Mutlu"/>
          <w:sz w:val="48"/>
          <w:szCs w:val="48"/>
        </w:rPr>
        <w:t>.?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p w:rsidR="00F42C74" w:rsidRPr="009E2104" w:rsidRDefault="00F42C74" w:rsidP="008A7DDF">
      <w:pPr>
        <w:tabs>
          <w:tab w:val="left" w:pos="8868"/>
        </w:tabs>
        <w:spacing w:after="0"/>
        <w:rPr>
          <w:rFonts w:ascii="Hand writing Mutlu" w:hAnsi="Hand writing Mutlu"/>
          <w:sz w:val="40"/>
          <w:szCs w:val="40"/>
        </w:rPr>
      </w:pPr>
      <w:r w:rsidRPr="009E2104">
        <w:rPr>
          <w:rFonts w:ascii="Hand writing Mutlu" w:hAnsi="Hand writing Mutlu"/>
          <w:sz w:val="40"/>
          <w:szCs w:val="40"/>
        </w:rPr>
        <w:t>1)Serra  neyi  istiyor?( cevap: simiti)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Resim 1" o:spid="_x0000_s2142" type="#_x0000_t75" alt="https://encrypted-tbn0.gstatic.com/images?q=tbn:ANd9GcQlKtR3x1sb25QhEViIjR6sKmSyQKmkXpbyzAoNSn7DXKF7IVjbOw" style="position:absolute;margin-left:432.25pt;margin-top:47.25pt;width:83.55pt;height:244.2pt;z-index:251689472;visibility:visible">
            <v:imagedata r:id="rId14" o:title=""/>
          </v:shape>
        </w:pict>
      </w:r>
      <w:r w:rsidRPr="009E2104">
        <w:rPr>
          <w:rFonts w:ascii="Hand writing Mutlu" w:hAnsi="Hand writing Mutlu"/>
          <w:sz w:val="44"/>
          <w:szCs w:val="44"/>
        </w:rPr>
        <w:t>Serra simiti istiyor.</w:t>
      </w:r>
    </w:p>
    <w:p w:rsidR="00F42C74" w:rsidRPr="009E2104" w:rsidRDefault="00F42C74" w:rsidP="008A7DDF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Hand writing Mutlu" w:hAnsi="Hand writing Mutlu"/>
          <w:sz w:val="44"/>
          <w:szCs w:val="44"/>
        </w:rPr>
        <w:t>2)Sinem ne arıyor? ( cevap:sarı simi)</w:t>
      </w:r>
    </w:p>
    <w:p w:rsidR="00F42C74" w:rsidRPr="009E2104" w:rsidRDefault="00F42C74" w:rsidP="008A7DDF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Times New Roman" w:hAnsi="Times New Roman"/>
          <w:sz w:val="44"/>
          <w:szCs w:val="44"/>
        </w:rPr>
        <w:t>………………………………………………</w:t>
      </w:r>
      <w:r w:rsidRPr="009E2104">
        <w:rPr>
          <w:rFonts w:ascii="Hand writing Mutlu" w:hAnsi="Hand writing Mutlu"/>
          <w:sz w:val="44"/>
          <w:szCs w:val="44"/>
        </w:rPr>
        <w:t>.</w:t>
      </w:r>
    </w:p>
    <w:p w:rsidR="00F42C74" w:rsidRPr="009E2104" w:rsidRDefault="00F42C74" w:rsidP="008A7DDF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Hand writing Mutlu" w:hAnsi="Hand writing Mutlu"/>
          <w:sz w:val="44"/>
          <w:szCs w:val="44"/>
        </w:rPr>
        <w:t>3)Suat kimi soruyor?( cevap: Soner</w:t>
      </w:r>
      <w:r w:rsidRPr="009E2104">
        <w:rPr>
          <w:rFonts w:ascii="Times New Roman" w:hAnsi="Times New Roman"/>
          <w:sz w:val="44"/>
          <w:szCs w:val="44"/>
        </w:rPr>
        <w:t>’</w:t>
      </w:r>
      <w:r w:rsidRPr="009E2104">
        <w:rPr>
          <w:rFonts w:ascii="Hand writing Mutlu" w:hAnsi="Hand writing Mutlu"/>
          <w:sz w:val="44"/>
          <w:szCs w:val="44"/>
        </w:rPr>
        <w:t>i)</w:t>
      </w:r>
    </w:p>
    <w:p w:rsidR="00F42C74" w:rsidRPr="009E2104" w:rsidRDefault="00F42C74" w:rsidP="008A7DDF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Times New Roman" w:hAnsi="Times New Roman"/>
          <w:sz w:val="44"/>
          <w:szCs w:val="44"/>
        </w:rPr>
        <w:t>…………………………………………………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Hand writing Mutlu" w:hAnsi="Hand writing Mutlu"/>
          <w:sz w:val="44"/>
          <w:szCs w:val="44"/>
        </w:rPr>
        <w:t>4)Sıla ne anlatıyor? ( cevap : masal )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Times New Roman" w:hAnsi="Times New Roman"/>
          <w:sz w:val="44"/>
          <w:szCs w:val="44"/>
        </w:rPr>
        <w:t>…………………………………………………</w:t>
      </w:r>
      <w:r w:rsidRPr="009E2104">
        <w:rPr>
          <w:rFonts w:ascii="Hand writing Mutlu" w:hAnsi="Hand writing Mutlu"/>
          <w:sz w:val="44"/>
          <w:szCs w:val="44"/>
        </w:rPr>
        <w:t>..</w:t>
      </w:r>
    </w:p>
    <w:p w:rsidR="00F42C74" w:rsidRPr="009E2104" w:rsidRDefault="00F42C74" w:rsidP="00EB69F0">
      <w:pPr>
        <w:tabs>
          <w:tab w:val="left" w:pos="8868"/>
        </w:tabs>
        <w:spacing w:after="0"/>
        <w:rPr>
          <w:rFonts w:ascii="Hand writing Mutlu" w:hAnsi="Hand writing Mutlu"/>
          <w:sz w:val="44"/>
          <w:szCs w:val="44"/>
        </w:rPr>
      </w:pPr>
      <w:r w:rsidRPr="009E2104">
        <w:rPr>
          <w:rFonts w:ascii="Hand writing Mutlu" w:hAnsi="Hand writing Mutlu"/>
          <w:sz w:val="44"/>
          <w:szCs w:val="44"/>
        </w:rPr>
        <w:t>5)Aysel ne satıyor? ( cevap: tost)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4"/>
          <w:szCs w:val="44"/>
        </w:rPr>
      </w:pPr>
      <w:r w:rsidRPr="009E2104">
        <w:rPr>
          <w:rFonts w:ascii="Times New Roman" w:hAnsi="Times New Roman"/>
          <w:sz w:val="44"/>
          <w:szCs w:val="44"/>
        </w:rPr>
        <w:t>………………………………………………………</w:t>
      </w:r>
      <w:r w:rsidRPr="009E2104">
        <w:rPr>
          <w:rFonts w:ascii="Hand writing Mutlu" w:hAnsi="Hand writing Mutlu"/>
          <w:sz w:val="44"/>
          <w:szCs w:val="44"/>
        </w:rPr>
        <w:t>.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roundrect id="_x0000_s2143" style="position:absolute;margin-left:342.55pt;margin-top:2.2pt;width:150pt;height:27.6pt;z-index:25169049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42C74" w:rsidRDefault="00F42C74" w:rsidP="00EB69F0">
                  <w:r>
                    <w:t>Hanife İRİ 1-D Sınıf Öğrt.</w:t>
                  </w:r>
                </w:p>
              </w:txbxContent>
            </v:textbox>
          </v:roundrect>
        </w:pic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4"/>
          <w:szCs w:val="44"/>
        </w:rPr>
      </w:pP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  <w:r w:rsidRPr="009E2104">
        <w:rPr>
          <w:rFonts w:ascii="Hand writing Mutlu" w:hAnsi="Hand writing Mutlu"/>
          <w:sz w:val="48"/>
          <w:szCs w:val="48"/>
        </w:rPr>
        <w:t xml:space="preserve">    </w:t>
      </w:r>
    </w:p>
    <w:p w:rsidR="00F42C74" w:rsidRPr="009E2104" w:rsidRDefault="00F42C74" w:rsidP="00574912">
      <w:pPr>
        <w:tabs>
          <w:tab w:val="left" w:pos="8868"/>
        </w:tabs>
        <w:rPr>
          <w:rFonts w:ascii="Hand writing Mutlu" w:hAnsi="Hand writing Mutlu"/>
          <w:sz w:val="48"/>
          <w:szCs w:val="48"/>
        </w:rPr>
      </w:pPr>
    </w:p>
    <w:sectPr w:rsidR="00F42C74" w:rsidRPr="009E2104" w:rsidSect="009E1990">
      <w:pgSz w:w="11906" w:h="16838"/>
      <w:pgMar w:top="1417" w:right="56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C74" w:rsidRDefault="00F42C74" w:rsidP="000A799B">
      <w:pPr>
        <w:spacing w:after="0" w:line="240" w:lineRule="auto"/>
      </w:pPr>
      <w:r>
        <w:separator/>
      </w:r>
    </w:p>
  </w:endnote>
  <w:endnote w:type="continuationSeparator" w:id="0">
    <w:p w:rsidR="00F42C74" w:rsidRDefault="00F42C74" w:rsidP="000A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C74" w:rsidRDefault="00F42C74" w:rsidP="000A799B">
      <w:pPr>
        <w:spacing w:after="0" w:line="240" w:lineRule="auto"/>
      </w:pPr>
      <w:r>
        <w:separator/>
      </w:r>
    </w:p>
  </w:footnote>
  <w:footnote w:type="continuationSeparator" w:id="0">
    <w:p w:rsidR="00F42C74" w:rsidRDefault="00F42C74" w:rsidP="000A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FAD"/>
    <w:rsid w:val="00023FAE"/>
    <w:rsid w:val="00070C11"/>
    <w:rsid w:val="000A799B"/>
    <w:rsid w:val="002D1A74"/>
    <w:rsid w:val="004B2BC8"/>
    <w:rsid w:val="00572B84"/>
    <w:rsid w:val="00574912"/>
    <w:rsid w:val="00636244"/>
    <w:rsid w:val="006C5915"/>
    <w:rsid w:val="00791754"/>
    <w:rsid w:val="007B1388"/>
    <w:rsid w:val="007C370C"/>
    <w:rsid w:val="008A7DDF"/>
    <w:rsid w:val="008E121C"/>
    <w:rsid w:val="009E1990"/>
    <w:rsid w:val="009E2104"/>
    <w:rsid w:val="00A8112C"/>
    <w:rsid w:val="00B32802"/>
    <w:rsid w:val="00BB266A"/>
    <w:rsid w:val="00C568E3"/>
    <w:rsid w:val="00C74E48"/>
    <w:rsid w:val="00E11FAD"/>
    <w:rsid w:val="00EB69F0"/>
    <w:rsid w:val="00EE2479"/>
    <w:rsid w:val="00F15B61"/>
    <w:rsid w:val="00F4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4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9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A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79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A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79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318</TotalTime>
  <Pages>6</Pages>
  <Words>295</Words>
  <Characters>1682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>http:/www.sorubak.com</cp:keywords>
  <dc:description>http://www.sorubak.com</dc:description>
  <cp:lastModifiedBy>edanur</cp:lastModifiedBy>
  <cp:revision>7</cp:revision>
  <dcterms:created xsi:type="dcterms:W3CDTF">2013-02-23T18:55:00Z</dcterms:created>
  <dcterms:modified xsi:type="dcterms:W3CDTF">2014-03-06T19:01:00Z</dcterms:modified>
</cp:coreProperties>
</file>