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53" w:rsidRDefault="00A90353" w:rsidP="0085269B">
      <w:r>
        <w:rPr>
          <w:noProof/>
        </w:rPr>
        <w:pict>
          <v:roundrect id="Yuvarlatılmış Dikdörtgen 350" o:spid="_x0000_s1029" style="position:absolute;margin-left:-44.6pt;margin-top:-29.65pt;width:516pt;height:30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90353" w:rsidRPr="00A74F24" w:rsidRDefault="00A90353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</w:rPr>
                    <w:t>S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</w:p>
              </w:txbxContent>
            </v:textbox>
          </v:roundrect>
        </w:pict>
      </w:r>
    </w:p>
    <w:p w:rsidR="00A90353" w:rsidRDefault="00A90353" w:rsidP="0085269B">
      <w:r>
        <w:rPr>
          <w:noProof/>
        </w:rPr>
        <w:pict>
          <v:rect id="Dikdörtgen 139" o:spid="_x0000_s1030" style="position:absolute;margin-left:416.65pt;margin-top:-4.1pt;width:63pt;height:30.75pt;z-index:251548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31" type="#_x0000_t13" style="position:absolute;margin-left:400.15pt;margin-top:3.4pt;width:16.5pt;height:16.5pt;z-index:251545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2" style="position:absolute;margin-left:336.35pt;margin-top:-16.85pt;width:63.75pt;height:59.25pt;z-index:251554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3" type="#_x0000_t13" style="position:absolute;margin-left:319.9pt;margin-top:3.4pt;width:16.5pt;height:16.5pt;z-index:251544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4" style="position:absolute;margin-left:312.4pt;margin-top:7.15pt;width:7.5pt;height:134.25pt;z-index:251540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5" style="position:absolute;margin-left:65.6pt;margin-top:-16.85pt;width:63.75pt;height:59.25pt;z-index:25153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C4652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at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6" type="#_x0000_t13" style="position:absolute;margin-left:129.35pt;margin-top:3.4pt;width:14.25pt;height:16.5pt;z-index:251534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7" style="position:absolute;margin-left:143.65pt;margin-top:-4.1pt;width:63pt;height:30.75pt;z-index:25153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8" style="position:absolute;margin-left:41.65pt;margin-top:7.15pt;width:7.5pt;height:134.25pt;z-index:25152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9" type="#_x0000_t13" style="position:absolute;margin-left:49.15pt;margin-top:3.4pt;width:16.5pt;height:16.5pt;z-index:251531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>
      <w:r>
        <w:rPr>
          <w:noProof/>
        </w:rPr>
        <w:pict>
          <v:oval id="Oval 266" o:spid="_x0000_s1040" style="position:absolute;margin-left:336.35pt;margin-top:16.95pt;width:63.75pt;height:59.25pt;z-index:251555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lak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41" style="position:absolute;margin-left:226.15pt;margin-top:16.95pt;width:68.25pt;height:63.75pt;z-index:251553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</w:t>
                  </w:r>
                  <w:r w:rsidRPr="001854F3">
                    <w:rPr>
                      <w:rFonts w:ascii="Hand writing Mutlu" w:hAnsi="Hand writing Mutlu"/>
                      <w:sz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2" style="position:absolute;margin-left:-44.6pt;margin-top:16.95pt;width:68.25pt;height:63.75pt;z-index:251527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D9290F" w:rsidRDefault="00A90353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s</w:t>
                  </w:r>
                  <w:r w:rsidRPr="00D9290F"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3" style="position:absolute;margin-left:65.6pt;margin-top:18.45pt;width:63.75pt;height:59.25pt;z-index:251551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lam</w:t>
                  </w:r>
                </w:p>
              </w:txbxContent>
            </v:textbox>
          </v:oval>
        </w:pict>
      </w:r>
    </w:p>
    <w:p w:rsidR="00A90353" w:rsidRDefault="00A90353" w:rsidP="0085269B">
      <w:r>
        <w:rPr>
          <w:noProof/>
        </w:rPr>
        <w:pict>
          <v:rect id="Dikdörtgen 149" o:spid="_x0000_s1044" style="position:absolute;margin-left:416.65pt;margin-top:2.75pt;width:63pt;height:30.75pt;z-index:251549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5" type="#_x0000_t13" style="position:absolute;margin-left:400.15pt;margin-top:14pt;width:16.5pt;height:16.5pt;z-index:251546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6" type="#_x0000_t13" style="position:absolute;margin-left:319.9pt;margin-top:16.25pt;width:16.5pt;height:16.5pt;z-index:25154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7" style="position:absolute;margin-left:294.4pt;margin-top:20pt;width:18pt;height:8.25pt;z-index:251541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8" style="position:absolute;margin-left:143.65pt;margin-top:6.5pt;width:63pt;height:30.75pt;z-index:251536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9" type="#_x0000_t13" style="position:absolute;margin-left:127.15pt;margin-top:14pt;width:16.5pt;height:16.5pt;z-index:251538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50" style="position:absolute;margin-left:23.65pt;margin-top:20pt;width:18pt;height:8.25pt;z-index:251529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51" type="#_x0000_t13" style="position:absolute;margin-left:49.15pt;margin-top:17pt;width:16.5pt;height:16.5pt;z-index:25153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/>
    <w:p w:rsidR="00A90353" w:rsidRDefault="00A90353" w:rsidP="0085269B">
      <w:r>
        <w:rPr>
          <w:noProof/>
        </w:rPr>
        <w:pict>
          <v:rect id="Dikdörtgen 164" o:spid="_x0000_s1052" style="position:absolute;margin-left:416.65pt;margin-top:17.15pt;width:63pt;height:30.75pt;z-index:251550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3" type="#_x0000_t13" style="position:absolute;margin-left:400.15pt;margin-top:23.15pt;width:16.5pt;height:16.5pt;z-index:251547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4" style="position:absolute;margin-left:336.35pt;margin-top:-.1pt;width:63.75pt;height:59.25pt;z-index:251556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A07B5D" w:rsidRDefault="00A90353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nat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5" style="position:absolute;margin-left:143.65pt;margin-top:17.15pt;width:63pt;height:30.75pt;z-index:25153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6" style="position:absolute;margin-left:65.6pt;margin-top:1.4pt;width:63.75pt;height:59.25pt;z-index:251552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tır</w:t>
                  </w:r>
                </w:p>
              </w:txbxContent>
            </v:textbox>
          </v:oval>
        </w:pict>
      </w:r>
    </w:p>
    <w:p w:rsidR="00A90353" w:rsidRDefault="00A90353" w:rsidP="0085269B">
      <w:r>
        <w:rPr>
          <w:noProof/>
        </w:rPr>
        <w:pict>
          <v:shape id="Sağ Ok 166" o:spid="_x0000_s1057" type="#_x0000_t13" style="position:absolute;margin-left:319.9pt;margin-top:.7pt;width:16.5pt;height:16.5pt;z-index:251542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8" type="#_x0000_t13" style="position:absolute;margin-left:127.15pt;margin-top:1.45pt;width:16.5pt;height:16.5pt;z-index:251539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9" type="#_x0000_t13" style="position:absolute;margin-left:49.15pt;margin-top:1.45pt;width:16.5pt;height:16.5pt;z-index:25153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/>
    <w:p w:rsidR="00A90353" w:rsidRDefault="00A90353" w:rsidP="00DE4C64">
      <w:pPr>
        <w:rPr>
          <w:rFonts w:ascii="Hand writing Mutlu" w:hAnsi="Hand writing Mutlu"/>
          <w:sz w:val="24"/>
          <w:szCs w:val="24"/>
        </w:rPr>
      </w:pPr>
      <w:hyperlink r:id="rId6" w:history="1">
        <w:r w:rsidRPr="0060073E"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A90353" w:rsidRDefault="00A90353" w:rsidP="0085269B"/>
    <w:p w:rsidR="00A90353" w:rsidRDefault="00A90353" w:rsidP="0085269B"/>
    <w:p w:rsidR="00A90353" w:rsidRDefault="00A90353" w:rsidP="0085269B">
      <w:r>
        <w:rPr>
          <w:noProof/>
        </w:rPr>
        <w:pict>
          <v:rect id="Dikdörtgen 268" o:spid="_x0000_s1060" style="position:absolute;margin-left:416.65pt;margin-top:-4.1pt;width:63pt;height:30.75pt;z-index:251579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61" type="#_x0000_t13" style="position:absolute;margin-left:400.15pt;margin-top:3.4pt;width:16.5pt;height:16.5pt;z-index:25157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2" style="position:absolute;margin-left:336.35pt;margin-top:-16.85pt;width:63.75pt;height:59.25pt;z-index:251585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lim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3" type="#_x0000_t13" style="position:absolute;margin-left:319.9pt;margin-top:3.4pt;width:16.5pt;height:16.5pt;z-index:251575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4" style="position:absolute;margin-left:312.4pt;margin-top:7.15pt;width:7.5pt;height:134.25pt;z-index:251571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5" style="position:absolute;margin-left:65.6pt;margin-top:-16.85pt;width:63.75pt;height:59.25pt;z-index:251560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C4652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lon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6" type="#_x0000_t13" style="position:absolute;margin-left:129.35pt;margin-top:3.4pt;width:14.25pt;height:16.5pt;z-index:251565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7" style="position:absolute;margin-left:143.65pt;margin-top:-4.1pt;width:63pt;height:30.75pt;z-index:251566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8" style="position:absolute;margin-left:41.65pt;margin-top:7.15pt;width:7.5pt;height:134.25pt;z-index:251558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9" type="#_x0000_t13" style="position:absolute;margin-left:49.15pt;margin-top:3.4pt;width:16.5pt;height:16.5pt;z-index:251561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>
      <w:r>
        <w:rPr>
          <w:noProof/>
        </w:rPr>
        <w:pict>
          <v:oval id="Oval 278" o:spid="_x0000_s1070" style="position:absolute;margin-left:336.35pt;margin-top:16.95pt;width:63.75pt;height:59.25pt;z-index:251586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ne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71" style="position:absolute;margin-left:226.15pt;margin-top:16.95pt;width:68.25pt;height:63.75pt;z-index:251584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2" style="position:absolute;margin-left:-44.6pt;margin-top:16.95pt;width:68.25pt;height:63.75pt;z-index:251557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3" style="position:absolute;margin-left:65.6pt;margin-top:18.45pt;width:63.75pt;height:59.25pt;z-index:251582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C4652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kat</w:t>
                  </w:r>
                </w:p>
              </w:txbxContent>
            </v:textbox>
          </v:oval>
        </w:pict>
      </w:r>
    </w:p>
    <w:p w:rsidR="00A90353" w:rsidRDefault="00A90353" w:rsidP="0085269B">
      <w:r>
        <w:rPr>
          <w:noProof/>
        </w:rPr>
        <w:pict>
          <v:rect id="Dikdörtgen 282" o:spid="_x0000_s1074" style="position:absolute;margin-left:416.65pt;margin-top:2.75pt;width:63pt;height:30.75pt;z-index:25158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5" type="#_x0000_t13" style="position:absolute;margin-left:400.15pt;margin-top:14pt;width:16.5pt;height:16.5pt;z-index:251577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6" type="#_x0000_t13" style="position:absolute;margin-left:319.9pt;margin-top:16.25pt;width:16.5pt;height:16.5pt;z-index:251574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7" style="position:absolute;margin-left:294.4pt;margin-top:20pt;width:18pt;height:8.25pt;z-index:251572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8" style="position:absolute;margin-left:143.65pt;margin-top:6.5pt;width:63pt;height:30.75pt;z-index:251567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9" type="#_x0000_t13" style="position:absolute;margin-left:127.15pt;margin-top:14pt;width:16.5pt;height:16.5pt;z-index:25156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80" style="position:absolute;margin-left:23.65pt;margin-top:20pt;width:18pt;height:8.25pt;z-index:251559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81" type="#_x0000_t13" style="position:absolute;margin-left:49.15pt;margin-top:17pt;width:16.5pt;height:16.5pt;z-index:251563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/>
    <w:p w:rsidR="00A90353" w:rsidRDefault="00A90353" w:rsidP="0085269B">
      <w:r>
        <w:rPr>
          <w:noProof/>
        </w:rPr>
        <w:pict>
          <v:rect id="Dikdörtgen 290" o:spid="_x0000_s1082" style="position:absolute;margin-left:416.65pt;margin-top:17.15pt;width:63pt;height:30.75pt;z-index:251581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3" type="#_x0000_t13" style="position:absolute;margin-left:400.15pt;margin-top:23.15pt;width:16.5pt;height:16.5pt;z-index:25157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4" style="position:absolute;margin-left:336.35pt;margin-top:-.1pt;width:63.75pt;height:59.25pt;z-index:251587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lam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5" style="position:absolute;margin-left:143.65pt;margin-top:17.15pt;width:63pt;height:30.75pt;z-index:251568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6" style="position:absolute;margin-left:65.6pt;margin-top:1.4pt;width:63.75pt;height:59.25pt;z-index:251583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yın</w:t>
                  </w:r>
                </w:p>
              </w:txbxContent>
            </v:textbox>
          </v:oval>
        </w:pict>
      </w:r>
    </w:p>
    <w:p w:rsidR="00A90353" w:rsidRDefault="00A90353" w:rsidP="0085269B">
      <w:r>
        <w:rPr>
          <w:noProof/>
        </w:rPr>
        <w:pict>
          <v:shape id="Sağ Ok 295" o:spid="_x0000_s1087" type="#_x0000_t13" style="position:absolute;margin-left:319.9pt;margin-top:.7pt;width:16.5pt;height:16.5pt;z-index:25157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8" type="#_x0000_t13" style="position:absolute;margin-left:127.15pt;margin-top:1.45pt;width:16.5pt;height:16.5pt;z-index:251570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9" type="#_x0000_t13" style="position:absolute;margin-left:49.15pt;margin-top:1.45pt;width:16.5pt;height:16.5pt;z-index:251564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/>
    <w:p w:rsidR="00A90353" w:rsidRDefault="00A90353" w:rsidP="0085269B"/>
    <w:p w:rsidR="00A90353" w:rsidRDefault="00A90353" w:rsidP="0085269B"/>
    <w:p w:rsidR="00A90353" w:rsidRDefault="00A90353" w:rsidP="0085269B">
      <w:r>
        <w:rPr>
          <w:noProof/>
        </w:rPr>
        <w:pict>
          <v:rect id="Dikdörtgen 298" o:spid="_x0000_s1090" style="position:absolute;margin-left:416.65pt;margin-top:-4.1pt;width:63pt;height:30.75pt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91" type="#_x0000_t13" style="position:absolute;margin-left:400.15pt;margin-top:3.4pt;width:16.5pt;height:16.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2" style="position:absolute;margin-left:336.35pt;margin-top:-16.85pt;width:63.75pt;height:59.2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85269B" w:rsidRDefault="00A90353" w:rsidP="0085269B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nir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3" type="#_x0000_t13" style="position:absolute;margin-left:319.9pt;margin-top:3.4pt;width:16.5pt;height:16.5pt;z-index: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4" style="position:absolute;margin-left:312.4pt;margin-top:7.15pt;width:7.5pt;height:134.25pt;z-index:251601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5" style="position:absolute;margin-left:65.6pt;margin-top:-16.85pt;width:63.75pt;height:59.25pt;z-index:251591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yis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6" type="#_x0000_t13" style="position:absolute;margin-left:129.35pt;margin-top:3.4pt;width:14.25pt;height:16.5pt;z-index:251595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7" style="position:absolute;margin-left:143.65pt;margin-top:-4.1pt;width:63pt;height:30.75pt;z-index:25159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8" style="position:absolute;margin-left:41.65pt;margin-top:7.15pt;width:7.5pt;height:134.25pt;z-index:251589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9" type="#_x0000_t13" style="position:absolute;margin-left:49.15pt;margin-top:3.4pt;width:16.5pt;height:16.5pt;z-index:251592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>
      <w:r>
        <w:rPr>
          <w:noProof/>
        </w:rPr>
        <w:pict>
          <v:oval id="Oval 308" o:spid="_x0000_s1100" style="position:absolute;margin-left:336.35pt;margin-top:16.95pt;width:63.75pt;height:59.25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nek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101" style="position:absolute;margin-left:226.15pt;margin-top:16.95pt;width:68.25pt;height:63.75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si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102" style="position:absolute;margin-left:-44.6pt;margin-top:16.95pt;width:68.25pt;height:63.75pt;z-index:25158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3" style="position:absolute;margin-left:65.6pt;margin-top:18.45pt;width:63.75pt;height:59.2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lin</w:t>
                  </w:r>
                </w:p>
              </w:txbxContent>
            </v:textbox>
          </v:oval>
        </w:pict>
      </w:r>
    </w:p>
    <w:p w:rsidR="00A90353" w:rsidRDefault="00A90353" w:rsidP="0085269B">
      <w:r>
        <w:rPr>
          <w:noProof/>
        </w:rPr>
        <w:pict>
          <v:rect id="Dikdörtgen 312" o:spid="_x0000_s1104" style="position:absolute;margin-left:416.65pt;margin-top:2.75pt;width:63pt;height:30.7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5" type="#_x0000_t13" style="position:absolute;margin-left:400.15pt;margin-top:14pt;width:16.5pt;height:16.5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6" type="#_x0000_t13" style="position:absolute;margin-left:319.9pt;margin-top:16.25pt;width:16.5pt;height:16.5pt;z-index:251604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7" style="position:absolute;margin-left:294.4pt;margin-top:20pt;width:18pt;height:8.25pt;z-index:25160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8" style="position:absolute;margin-left:143.65pt;margin-top:6.5pt;width:63pt;height:30.75pt;z-index:251597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9" type="#_x0000_t13" style="position:absolute;margin-left:127.15pt;margin-top:14pt;width:16.5pt;height:16.5pt;z-index:251599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10" style="position:absolute;margin-left:23.65pt;margin-top:20pt;width:18pt;height:8.25pt;z-index:251590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11" type="#_x0000_t13" style="position:absolute;margin-left:49.15pt;margin-top:17pt;width:16.5pt;height:16.5pt;z-index:251593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/>
    <w:p w:rsidR="00A90353" w:rsidRDefault="00A90353" w:rsidP="0085269B">
      <w:r>
        <w:rPr>
          <w:noProof/>
        </w:rPr>
        <w:pict>
          <v:shape id="Sağ Ok 321" o:spid="_x0000_s1112" type="#_x0000_t13" style="position:absolute;margin-left:400.15pt;margin-top:24.65pt;width:16.5pt;height:16.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3" style="position:absolute;margin-left:416.65pt;margin-top:17.15pt;width:63pt;height:30.75pt;z-index: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4" style="position:absolute;margin-left:336.35pt;margin-top:-.1pt;width:63.75pt;height:59.25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mit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5" style="position:absolute;margin-left:143.65pt;margin-top:17.15pt;width:63pt;height:30.75pt;z-index:25159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6" style="position:absolute;margin-left:65.6pt;margin-top:1.4pt;width:63.75pt;height:59.2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54708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net</w:t>
                  </w:r>
                </w:p>
              </w:txbxContent>
            </v:textbox>
          </v:oval>
        </w:pict>
      </w:r>
    </w:p>
    <w:p w:rsidR="00A90353" w:rsidRDefault="00A90353" w:rsidP="0085269B">
      <w:r>
        <w:rPr>
          <w:noProof/>
        </w:rPr>
        <w:pict>
          <v:shape id="Sağ Ok 326" o:spid="_x0000_s1117" type="#_x0000_t13" style="position:absolute;margin-left:127.9pt;margin-top:4.35pt;width:16.5pt;height:16.5pt;z-index:25160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8" type="#_x0000_t13" style="position:absolute;margin-left:319.9pt;margin-top:1.35pt;width:16.5pt;height:16.5pt;z-index:251603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9" type="#_x0000_t13" style="position:absolute;margin-left:49.15pt;margin-top:1.45pt;width:16.5pt;height:16.5pt;z-index:25159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85269B"/>
    <w:p w:rsidR="00A90353" w:rsidRDefault="00A90353" w:rsidP="00FE1F01">
      <w:pPr>
        <w:jc w:val="center"/>
      </w:pPr>
      <w:r w:rsidRPr="00D058B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7" o:title="" cropbottom="8587f"/>
          </v:shape>
        </w:pict>
      </w:r>
      <w:r w:rsidRPr="00D058BC">
        <w:rPr>
          <w:noProof/>
        </w:rPr>
        <w:pict>
          <v:shape id="Resim 25" o:spid="_x0000_i1026" type="#_x0000_t75" alt="Coloring page bowling" style="width:79.5pt;height:64.5pt;visibility:visible">
            <v:imagedata r:id="rId8" o:title="" croptop="9071f" cropbottom="12404f" cropleft="11403f" cropright="17433f"/>
          </v:shape>
        </w:pict>
      </w:r>
      <w:r w:rsidRPr="00D058BC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9" o:title="" cropbottom="8772f"/>
          </v:shape>
        </w:pict>
      </w:r>
      <w:r w:rsidRPr="00D058BC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10" o:title="" cropbottom="11408f"/>
          </v:shape>
        </w:pict>
      </w:r>
      <w:r w:rsidRPr="00D058BC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1" o:title="" cropbottom="2241f"/>
          </v:shape>
        </w:pict>
      </w:r>
    </w:p>
    <w:p w:rsidR="00A90353" w:rsidRDefault="00A90353">
      <w:r>
        <w:rPr>
          <w:noProof/>
        </w:rPr>
        <w:pict>
          <v:roundrect id="_x0000_s1120" style="position:absolute;margin-left:-43.1pt;margin-top:-28.85pt;width:516pt;height:46.5pt;z-index:2516561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90353" w:rsidRPr="000849BA" w:rsidRDefault="00A90353" w:rsidP="00A3759B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0849BA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21" style="position:absolute;margin-left:284.65pt;margin-top:31.15pt;width:208.5pt;height:39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2" style="position:absolute;margin-left:161.65pt;margin-top:32.65pt;width:89.25pt;height:39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kesme.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3" style="position:absolute;margin-left:60.4pt;margin-top:32.65pt;width:89.25pt;height:39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4" style="position:absolute;margin-left:-40.1pt;margin-top:32.65pt;width:89.25pt;height:39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Suna</w:t>
                  </w:r>
                </w:p>
              </w:txbxContent>
            </v:textbox>
          </v:rect>
        </w:pict>
      </w:r>
    </w:p>
    <w:p w:rsidR="00A90353" w:rsidRPr="00577F36" w:rsidRDefault="00A90353" w:rsidP="00577F36"/>
    <w:p w:rsidR="00A90353" w:rsidRDefault="00A90353" w:rsidP="00577F36"/>
    <w:p w:rsidR="00A90353" w:rsidRDefault="00A90353" w:rsidP="00577F36">
      <w:r>
        <w:rPr>
          <w:noProof/>
        </w:rPr>
        <w:pict>
          <v:rect id="Dikdörtgen 17" o:spid="_x0000_s1125" style="position:absolute;margin-left:284.65pt;margin-top:31.15pt;width:208.5pt;height:39pt;z-index:251624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6" style="position:absolute;margin-left:161.65pt;margin-top:32.65pt;width:89.25pt;height:39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as.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7" style="position:absolute;margin-left:60.4pt;margin-top:32.65pt;width:89.25pt;height:39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askıyı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8" style="position:absolute;margin-left:-40.1pt;margin-top:32.65pt;width:89.25pt;height:39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A90353" w:rsidRDefault="00A90353" w:rsidP="00577F36"/>
    <w:p w:rsidR="00A90353" w:rsidRDefault="00A90353" w:rsidP="00577F36"/>
    <w:p w:rsidR="00A90353" w:rsidRDefault="00A90353" w:rsidP="00577F36">
      <w:r>
        <w:rPr>
          <w:noProof/>
        </w:rPr>
        <w:pict>
          <v:rect id="Dikdörtgen 25" o:spid="_x0000_s1129" style="position:absolute;margin-left:284.65pt;margin-top:31.15pt;width:208.5pt;height:39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30" style="position:absolute;margin-left:161.65pt;margin-top:32.65pt;width:89.25pt;height:39pt;z-index:251630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31" style="position:absolute;margin-left:60.4pt;margin-top:32.65pt;width:89.25pt;height:39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saati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2" style="position:absolute;margin-left:-40.1pt;margin-top:32.65pt;width:89.25pt;height:39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Suat </w:t>
                  </w:r>
                </w:p>
              </w:txbxContent>
            </v:textbox>
          </v:rect>
        </w:pict>
      </w:r>
    </w:p>
    <w:p w:rsidR="00A90353" w:rsidRPr="00577F36" w:rsidRDefault="00A90353" w:rsidP="00577F36"/>
    <w:p w:rsidR="00A90353" w:rsidRPr="00577F36" w:rsidRDefault="00A90353" w:rsidP="00577F36"/>
    <w:p w:rsidR="00A90353" w:rsidRDefault="00A90353" w:rsidP="00577F36">
      <w:r>
        <w:rPr>
          <w:noProof/>
        </w:rPr>
        <w:pict>
          <v:rect id="Dikdörtgen 29" o:spid="_x0000_s1133" style="position:absolute;margin-left:284.65pt;margin-top:31.15pt;width:208.5pt;height:39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4" style="position:absolute;margin-left:161.65pt;margin-top:32.65pt;width:89.25pt;height:39pt;z-index:251634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sat.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5" style="position:absolute;margin-left:60.4pt;margin-top:32.65pt;width:89.25pt;height:39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6" style="position:absolute;margin-left:-40.1pt;margin-top:32.65pt;width:89.25pt;height:39pt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Aslı</w:t>
                  </w:r>
                </w:p>
              </w:txbxContent>
            </v:textbox>
          </v:rect>
        </w:pict>
      </w:r>
    </w:p>
    <w:p w:rsidR="00A90353" w:rsidRDefault="00A90353" w:rsidP="00577F36"/>
    <w:p w:rsidR="00A90353" w:rsidRPr="00577F36" w:rsidRDefault="00A90353" w:rsidP="00577F36"/>
    <w:p w:rsidR="00A90353" w:rsidRDefault="00A90353" w:rsidP="00577F36">
      <w:r>
        <w:rPr>
          <w:noProof/>
        </w:rPr>
        <w:pict>
          <v:rect id="Dikdörtgen 257" o:spid="_x0000_s1137" style="position:absolute;margin-left:284.65pt;margin-top:31.15pt;width:208.5pt;height:39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8" style="position:absolute;margin-left:161.65pt;margin-top:32.65pt;width:89.25pt;height:39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yeme.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9" style="position:absolute;margin-left:60.4pt;margin-top:32.65pt;width:89.25pt;height:39pt;z-index:251637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tost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40" style="position:absolute;margin-left:-40.1pt;margin-top:32.65pt;width:89.25pt;height:39pt;z-index:251635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A90353" w:rsidRDefault="00A90353" w:rsidP="00577F36"/>
    <w:p w:rsidR="00A90353" w:rsidRPr="00577F36" w:rsidRDefault="00A90353" w:rsidP="00577F36"/>
    <w:p w:rsidR="00A90353" w:rsidRDefault="00A90353" w:rsidP="00577F36">
      <w:r>
        <w:rPr>
          <w:noProof/>
        </w:rPr>
        <w:pict>
          <v:rect id="Dikdörtgen 264" o:spid="_x0000_s1141" style="position:absolute;margin-left:284.65pt;margin-top:31.15pt;width:208.5pt;height:39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2" style="position:absolute;margin-left:161.65pt;margin-top:32.65pt;width:89.25pt;height:39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3" style="position:absolute;margin-left:60.4pt;margin-top:32.65pt;width:89.25pt;height:39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salak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4" style="position:absolute;margin-left:-40.1pt;margin-top:32.65pt;width:89.25pt;height:39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Esra</w:t>
                  </w:r>
                </w:p>
              </w:txbxContent>
            </v:textbox>
          </v:rect>
        </w:pict>
      </w:r>
    </w:p>
    <w:p w:rsidR="00A90353" w:rsidRPr="00577F36" w:rsidRDefault="00A90353" w:rsidP="00577F36"/>
    <w:p w:rsidR="00A90353" w:rsidRPr="00577F36" w:rsidRDefault="00A90353" w:rsidP="00577F36"/>
    <w:p w:rsidR="00A90353" w:rsidRDefault="00A90353" w:rsidP="00577F36">
      <w:r>
        <w:rPr>
          <w:noProof/>
        </w:rPr>
        <w:pict>
          <v:rect id="Dikdörtgen 331" o:spid="_x0000_s1145" style="position:absolute;margin-left:284.65pt;margin-top:31.15pt;width:208.5pt;height:39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6" style="position:absolute;margin-left:161.65pt;margin-top:32.65pt;width:89.25pt;height:39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say.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7" style="position:absolute;margin-left:60.4pt;margin-top:32.65pt;width:89.25pt;height:39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8" style="position:absolute;margin-left:-40.1pt;margin-top:32.65pt;width:89.25pt;height:39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Esma</w:t>
                  </w:r>
                </w:p>
              </w:txbxContent>
            </v:textbox>
          </v:rect>
        </w:pict>
      </w:r>
    </w:p>
    <w:p w:rsidR="00A90353" w:rsidRPr="00577F36" w:rsidRDefault="00A90353" w:rsidP="00577F36"/>
    <w:p w:rsidR="00A90353" w:rsidRPr="00577F36" w:rsidRDefault="00A90353" w:rsidP="00577F36"/>
    <w:p w:rsidR="00A90353" w:rsidRDefault="00A90353" w:rsidP="00577F36">
      <w:r>
        <w:rPr>
          <w:noProof/>
        </w:rPr>
        <w:pict>
          <v:rect id="Dikdörtgen 335" o:spid="_x0000_s1149" style="position:absolute;margin-left:284.65pt;margin-top:31.15pt;width:208.5pt;height:39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50" style="position:absolute;margin-left:161.65pt;margin-top:32.65pt;width:89.25pt;height:39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sıkma.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51" style="position:absolute;margin-left:60.4pt;margin-top:32.65pt;width:89.25pt;height:39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kemeri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2" style="position:absolute;margin-left:-40.1pt;margin-top:32.65pt;width:89.25pt;height:39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A90353" w:rsidRPr="00577F36" w:rsidRDefault="00A90353" w:rsidP="00577F36"/>
    <w:p w:rsidR="00A90353" w:rsidRDefault="00A90353" w:rsidP="00577F36"/>
    <w:p w:rsidR="00A90353" w:rsidRDefault="00A90353" w:rsidP="00577F36">
      <w:r>
        <w:rPr>
          <w:noProof/>
        </w:rPr>
        <w:pict>
          <v:rect id="Dikdörtgen 340" o:spid="_x0000_s1153" style="position:absolute;margin-left:161.65pt;margin-top:32.65pt;width:89.25pt;height:39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4" style="position:absolute;margin-left:60.4pt;margin-top:32.65pt;width:89.25pt;height:39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sokakta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5" style="position:absolute;margin-left:-40.1pt;margin-top:32.65pt;width:89.25pt;height:39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Asya</w:t>
                  </w:r>
                </w:p>
              </w:txbxContent>
            </v:textbox>
          </v:rect>
        </w:pict>
      </w:r>
    </w:p>
    <w:p w:rsidR="00A90353" w:rsidRDefault="00A90353" w:rsidP="00577F36">
      <w:r>
        <w:rPr>
          <w:noProof/>
        </w:rPr>
        <w:pict>
          <v:rect id="Dikdörtgen 339" o:spid="_x0000_s1156" style="position:absolute;margin-left:285.4pt;margin-top:5.7pt;width:208.5pt;height:39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A90353" w:rsidRDefault="00A90353" w:rsidP="00FE1F01">
      <w:pPr>
        <w:jc w:val="center"/>
      </w:pPr>
    </w:p>
    <w:p w:rsidR="00A90353" w:rsidRDefault="00A90353" w:rsidP="00FE1F01">
      <w:pPr>
        <w:jc w:val="center"/>
      </w:pPr>
    </w:p>
    <w:p w:rsidR="00A90353" w:rsidRDefault="00A90353" w:rsidP="00FE1F01">
      <w:pPr>
        <w:jc w:val="center"/>
      </w:pPr>
    </w:p>
    <w:p w:rsidR="00A90353" w:rsidRDefault="00A90353" w:rsidP="003A217E">
      <w:r>
        <w:rPr>
          <w:noProof/>
        </w:rPr>
        <w:pict>
          <v:roundrect id="_x0000_s1157" style="position:absolute;margin-left:-44.6pt;margin-top:-29.65pt;width:516pt;height:30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90353" w:rsidRPr="00A74F24" w:rsidRDefault="00A90353" w:rsidP="003A217E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b/>
                    </w:rPr>
                    <w:t>S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</w:p>
              </w:txbxContent>
            </v:textbox>
          </v:roundrect>
        </w:pict>
      </w:r>
    </w:p>
    <w:p w:rsidR="00A90353" w:rsidRDefault="00A90353" w:rsidP="003A217E">
      <w:r>
        <w:rPr>
          <w:noProof/>
        </w:rPr>
        <w:pict>
          <v:rect id="Dikdörtgen 6" o:spid="_x0000_s1158" style="position:absolute;margin-left:416.65pt;margin-top:-4.1pt;width:63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fy7cAIAADc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9" o:spid="_x0000_s1159" type="#_x0000_t13" style="position:absolute;margin-left:400.15pt;margin-top:3.4pt;width:16.5pt;height:16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E3cbwIAADk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10" o:spid="_x0000_s1160" style="position:absolute;margin-left:336.35pt;margin-top:-16.85pt;width:63.75pt;height:59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</w:t>
                  </w:r>
                </w:p>
              </w:txbxContent>
            </v:textbox>
          </v:oval>
        </w:pict>
      </w:r>
      <w:r>
        <w:rPr>
          <w:noProof/>
        </w:rPr>
        <w:pict>
          <v:shape id="Sağ Ok 11" o:spid="_x0000_s1161" type="#_x0000_t13" style="position:absolute;margin-left:319.9pt;margin-top:3.4pt;width:16.5pt;height:16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fOcAIAADs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2" o:spid="_x0000_s1162" style="position:absolute;margin-left:312.4pt;margin-top:7.15pt;width:7.5pt;height:134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3" o:spid="_x0000_s1163" style="position:absolute;margin-left:65.6pt;margin-top:-16.85pt;width:63.75pt;height:59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HM6woXACAABB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ren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" o:spid="_x0000_s1164" type="#_x0000_t13" style="position:absolute;margin-left:129.35pt;margin-top:3.4pt;width:14.25pt;height:16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wFgdgIAADs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1" o:spid="_x0000_s1165" style="position:absolute;margin-left:143.65pt;margin-top:-4.1pt;width:63pt;height:30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YlfoNG8CAAAy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2" o:spid="_x0000_s1166" style="position:absolute;margin-left:41.65pt;margin-top:7.15pt;width:7.5pt;height:13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2p4SMW8CAAAyBQAADgAAAAAAAAAA&#10;AAAAAAAuAgAAZHJzL2Uyb0RvYy54bWxQSwECLQAUAAYACAAAACEAKrVo9+AAAAAIAQAADwAAAAAA&#10;AAAAAAAAAADJ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3" o:spid="_x0000_s1167" type="#_x0000_t13" style="position:absolute;margin-left:49.15pt;margin-top:3.4pt;width:16.5pt;height:16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ux+bQIAADQ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>
      <w:r>
        <w:rPr>
          <w:noProof/>
        </w:rPr>
        <w:pict>
          <v:oval id="Oval 24" o:spid="_x0000_s1168" style="position:absolute;margin-left:336.35pt;margin-top:16.95pt;width:63.75pt;height:59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8zrElLwMAAEE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rık</w:t>
                  </w:r>
                </w:p>
              </w:txbxContent>
            </v:textbox>
          </v:oval>
        </w:pict>
      </w:r>
      <w:r>
        <w:rPr>
          <w:noProof/>
        </w:rPr>
        <w:pict>
          <v:oval id="Oval 343" o:spid="_x0000_s1169" style="position:absolute;margin-left:226.15pt;margin-top:16.95pt;width:68.25pt;height:63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3A217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sı</w:t>
                  </w:r>
                </w:p>
              </w:txbxContent>
            </v:textbox>
          </v:oval>
        </w:pict>
      </w:r>
      <w:r>
        <w:rPr>
          <w:noProof/>
        </w:rPr>
        <w:pict>
          <v:oval id="Oval 344" o:spid="_x0000_s1170" style="position:absolute;margin-left:-44.6pt;margin-top:16.95pt;width:68.25pt;height:63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D9290F" w:rsidRDefault="00A90353" w:rsidP="003A217E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si</w:t>
                  </w:r>
                </w:p>
              </w:txbxContent>
            </v:textbox>
          </v:oval>
        </w:pict>
      </w:r>
      <w:r>
        <w:rPr>
          <w:noProof/>
        </w:rPr>
        <w:pict>
          <v:oval id="Oval 345" o:spid="_x0000_s1171" style="position:absolute;margin-left:65.6pt;margin-top:18.45pt;width:63.75pt;height:5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tem</w:t>
                  </w:r>
                </w:p>
              </w:txbxContent>
            </v:textbox>
          </v:oval>
        </w:pict>
      </w:r>
    </w:p>
    <w:p w:rsidR="00A90353" w:rsidRDefault="00A90353" w:rsidP="003A217E">
      <w:r>
        <w:rPr>
          <w:noProof/>
        </w:rPr>
        <w:pict>
          <v:rect id="Dikdörtgen 346" o:spid="_x0000_s1172" style="position:absolute;margin-left:416.65pt;margin-top:2.75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Ff4hS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47" o:spid="_x0000_s1173" type="#_x0000_t13" style="position:absolute;margin-left:400.15pt;margin-top:14pt;width:16.5pt;height:16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48" o:spid="_x0000_s1174" type="#_x0000_t13" style="position:absolute;margin-left:319.9pt;margin-top:16.25pt;width:16.5pt;height:16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w7BhO3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49" o:spid="_x0000_s1175" style="position:absolute;margin-left:294.4pt;margin-top:20pt;width:18pt;height:8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AWuCuRyAgAAOwUAAA4AAAAA&#10;AAAAAAAAAAAALgIAAGRycy9lMm9Eb2MueG1sUEsBAi0AFAAGAAgAAAAhABJxNJHhAAAACQEAAA8A&#10;AAAAAAAAAAAAAAAAzAQAAGRycy9kb3ducmV2LnhtbFBLBQYAAAAABAAEAPMAAADa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51" o:spid="_x0000_s1176" style="position:absolute;margin-left:143.65pt;margin-top:6.5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SpBPb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96" o:spid="_x0000_s1177" type="#_x0000_t13" style="position:absolute;margin-left:127.15pt;margin-top:14pt;width:16.5pt;height:16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5OocQIAADs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Acrk6hxAgAAOw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97" o:spid="_x0000_s1178" style="position:absolute;margin-left:23.65pt;margin-top:20pt;width:18pt;height:8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ACkWwRbwIAADI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98" o:spid="_x0000_s1179" type="#_x0000_t13" style="position:absolute;margin-left:49.15pt;margin-top:17pt;width:16.5pt;height:16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2tfcAIAADs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/>
    <w:p w:rsidR="00A90353" w:rsidRDefault="00A90353" w:rsidP="003A217E">
      <w:r>
        <w:rPr>
          <w:noProof/>
        </w:rPr>
        <w:pict>
          <v:rect id="Dikdörtgen 99" o:spid="_x0000_s1180" style="position:absolute;margin-left:416.65pt;margin-top:17.1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00" o:spid="_x0000_s1181" type="#_x0000_t13" style="position:absolute;margin-left:400.15pt;margin-top:23.15pt;width:16.5pt;height:16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BiP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101" o:spid="_x0000_s1182" style="position:absolute;margin-left:336.35pt;margin-top:-.1pt;width:63.75pt;height:59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ImNLQ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A07B5D" w:rsidRDefault="00A90353" w:rsidP="003A217E">
                  <w:pPr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ra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02" o:spid="_x0000_s1183" style="position:absolute;margin-left:143.65pt;margin-top:17.1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04" o:spid="_x0000_s1184" style="position:absolute;margin-left:65.6pt;margin-top:1.4pt;width:63.75pt;height:59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nem</w:t>
                  </w:r>
                </w:p>
              </w:txbxContent>
            </v:textbox>
          </v:oval>
        </w:pict>
      </w:r>
    </w:p>
    <w:p w:rsidR="00A90353" w:rsidRDefault="00A90353" w:rsidP="003A217E">
      <w:r>
        <w:rPr>
          <w:noProof/>
        </w:rPr>
        <w:pict>
          <v:shape id="Sağ Ok 105" o:spid="_x0000_s1185" type="#_x0000_t13" style="position:absolute;margin-left:319.9pt;margin-top:.7pt;width:16.5pt;height:16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UIx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06" o:spid="_x0000_s1186" type="#_x0000_t13" style="position:absolute;margin-left:127.15pt;margin-top:1.45pt;width:16.5pt;height:16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XRb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k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08" o:spid="_x0000_s1187" type="#_x0000_t13" style="position:absolute;margin-left:49.15pt;margin-top:1.45pt;width:16.5pt;height:16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ynS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DmdynS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/>
    <w:p w:rsidR="00A90353" w:rsidRDefault="00A90353" w:rsidP="003A217E"/>
    <w:p w:rsidR="00A90353" w:rsidRDefault="00A90353" w:rsidP="003A217E"/>
    <w:p w:rsidR="00A90353" w:rsidRDefault="00A90353" w:rsidP="003A217E">
      <w:r>
        <w:rPr>
          <w:noProof/>
        </w:rPr>
        <w:pict>
          <v:rect id="Dikdörtgen 109" o:spid="_x0000_s1188" style="position:absolute;margin-left:416.65pt;margin-top:-4.1pt;width:63pt;height:30.7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OR3Vr3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10" o:spid="_x0000_s1189" type="#_x0000_t13" style="position:absolute;margin-left:400.15pt;margin-top:3.4pt;width:16.5pt;height:16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vMJdYHECAAA9BQAADgAAAAAAAAAA&#10;AAAAAAAuAgAAZHJzL2Uyb0RvYy54bWxQSwECLQAUAAYACAAAACEAdJSUH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111" o:spid="_x0000_s1190" style="position:absolute;margin-left:336.35pt;margin-top:-16.85pt;width:63.75pt;height:59.2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NsgLg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EGDbIC4DAABD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112" o:spid="_x0000_s1191" type="#_x0000_t13" style="position:absolute;margin-left:319.9pt;margin-top:3.4pt;width:16.5pt;height:16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exipmnICAAA9BQAADgAAAAAAAAAA&#10;AAAAAAAuAgAAZHJzL2Uyb0RvYy54bWxQSwECLQAUAAYACAAAACEAQQ7sGt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13" o:spid="_x0000_s1192" style="position:absolute;margin-left:312.4pt;margin-top:7.15pt;width:7.5pt;height:134.2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FW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PsFW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14" o:spid="_x0000_s1193" style="position:absolute;margin-left:65.6pt;margin-top:-16.85pt;width:63.75pt;height:59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H36Ye3ACAABDBQAADgAAAAAAAAAAAAAA&#10;AAAuAgAAZHJzL2Uyb0RvYy54bWxQSwECLQAUAAYACAAAACEAy3SBF9wAAAAKAQAADwAAAAAAAAAA&#10;AAAAAADKBAAAZHJzL2Rvd25yZXYueG1sUEsFBgAAAAAEAAQA8wAAANM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lu</w:t>
                  </w:r>
                </w:p>
              </w:txbxContent>
            </v:textbox>
          </v:oval>
        </w:pict>
      </w:r>
      <w:r>
        <w:rPr>
          <w:noProof/>
        </w:rPr>
        <w:pict>
          <v:shape id="Sağ Ok 115" o:spid="_x0000_s1194" type="#_x0000_t13" style="position:absolute;margin-left:129.35pt;margin-top:3.4pt;width:14.25pt;height:16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DxxQyx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16" o:spid="_x0000_s1195" style="position:absolute;margin-left:143.65pt;margin-top:-4.1pt;width:63pt;height:30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17" o:spid="_x0000_s1196" style="position:absolute;margin-left:41.65pt;margin-top:7.15pt;width:7.5pt;height:134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C2G10h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18" o:spid="_x0000_s1197" type="#_x0000_t13" style="position:absolute;margin-left:49.15pt;margin-top:3.4pt;width:16.5pt;height:16.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>
      <w:r>
        <w:rPr>
          <w:noProof/>
        </w:rPr>
        <w:pict>
          <v:oval id="Oval 119" o:spid="_x0000_s1198" style="position:absolute;margin-left:336.35pt;margin-top:16.95pt;width:63.75pt;height:59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Z8Lg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kak</w:t>
                  </w:r>
                </w:p>
              </w:txbxContent>
            </v:textbox>
          </v:oval>
        </w:pict>
      </w:r>
      <w:r>
        <w:rPr>
          <w:noProof/>
        </w:rPr>
        <w:pict>
          <v:oval id="Oval 120" o:spid="_x0000_s1199" style="position:absolute;margin-left:226.15pt;margin-top:16.95pt;width:68.25pt;height:63.7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3A217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so</w:t>
                  </w:r>
                </w:p>
              </w:txbxContent>
            </v:textbox>
          </v:oval>
        </w:pict>
      </w:r>
      <w:r>
        <w:rPr>
          <w:noProof/>
        </w:rPr>
        <w:pict>
          <v:oval id="Oval 121" o:spid="_x0000_s1200" style="position:absolute;margin-left:-44.6pt;margin-top:16.95pt;width:68.25pt;height:63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OoDHrXECAABDBQAADgAAAAAA&#10;AAAAAAAAAAAuAgAAZHJzL2Uyb0RvYy54bWxQSwECLQAUAAYACAAAACEAdPeVTeEAAAAJAQAADwAA&#10;AAAAAAAAAAAAAADLBAAAZHJzL2Rvd25yZXYueG1sUEsFBgAAAAAEAAQA8wAAANk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3A217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su</w:t>
                  </w:r>
                </w:p>
              </w:txbxContent>
            </v:textbox>
          </v:oval>
        </w:pict>
      </w:r>
      <w:r>
        <w:rPr>
          <w:noProof/>
        </w:rPr>
        <w:pict>
          <v:oval id="Oval 122" o:spid="_x0000_s1201" style="position:absolute;margin-left:65.6pt;margin-top:18.45pt;width:63.75pt;height:59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An83kQdQIAAEoFAAAOAAAAAAAA&#10;AAAAAAAAAC4CAABkcnMvZTJvRG9jLnhtbFBLAQItABQABgAIAAAAIQBP6BvP3AAAAAoBAAAPAAAA&#10;AAAAAAAAAAAAAM8EAABkcnMvZG93bnJldi54bWxQSwUGAAAAAAQABADzAAAA2A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luk</w:t>
                  </w:r>
                </w:p>
              </w:txbxContent>
            </v:textbox>
          </v:oval>
        </w:pict>
      </w:r>
    </w:p>
    <w:p w:rsidR="00A90353" w:rsidRDefault="00A90353" w:rsidP="003A217E">
      <w:r>
        <w:rPr>
          <w:noProof/>
        </w:rPr>
        <w:pict>
          <v:rect id="Dikdörtgen 123" o:spid="_x0000_s1202" style="position:absolute;margin-left:416.65pt;margin-top:2.75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iyqnC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24" o:spid="_x0000_s1203" type="#_x0000_t13" style="position:absolute;margin-left:400.15pt;margin-top:14pt;width:16.5pt;height:16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Hqk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sz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25" o:spid="_x0000_s1204" type="#_x0000_t13" style="position:absolute;margin-left:319.9pt;margin-top:16.25pt;width:16.5pt;height:16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rg0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Z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Pe64NHICAAA9BQAADgAAAAAA&#10;AAAAAAAAAAAuAgAAZHJzL2Uyb0RvYy54bWxQSwECLQAUAAYACAAAACEAN0ZrquAAAAAJAQAADwAA&#10;AAAAAAAAAAAAAADMBAAAZHJzL2Rvd25yZXYueG1sUEsFBgAAAAAEAAQA8wAAANk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26" o:spid="_x0000_s1205" style="position:absolute;margin-left:294.4pt;margin-top:20pt;width:18pt;height:8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Qy6cQ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27" o:spid="_x0000_s1206" style="position:absolute;margin-left:143.65pt;margin-top:6.5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n0xIwOeax+cau60vgGYwpu/CyXSN+GD6q0aoH2jXFzEq&#10;qYSVFLvgMmAvXIR2sem3kGqxSDDaMifC0t452U898uV+/yDQdaQKxMZr6JdN5C+41WLjPCwstgF0&#10;lYj31Neu37ShibrdbxK/gOdyQj39efOf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p8Ja1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28" o:spid="_x0000_s1207" type="#_x0000_t13" style="position:absolute;margin-left:127.15pt;margin-top:14pt;width:16.5pt;height:16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NPX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Z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C/U09d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29" o:spid="_x0000_s1208" style="position:absolute;margin-left:23.65pt;margin-top:20pt;width:18pt;height:8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CeLEYMbwIAADQFAAAOAAAAAAAAAAAA&#10;AAAAAC4CAABkcnMvZTJvRG9jLnhtbFBLAQItABQABgAIAAAAIQAiYPyp3wAAAAcBAAAPAAAAAAAA&#10;AAAAAAAAAMkEAABkcnMvZG93bnJldi54bWxQSwUGAAAAAAQABADzAAAA1Q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30" o:spid="_x0000_s1209" type="#_x0000_t13" style="position:absolute;margin-left:49.15pt;margin-top:17pt;width:16.5pt;height:16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adlcQ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HVhp2VxAgAAPQUAAA4AAAAAAAAA&#10;AAAAAAAALgIAAGRycy9lMm9Eb2MueG1sUEsBAi0AFAAGAAgAAAAhAOKY1SnfAAAACA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/>
    <w:p w:rsidR="00A90353" w:rsidRDefault="00A90353" w:rsidP="003A217E">
      <w:r>
        <w:rPr>
          <w:noProof/>
        </w:rPr>
        <w:pict>
          <v:rect id="Dikdörtgen 131" o:spid="_x0000_s1210" style="position:absolute;margin-left:416.65pt;margin-top:17.1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Zrn2Z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32" o:spid="_x0000_s1211" type="#_x0000_t13" style="position:absolute;margin-left:400.15pt;margin-top:23.15pt;width:16.5pt;height:16.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1OfcQ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133" o:spid="_x0000_s1212" style="position:absolute;margin-left:336.35pt;margin-top:-.1pt;width:63.75pt;height:59.2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luk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34" o:spid="_x0000_s1213" style="position:absolute;margin-left:143.65pt;margin-top:17.1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35" o:spid="_x0000_s1214" style="position:absolute;margin-left:65.6pt;margin-top:1.4pt;width:63.75pt;height:59.2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3A217E" w:rsidRDefault="00A90353" w:rsidP="003A217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3A217E">
                    <w:rPr>
                      <w:rFonts w:ascii="Hand writing Mutlu" w:hAnsi="Hand writing Mutlu"/>
                      <w:sz w:val="28"/>
                    </w:rPr>
                    <w:t>sam</w:t>
                  </w:r>
                </w:p>
              </w:txbxContent>
            </v:textbox>
          </v:oval>
        </w:pict>
      </w:r>
    </w:p>
    <w:p w:rsidR="00A90353" w:rsidRDefault="00A90353" w:rsidP="003A217E">
      <w:r>
        <w:rPr>
          <w:noProof/>
        </w:rPr>
        <w:pict>
          <v:shape id="Sağ Ok 136" o:spid="_x0000_s1215" type="#_x0000_t13" style="position:absolute;margin-left:319.9pt;margin-top:.7pt;width:16.5pt;height:16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Mux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37" o:spid="_x0000_s1216" type="#_x0000_t13" style="position:absolute;margin-left:127.15pt;margin-top:1.45pt;width:16.5pt;height:16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gkh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A+5gkhcgIAAD0FAAAOAAAAAAAA&#10;AAAAAAAAAC4CAABkcnMvZTJvRG9jLnhtbFBLAQItABQABgAIAAAAIQBNrBfx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38" o:spid="_x0000_s1217" type="#_x0000_t13" style="position:absolute;margin-left:49.15pt;margin-top:1.45pt;width:16.5pt;height:16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Y4cQ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DrBpY4cQIAAD0FAAAOAAAAAAAAAAAA&#10;AAAAAC4CAABkcnMvZTJvRG9jLnhtbFBLAQItABQABgAIAAAAIQCG0BXn3QAAAAc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/>
    <w:p w:rsidR="00A90353" w:rsidRDefault="00A90353" w:rsidP="003A217E"/>
    <w:p w:rsidR="00A90353" w:rsidRDefault="00A90353" w:rsidP="003A217E"/>
    <w:p w:rsidR="00A90353" w:rsidRDefault="00A90353" w:rsidP="003A217E">
      <w:r>
        <w:rPr>
          <w:noProof/>
        </w:rPr>
        <w:pict>
          <v:rect id="Dikdörtgen 141" o:spid="_x0000_s1218" style="position:absolute;margin-left:416.65pt;margin-top:-4.1pt;width:63pt;height:30.7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lIj1G3ICAAA7BQAADgAAAAAA&#10;AAAAAAAAAAAuAgAAZHJzL2Uyb0RvYy54bWxQSwECLQAUAAYACAAAACEAEzyifu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0" o:spid="_x0000_s1219" type="#_x0000_t13" style="position:absolute;margin-left:400.15pt;margin-top:3.4pt;width:16.5pt;height:16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hr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AuhahrcAIAAD0FAAAOAAAAAAAAAAAA&#10;AAAAAC4CAABkcnMvZTJvRG9jLnhtbFBLAQItABQABgAIAAAAIQB0lJQc3gAAAAgBAAAPAAAAAAAA&#10;AAAAAAAAAMo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151" o:spid="_x0000_s1220" style="position:absolute;margin-left:336.35pt;margin-top:-16.85pt;width:63.75pt;height:59.2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7niLQ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85269B" w:rsidRDefault="00A90353" w:rsidP="003A217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ki</w:t>
                  </w:r>
                </w:p>
              </w:txbxContent>
            </v:textbox>
          </v:oval>
        </w:pict>
      </w:r>
      <w:r>
        <w:rPr>
          <w:noProof/>
        </w:rPr>
        <w:pict>
          <v:shape id="Sağ Ok 153" o:spid="_x0000_s1221" type="#_x0000_t13" style="position:absolute;margin-left:319.9pt;margin-top:3.4pt;width:16.5pt;height:16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Z4BcQ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CqsZ4BcQIAAD0FAAAOAAAAAAAAAAAA&#10;AAAAAC4CAABkcnMvZTJvRG9jLnhtbFBLAQItABQABgAIAAAAIQBBDuwa3QAAAAgBAAAPAAAAAAAA&#10;AAAAAAAAAMsEAABkcnMvZG93bnJldi54bWxQSwUGAAAAAAQABADzAAAA1Q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1" o:spid="_x0000_s1222" style="position:absolute;margin-left:312.4pt;margin-top:7.15pt;width:7.5pt;height:134.2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DH4gzcgIAADsFAAAOAAAA&#10;AAAAAAAAAAAAAC4CAABkcnMvZTJvRG9jLnhtbFBLAQItABQABgAIAAAAIQB2jq+44gAAAAoBAAAP&#10;AAAAAAAAAAAAAAAAAMw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63" o:spid="_x0000_s1223" style="position:absolute;margin-left:65.6pt;margin-top:-16.85pt;width:63.75pt;height:59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266773" w:rsidRDefault="00A90353" w:rsidP="003A217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 w:rsidRPr="00266773">
                    <w:rPr>
                      <w:rFonts w:ascii="Hand writing Mutlu" w:hAnsi="Hand writing Mutlu"/>
                      <w:sz w:val="28"/>
                    </w:rPr>
                    <w:t>mak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169" o:spid="_x0000_s1224" type="#_x0000_t13" style="position:absolute;margin-left:129.35pt;margin-top:3.4pt;width:14.25pt;height:16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PKToL53AgAAPQUAAA4A&#10;AAAAAAAAAAAAAAAALgIAAGRycy9lMm9Eb2MueG1sUEsBAi0AFAAGAAgAAAAhAOFxwoXfAAAACAEA&#10;AA8AAAAAAAAAAAAAAAAA0QQAAGRycy9kb3ducmV2LnhtbFBLBQYAAAAABAAEAPMAAADd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70" o:spid="_x0000_s1225" style="position:absolute;margin-left:143.65pt;margin-top:-4.1pt;width:63pt;height:30.7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+hnoEW8CAAA0BQAADgAAAAAAAAAA&#10;AAAAAAAuAgAAZHJzL2Uyb0RvYy54bWxQSwECLQAUAAYACAAAACEABat61uAAAAAJAQAADwAAAAAA&#10;AAAAAAAAAADJBAAAZHJzL2Rvd25yZXYueG1sUEsFBgAAAAAEAAQA8wAAANY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71" o:spid="_x0000_s1226" style="position:absolute;margin-left:41.65pt;margin-top:7.15pt;width:7.5pt;height:134.2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HtvofNwAgAANAUAAA4AAAAAAAAA&#10;AAAAAAAALgIAAGRycy9lMm9Eb2MueG1sUEsBAi0AFAAGAAgAAAAhACq1aPfgAAAACAEAAA8AAAAA&#10;AAAAAAAAAAAAygQAAGRycy9kb3ducmV2LnhtbFBLBQYAAAAABAAEAPMAAADX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72" o:spid="_x0000_s1227" type="#_x0000_t13" style="position:absolute;margin-left:49.15pt;margin-top:3.4pt;width:16.5pt;height:16.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vAQFIbgIAADYFAAAOAAAAAAAAAAAAAAAA&#10;AC4CAABkcnMvZTJvRG9jLnhtbFBLAQItABQABgAIAAAAIQAf7+IY3QAAAAcBAAAPAAAAAAAAAAAA&#10;AAAAAMgEAABkcnMvZG93bnJldi54bWxQSwUGAAAAAAQABADzAAAA0g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>
      <w:r>
        <w:rPr>
          <w:noProof/>
        </w:rPr>
        <w:pict>
          <v:oval id="Oval 173" o:spid="_x0000_s1228" style="position:absolute;margin-left:336.35pt;margin-top:16.95pt;width:63.75pt;height:59.2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nek</w:t>
                  </w:r>
                </w:p>
              </w:txbxContent>
            </v:textbox>
          </v:oval>
        </w:pict>
      </w:r>
      <w:r>
        <w:rPr>
          <w:noProof/>
        </w:rPr>
        <w:pict>
          <v:oval id="Oval 174" o:spid="_x0000_s1229" style="position:absolute;margin-left:226.15pt;margin-top:16.95pt;width:68.25pt;height:63.7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m3lRf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3A217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es</w:t>
                  </w:r>
                </w:p>
              </w:txbxContent>
            </v:textbox>
          </v:oval>
        </w:pict>
      </w:r>
      <w:r>
        <w:rPr>
          <w:noProof/>
        </w:rPr>
        <w:pict>
          <v:oval id="Oval 175" o:spid="_x0000_s1230" style="position:absolute;margin-left:-44.6pt;margin-top:16.95pt;width:68.25pt;height:63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1854F3" w:rsidRDefault="00A90353" w:rsidP="003A217E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as</w:t>
                  </w:r>
                </w:p>
              </w:txbxContent>
            </v:textbox>
          </v:oval>
        </w:pict>
      </w:r>
      <w:r>
        <w:rPr>
          <w:noProof/>
        </w:rPr>
        <w:pict>
          <v:oval id="Oval 176" o:spid="_x0000_s1231" style="position:absolute;margin-left:65.6pt;margin-top:18.45pt;width:63.75pt;height:59.2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3A217E" w:rsidRDefault="00A90353" w:rsidP="003A217E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ya</w:t>
                  </w:r>
                </w:p>
              </w:txbxContent>
            </v:textbox>
          </v:oval>
        </w:pict>
      </w:r>
    </w:p>
    <w:p w:rsidR="00A90353" w:rsidRDefault="00A90353" w:rsidP="003A217E">
      <w:r>
        <w:rPr>
          <w:noProof/>
        </w:rPr>
        <w:pict>
          <v:rect id="Dikdörtgen 177" o:spid="_x0000_s1232" style="position:absolute;margin-left:416.65pt;margin-top:2.75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ZJYn3cgIAADsFAAAOAAAAAAAA&#10;AAAAAAAAAC4CAABkcnMvZTJvRG9jLnhtbFBLAQItABQABgAIAAAAIQDXAZB63wAAAAg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78" o:spid="_x0000_s1233" type="#_x0000_t13" style="position:absolute;margin-left:400.15pt;margin-top:14pt;width:16.5pt;height:16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MzcQ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79" o:spid="_x0000_s1234" type="#_x0000_t13" style="position:absolute;margin-left:319.9pt;margin-top:16.25pt;width:16.5pt;height:16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6GjcQ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dLs&#10;Tk4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JzMS8Lnm4bnGbpsLoBlM6cNwMl0jPpjhqhGae9r2ZYxK&#10;KmElxS64DDgIF6FbbfovpFouE4z2zImwsmsnh6lHvtzt7wW6nlqBOHkNw7qJ/AW3Omych4XlNoCu&#10;E/Ge+tr3m3Y0Eaf/T+In8FxOqKdfb/ET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6r6GjcQIAAD0FAAAOAAAAAAAA&#10;AAAAAAAAAC4CAABkcnMvZTJvRG9jLnhtbFBLAQItABQABgAIAAAAIQA3Rmuq4AAAAAkBAAAPAAAA&#10;AAAAAAAAAAAAAMs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80" o:spid="_x0000_s1235" style="position:absolute;margin-left:294.4pt;margin-top:20pt;width:18pt;height:8.2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JkKcQ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1" o:spid="_x0000_s1236" style="position:absolute;margin-left:143.65pt;margin-top:6.5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PAPPZnICAAA7BQAADgAAAAAA&#10;AAAAAAAAAAAuAgAAZHJzL2Uyb0RvYy54bWxQSwECLQAUAAYACAAAACEAPc4SYO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82" o:spid="_x0000_s1237" type="#_x0000_t13" style="position:absolute;margin-left:127.15pt;margin-top:14pt;width:16.5pt;height:16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ZicQ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ml2&#10;Jz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hxkJ+Fzz8Fxjt80F0Aym9GE4ma4RH8xw1QjNPW37MkYl&#10;lbCSYhdcBhyEi9CtNv0XUi2XCUZ75kRY2bWTw9QjX+729wJdT61AnLyGYd1E/oJbHTbOw8JyG0DX&#10;iXhPfe37TTuaiNP/J/ETeC4n1NOvt/gJ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JtFBmJxAgAAPQUAAA4AAAAAAAAA&#10;AAAAAAAALgIAAGRycy9lMm9Eb2MueG1sUEsBAi0AFAAGAAgAAAAhADtNfCrfAAAACQEAAA8AAAAA&#10;AAAAAAAAAAAAywQAAGRycy9kb3ducmV2LnhtbFBLBQYAAAAABAAEAPMAAADXBQAAAAA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83" o:spid="_x0000_s1238" style="position:absolute;margin-left:23.65pt;margin-top:20pt;width:18pt;height:8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wa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JRGsGnACAAA0BQAADgAAAAAAAAAA&#10;AAAAAAAuAgAAZHJzL2Uyb0RvYy54bWxQSwECLQAUAAYACAAAACEAImD8qd8AAAAHAQAADwAAAAAA&#10;AAAAAAAAAADKBAAAZHJzL2Rvd25yZXYueG1sUEsFBgAAAAAEAAQA8wAAANYFAAAA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84" o:spid="_x0000_s1239" type="#_x0000_t13" style="position:absolute;margin-left:49.15pt;margin-top:17pt;width:16.5pt;height:16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q2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CTLGq2cgIAAD0FAAAOAAAAAAAA&#10;AAAAAAAAAC4CAABkcnMvZTJvRG9jLnhtbFBLAQItABQABgAIAAAAIQDimNUp3wAAAAg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/>
    <w:p w:rsidR="00A90353" w:rsidRDefault="00A90353" w:rsidP="003A217E">
      <w:r>
        <w:rPr>
          <w:noProof/>
        </w:rPr>
        <w:pict>
          <v:shape id="Sağ Ok 185" o:spid="_x0000_s1240" type="#_x0000_t13" style="position:absolute;margin-left:400.15pt;margin-top:24.65pt;width:16.5pt;height:16.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qgm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MOMBHyueXiusdvmAmgGU/ownEzXiA9muGqE5p62fRmj&#10;kkpYSbELLgMOwkXoVpv+C6mWywSjPXMirOzayWHqkS93+3uBrqdWIE5ew7BuIn/BrQ4b52FhuQ2g&#10;60S8p772/aYdTVPo/5P4CTyXE+rp11v8B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DQwqgmcgIAAD0FAAAOAAAAAAAA&#10;AAAAAAAAAC4CAABkcnMvZTJvRG9jLnhtbFBLAQItABQABgAIAAAAIQBhfbVQ3wAAAAkBAAAPAAAA&#10;AAAAAAAAAAAAAMwEAABkcnMvZG93bnJldi54bWxQSwUGAAAAAAQABADzAAAA2AUAAAAA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86" o:spid="_x0000_s1241" style="position:absolute;margin-left:416.65pt;margin-top:17.1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3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Bqjx3mcgIAADsFAAAOAAAAAAAA&#10;AAAAAAAAAC4CAABkcnMvZTJvRG9jLnhtbFBLAQItABQABgAIAAAAIQBGEfvZ3wAAAAkBAAAPAAAA&#10;AAAAAAAAAAAAAMwEAABkcnMvZG93bnJldi54bWxQSwUGAAAAAAQABADzAAAA2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87" o:spid="_x0000_s1242" style="position:absolute;margin-left:336.35pt;margin-top:-.1pt;width:63.75pt;height:59.2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mer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88" o:spid="_x0000_s1243" style="position:absolute;margin-left:143.65pt;margin-top:17.1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h5HJPHICAAA7BQAADgAAAAAA&#10;AAAAAAAAAAAuAgAAZHJzL2Uyb0RvYy54bWxQSwECLQAUAAYACAAAACEAUIYjceAAAAAJAQAADwAA&#10;AAAAAAAAAAAAAADMBAAAZHJzL2Rvd25yZXYueG1sUEsFBgAAAAAEAAQA8wAAANk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89" o:spid="_x0000_s1244" style="position:absolute;margin-left:65.6pt;margin-top:1.4pt;width:63.75pt;height:59.2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OMdQIAAEo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BAijOMdQIAAEoFAAAOAAAAAAAAAAAA&#10;AAAAAC4CAABkcnMvZTJvRG9jLnhtbFBLAQItABQABgAIAAAAIQC0hQPF2QAAAAkBAAAPAAAAAAAA&#10;AAAAAAAAAM8EAABkcnMvZG93bnJldi54bWxQSwUGAAAAAAQABADzAAAA1QUAAAAA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CA56D0" w:rsidRDefault="00A90353" w:rsidP="003A217E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lan</w:t>
                  </w:r>
                </w:p>
              </w:txbxContent>
            </v:textbox>
          </v:oval>
        </w:pict>
      </w:r>
    </w:p>
    <w:p w:rsidR="00A90353" w:rsidRDefault="00A90353" w:rsidP="003A217E">
      <w:r>
        <w:rPr>
          <w:noProof/>
        </w:rPr>
        <w:pict>
          <v:shape id="Sağ Ok 190" o:spid="_x0000_s1245" type="#_x0000_t13" style="position:absolute;margin-left:127.9pt;margin-top:4.35pt;width:16.5pt;height:16.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d3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Tqg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91" o:spid="_x0000_s1246" type="#_x0000_t13" style="position:absolute;margin-left:319.9pt;margin-top:1.35pt;width:16.5pt;height:16.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3Xn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52" o:spid="_x0000_s1247" type="#_x0000_t13" style="position:absolute;margin-left:49.15pt;margin-top:1.45pt;width:16.5pt;height:16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+Fz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Xt/hc3ICAAA9BQAADgAAAAAAAAAA&#10;AAAAAAAuAgAAZHJzL2Uyb0RvYy54bWxQSwECLQAUAAYACAAAACEAhtAV590AAAAHAQAADwAAAAAA&#10;AAAAAAAAAADMBAAAZHJzL2Rvd25yZXYueG1sUEsFBgAAAAAEAAQA8wAAANYFAAAAAA==&#10;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90353" w:rsidRDefault="00A90353" w:rsidP="003A217E"/>
    <w:p w:rsidR="00A90353" w:rsidRDefault="00A90353" w:rsidP="003A217E">
      <w:pPr>
        <w:jc w:val="center"/>
      </w:pPr>
      <w:r w:rsidRPr="00D058BC">
        <w:rPr>
          <w:noProof/>
        </w:rPr>
        <w:pict>
          <v:shape id="_x0000_i1030" type="#_x0000_t75" alt="http://images.clipartof.com/thumbnails/1134085-Cartoon-Clipart-Of-An-Outlined-Buff-Olympic-Athlete-Man-Running-In-Fear-Black-And-White-Vector-Coloring-Page.jpg" style="width:87pt;height:57.75pt;visibility:visible">
            <v:imagedata r:id="rId7" o:title="" cropbottom="8587f"/>
          </v:shape>
        </w:pict>
      </w:r>
      <w:r w:rsidRPr="00D058BC">
        <w:rPr>
          <w:noProof/>
        </w:rPr>
        <w:pict>
          <v:shape id="_x0000_i1031" type="#_x0000_t75" alt="Coloring page bowling" style="width:79.5pt;height:64.5pt;visibility:visible">
            <v:imagedata r:id="rId8" o:title="" croptop="9071f" cropbottom="12404f" cropleft="11403f" cropright="17433f"/>
          </v:shape>
        </w:pict>
      </w:r>
      <w:r w:rsidRPr="00D058BC">
        <w:rPr>
          <w:noProof/>
        </w:rPr>
        <w:pict>
          <v:shape id="_x0000_i1032" type="#_x0000_t75" alt="http://t3.gstatic.com/images?q=tbn:ANd9GcQkm5RRpLqSx4bRCyM3zF6LHo5nps1VtsPCduoOygk1e8wFQbFA" style="width:71.25pt;height:53.25pt;visibility:visible">
            <v:imagedata r:id="rId9" o:title="" cropbottom="8772f"/>
          </v:shape>
        </w:pict>
      </w:r>
      <w:r w:rsidRPr="00D058BC">
        <w:rPr>
          <w:noProof/>
        </w:rPr>
        <w:pict>
          <v:shape id="_x0000_i1033" type="#_x0000_t75" alt="http://img.oncoloring.com/relay-race-exchange-the-b_498802e43ec86-p.gif" style="width:79.5pt;height:55.5pt;visibility:visible">
            <v:imagedata r:id="rId10" o:title="" cropbottom="11408f"/>
          </v:shape>
        </w:pict>
      </w:r>
      <w:r w:rsidRPr="00D058BC">
        <w:rPr>
          <w:noProof/>
        </w:rPr>
        <w:pict>
          <v:shape id="_x0000_i1034" type="#_x0000_t75" alt="http://vecto.rs/600/vector-of-a-cartoon-trophy-on-the-first-place-podium-coloring-page-outline-by-ron-leishman-14748.jpg" style="width:72.75pt;height:62.25pt;visibility:visible">
            <v:imagedata r:id="rId11" o:title="" cropbottom="2241f"/>
          </v:shape>
        </w:pict>
      </w:r>
    </w:p>
    <w:p w:rsidR="00A90353" w:rsidRDefault="00A90353" w:rsidP="00E637A5">
      <w:r>
        <w:rPr>
          <w:noProof/>
        </w:rPr>
        <w:pict>
          <v:roundrect id="Yuvarlatılmış Dikdörtgen 358" o:spid="_x0000_s1248" style="position:absolute;margin-left:-43.1pt;margin-top:-28.85pt;width:516pt;height:46.5pt;z-index:251788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AeSsxPjQIAAFIFAAAOAAAAAAAAAAAAAAAAAC4CAABkcnMvZTJvRG9jLnhtbFBL&#10;AQItABQABgAIAAAAIQDFdNi74gAAAAoBAAAPAAAAAAAAAAAAAAAAAOcEAABkcnMvZG93bnJldi54&#10;bWxQSwUGAAAAAAQABADzAAAA9gUAAAAA&#10;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90353" w:rsidRPr="000849BA" w:rsidRDefault="00A90353" w:rsidP="00E637A5">
                  <w:pPr>
                    <w:jc w:val="center"/>
                    <w:rPr>
                      <w:rFonts w:ascii="Cambria" w:hAnsi="Cambria"/>
                      <w:i/>
                    </w:rPr>
                  </w:pPr>
                  <w:r w:rsidRPr="000849BA">
                    <w:rPr>
                      <w:rFonts w:ascii="Cambria" w:hAnsi="Cambria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359" o:spid="_x0000_s1249" style="position:absolute;margin-left:284.65pt;margin-top:31.15pt;width:208.5pt;height:39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60" o:spid="_x0000_s1250" style="position:absolute;margin-left:161.65pt;margin-top:32.65pt;width:89.25pt;height:39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sıkma.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61" o:spid="_x0000_s1251" style="position:absolute;margin-left:60.4pt;margin-top:32.65pt;width:89.25pt;height:39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Ab0yCT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62" o:spid="_x0000_s1252" style="position:absolute;margin-left:-40.1pt;margin-top:32.65pt;width:89.25pt;height:39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Jll9J58AgAASAUA&#10;AA4AAAAAAAAAAAAAAAAALgIAAGRycy9lMm9Eb2MueG1sUEsBAi0AFAAGAAgAAAAhAEjRnabdAAAA&#10;CQEAAA8AAAAAAAAAAAAAAAAA1gQAAGRycy9kb3ducmV2LnhtbFBLBQYAAAAABAAEAPMAAADgBQAA&#10;AAA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Selim</w:t>
                  </w:r>
                </w:p>
              </w:txbxContent>
            </v:textbox>
          </v:rect>
        </w:pict>
      </w:r>
    </w:p>
    <w:p w:rsidR="00A90353" w:rsidRPr="00577F36" w:rsidRDefault="00A90353" w:rsidP="00E637A5"/>
    <w:p w:rsidR="00A90353" w:rsidRDefault="00A90353" w:rsidP="00E637A5"/>
    <w:p w:rsidR="00A90353" w:rsidRDefault="00A90353" w:rsidP="00E637A5">
      <w:r>
        <w:rPr>
          <w:noProof/>
        </w:rPr>
        <w:pict>
          <v:rect id="Dikdörtgen 363" o:spid="_x0000_s1253" style="position:absolute;margin-left:284.65pt;margin-top:31.15pt;width:208.5pt;height:39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Xt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TaEl7X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64" o:spid="_x0000_s1254" style="position:absolute;margin-left:161.65pt;margin-top:32.65pt;width:89.25pt;height:39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MqC&#10;cLuBAgAATwUAAA4AAAAAAAAAAAAAAAAALgIAAGRycy9lMm9Eb2MueG1sUEsBAi0AFAAGAAgAAAAh&#10;AIIqCXPhAAAACgEAAA8AAAAAAAAAAAAAAAAA2wQAAGRycy9kb3ducmV2LnhtbFBLBQYAAAAABAAE&#10;APMAAADp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sor.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65" o:spid="_x0000_s1255" style="position:absolute;margin-left:60.4pt;margin-top:32.65pt;width:89.25pt;height:39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soru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66" o:spid="_x0000_s1256" style="position:absolute;margin-left:-40.1pt;margin-top:32.65pt;width:89.25pt;height:39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A90353" w:rsidRDefault="00A90353" w:rsidP="00E637A5"/>
    <w:p w:rsidR="00A90353" w:rsidRDefault="00A90353" w:rsidP="00E637A5"/>
    <w:p w:rsidR="00A90353" w:rsidRDefault="00A90353" w:rsidP="00E637A5">
      <w:r>
        <w:rPr>
          <w:noProof/>
        </w:rPr>
        <w:pict>
          <v:rect id="Dikdörtgen 367" o:spid="_x0000_s1257" style="position:absolute;margin-left:284.65pt;margin-top:31.15pt;width:208.5pt;height:39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Hx88AF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68" o:spid="_x0000_s1258" style="position:absolute;margin-left:161.65pt;margin-top:32.65pt;width:89.25pt;height:39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69" o:spid="_x0000_s1259" style="position:absolute;margin-left:60.4pt;margin-top:32.65pt;width:89.25pt;height:39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salam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70" o:spid="_x0000_s1260" style="position:absolute;margin-left:-40.1pt;margin-top:32.65pt;width:89.25pt;height:39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Sinem</w:t>
                  </w:r>
                </w:p>
              </w:txbxContent>
            </v:textbox>
          </v:rect>
        </w:pict>
      </w:r>
    </w:p>
    <w:p w:rsidR="00A90353" w:rsidRPr="00577F36" w:rsidRDefault="00A90353" w:rsidP="00E637A5"/>
    <w:p w:rsidR="00A90353" w:rsidRPr="00577F36" w:rsidRDefault="00A90353" w:rsidP="00E637A5"/>
    <w:p w:rsidR="00A90353" w:rsidRDefault="00A90353" w:rsidP="00E637A5">
      <w:r>
        <w:rPr>
          <w:noProof/>
        </w:rPr>
        <w:pict>
          <v:rect id="Dikdörtgen 371" o:spid="_x0000_s1261" style="position:absolute;margin-left:284.65pt;margin-top:31.15pt;width:208.5pt;height:39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72" o:spid="_x0000_s1262" style="position:absolute;margin-left:161.65pt;margin-top:32.65pt;width:89.25pt;height:39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sert.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73" o:spid="_x0000_s1263" style="position:absolute;margin-left:60.4pt;margin-top:32.65pt;width:89.25pt;height:39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74" o:spid="_x0000_s1264" style="position:absolute;margin-left:-40.1pt;margin-top:32.65pt;width:89.25pt;height:39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zqcfQ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ClEzqcfQIA&#10;AEgFAAAOAAAAAAAAAAAAAAAAAC4CAABkcnMvZTJvRG9jLnhtbFBLAQItABQABgAIAAAAIQDWxYu8&#10;4AAAAAkBAAAPAAAAAAAAAAAAAAAAANcEAABkcnMvZG93bnJldi54bWxQSwUGAAAAAAQABADzAAAA&#10;5A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Osman</w:t>
                  </w:r>
                </w:p>
              </w:txbxContent>
            </v:textbox>
          </v:rect>
        </w:pict>
      </w:r>
    </w:p>
    <w:p w:rsidR="00A90353" w:rsidRDefault="00A90353" w:rsidP="00E637A5"/>
    <w:p w:rsidR="00A90353" w:rsidRPr="00577F36" w:rsidRDefault="00A90353" w:rsidP="00E637A5"/>
    <w:p w:rsidR="00A90353" w:rsidRDefault="00A90353" w:rsidP="00E637A5">
      <w:r>
        <w:rPr>
          <w:noProof/>
        </w:rPr>
        <w:pict>
          <v:rect id="Dikdörtgen 375" o:spid="_x0000_s1265" style="position:absolute;margin-left:284.65pt;margin-top:31.15pt;width:208.5pt;height:39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L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KAw4sl3AgAAPAUAAA4A&#10;AAAAAAAAAAAAAAAALgIAAGRycy9lMm9Eb2MueG1sUEsBAi0AFAAGAAgAAAAhANzV5cXfAAAACgEA&#10;AA8AAAAAAAAAAAAAAAAA0QQAAGRycy9kb3ducmV2LnhtbFBLBQYAAAAABAAEAPMAAADdBQAAAAA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76" o:spid="_x0000_s1266" style="position:absolute;margin-left:161.65pt;margin-top:32.65pt;width:89.25pt;height:39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olma.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77" o:spid="_x0000_s1267" style="position:absolute;margin-left:60.4pt;margin-top:32.65pt;width:89.25pt;height:39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sıra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78" o:spid="_x0000_s1268" style="position:absolute;margin-left:-40.1pt;margin-top:32.65pt;width:89.25pt;height:39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lrfgIAAEgFAAAOAAAAZHJzL2Uyb0RvYy54bWysVNtuEzEQfUfiHyy/080ma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A90353" w:rsidRDefault="00A90353" w:rsidP="00E637A5"/>
    <w:p w:rsidR="00A90353" w:rsidRPr="00577F36" w:rsidRDefault="00A90353" w:rsidP="00E637A5"/>
    <w:p w:rsidR="00A90353" w:rsidRDefault="00A90353" w:rsidP="00E637A5">
      <w:r>
        <w:rPr>
          <w:noProof/>
        </w:rPr>
        <w:pict>
          <v:rect id="Dikdörtgen 379" o:spid="_x0000_s1269" style="position:absolute;margin-left:284.65pt;margin-top:31.15pt;width:208.5pt;height:39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80" o:spid="_x0000_s1270" style="position:absolute;margin-left:161.65pt;margin-top:32.65pt;width:89.25pt;height:39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2JqOwMAAEg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81" o:spid="_x0000_s1271" style="position:absolute;margin-left:60.4pt;margin-top:32.65pt;width:89.25pt;height:39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uslu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82" o:spid="_x0000_s1272" style="position:absolute;margin-left:-40.1pt;margin-top:32.65pt;width:89.25pt;height:39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Aysun</w:t>
                  </w:r>
                </w:p>
              </w:txbxContent>
            </v:textbox>
          </v:rect>
        </w:pict>
      </w:r>
    </w:p>
    <w:p w:rsidR="00A90353" w:rsidRPr="00577F36" w:rsidRDefault="00A90353" w:rsidP="00E637A5"/>
    <w:p w:rsidR="00A90353" w:rsidRPr="00577F36" w:rsidRDefault="00A90353" w:rsidP="00E637A5"/>
    <w:p w:rsidR="00A90353" w:rsidRDefault="00A90353" w:rsidP="00E637A5">
      <w:r>
        <w:rPr>
          <w:noProof/>
        </w:rPr>
        <w:pict>
          <v:rect id="Dikdörtgen 383" o:spid="_x0000_s1273" style="position:absolute;margin-left:284.65pt;margin-top:31.15pt;width:208.5pt;height:39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W8v6/HcCAAA8BQAA&#10;DgAAAAAAAAAAAAAAAAAuAgAAZHJzL2Uyb0RvYy54bWxQSwECLQAUAAYACAAAACEA+iE1B+EAAAAK&#10;AQAADwAAAAAAAAAAAAAAAADRBAAAZHJzL2Rvd25yZXYueG1sUEsFBgAAAAAEAAQA8wAAAN8FAAAA&#10;AA=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84" o:spid="_x0000_s1274" style="position:absolute;margin-left:161.65pt;margin-top:32.65pt;width:89.25pt;height:39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keser.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85" o:spid="_x0000_s1275" style="position:absolute;margin-left:60.4pt;margin-top:32.65pt;width:89.25pt;height:39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86" o:spid="_x0000_s1276" style="position:absolute;margin-left:-40.1pt;margin-top:32.65pt;width:89.25pt;height:39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Esin</w:t>
                  </w:r>
                </w:p>
              </w:txbxContent>
            </v:textbox>
          </v:rect>
        </w:pict>
      </w:r>
    </w:p>
    <w:p w:rsidR="00A90353" w:rsidRPr="00577F36" w:rsidRDefault="00A90353" w:rsidP="00E637A5"/>
    <w:p w:rsidR="00A90353" w:rsidRPr="00577F36" w:rsidRDefault="00A90353" w:rsidP="00E637A5"/>
    <w:p w:rsidR="00A90353" w:rsidRDefault="00A90353" w:rsidP="00E637A5">
      <w:r>
        <w:rPr>
          <w:noProof/>
        </w:rPr>
        <w:pict>
          <v:rect id="Dikdörtgen 387" o:spid="_x0000_s1277" style="position:absolute;margin-left:284.65pt;margin-top:31.15pt;width:208.5pt;height:39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GoWLxB3AgAAPAUAAA4A&#10;AAAAAAAAAAAAAAAALgIAAGRycy9lMm9Eb2MueG1sUEsBAi0AFAAGAAgAAAAhAIZ+V1/fAAAACgEA&#10;AA8AAAAAAAAAAAAAAAAA0QQAAGRycy9kb3ducmV2LnhtbFBLBQYAAAAABAAEAPMAAADd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88" o:spid="_x0000_s1278" style="position:absolute;margin-left:161.65pt;margin-top:32.65pt;width:89.25pt;height:39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A0ugua&#10;gAIAAFAFAAAOAAAAAAAAAAAAAAAAAC4CAABkcnMvZTJvRG9jLnhtbFBLAQItABQABgAIAAAAIQD+&#10;dWsr4AAAAAoBAAAPAAAAAAAAAAAAAAAAANoEAABkcnMvZG93bnJldi54bWxQSwUGAAAAAAQABADz&#10;AAAA5w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etme.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89" o:spid="_x0000_s1279" style="position:absolute;margin-left:60.4pt;margin-top:32.65pt;width:89.25pt;height:39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sinir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90" o:spid="_x0000_s1280" style="position:absolute;margin-left:-40.1pt;margin-top:32.65pt;width:89.25pt;height:39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rUfgIAAEk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jWoa1H4C&#10;AABJBQAADgAAAAAAAAAAAAAAAAAuAgAAZHJzL2Uyb0RvYy54bWxQSwECLQAUAAYACAAAACEAeSM/&#10;JeAAAAAJAQAADwAAAAAAAAAAAAAAAADYBAAAZHJzL2Rvd25yZXYueG1sUEsFBgAAAAAEAAQA8wAA&#10;AOUFAAAAAA=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A90353" w:rsidRPr="00577F36" w:rsidRDefault="00A90353" w:rsidP="00E637A5"/>
    <w:p w:rsidR="00A90353" w:rsidRDefault="00A90353" w:rsidP="00E637A5"/>
    <w:p w:rsidR="00A90353" w:rsidRDefault="00A90353" w:rsidP="00E637A5">
      <w:r>
        <w:rPr>
          <w:noProof/>
        </w:rPr>
        <w:pict>
          <v:rect id="Dikdörtgen 391" o:spid="_x0000_s1281" style="position:absolute;margin-left:161.65pt;margin-top:32.65pt;width:89.25pt;height:39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a/UgwIAAFA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92" o:spid="_x0000_s1282" style="position:absolute;margin-left:60.4pt;margin-top:32.65pt;width:89.25pt;height:39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soluk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93" o:spid="_x0000_s1283" style="position:absolute;margin-left:-40.1pt;margin-top:32.65pt;width:89.25pt;height:39pt;z-index:251784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AzXfgIAAEk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vYwM134C&#10;AABJBQAADgAAAAAAAAAAAAAAAAAuAgAAZHJzL2Uyb0RvYy54bWxQSwECLQAUAAYACAAAACEA1sWL&#10;vOAAAAAJAQAADwAAAAAAAAAAAAAAAADYBAAAZHJzL2Rvd25yZXYueG1sUEsFBgAAAAAEAAQA8wAA&#10;AOU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A90353" w:rsidRPr="00577F36" w:rsidRDefault="00A90353" w:rsidP="00E637A5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Yunus</w:t>
                  </w:r>
                </w:p>
              </w:txbxContent>
            </v:textbox>
          </v:rect>
        </w:pict>
      </w:r>
    </w:p>
    <w:p w:rsidR="00A90353" w:rsidRDefault="00A90353" w:rsidP="00E637A5">
      <w:r>
        <w:rPr>
          <w:noProof/>
        </w:rPr>
        <w:pict>
          <v:rect id="Dikdörtgen 394" o:spid="_x0000_s1284" style="position:absolute;margin-left:285.4pt;margin-top:5.7pt;width:208.5pt;height:39pt;z-index:251785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RR7dg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A90353" w:rsidRDefault="00A90353" w:rsidP="00E637A5">
      <w:pPr>
        <w:jc w:val="center"/>
      </w:pPr>
    </w:p>
    <w:p w:rsidR="00A90353" w:rsidRPr="00577F36" w:rsidRDefault="00A90353" w:rsidP="00FE1F01">
      <w:pPr>
        <w:jc w:val="center"/>
      </w:pPr>
      <w:bookmarkStart w:id="0" w:name="_GoBack"/>
      <w:bookmarkEnd w:id="0"/>
    </w:p>
    <w:sectPr w:rsidR="00A90353" w:rsidRPr="00577F36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353" w:rsidRDefault="00A90353" w:rsidP="00AF6C40">
      <w:pPr>
        <w:spacing w:after="0" w:line="240" w:lineRule="auto"/>
      </w:pPr>
      <w:r>
        <w:separator/>
      </w:r>
    </w:p>
  </w:endnote>
  <w:endnote w:type="continuationSeparator" w:id="0">
    <w:p w:rsidR="00A90353" w:rsidRDefault="00A90353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353" w:rsidRDefault="00A90353" w:rsidP="00AF6C40">
      <w:pPr>
        <w:spacing w:after="0" w:line="240" w:lineRule="auto"/>
      </w:pPr>
      <w:r>
        <w:separator/>
      </w:r>
    </w:p>
  </w:footnote>
  <w:footnote w:type="continuationSeparator" w:id="0">
    <w:p w:rsidR="00A90353" w:rsidRDefault="00A90353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353" w:rsidRDefault="00A903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49" type="#_x0000_t75" style="position:absolute;margin-left:0;margin-top:0;width:453.45pt;height:386.5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353" w:rsidRDefault="00A903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0" type="#_x0000_t75" style="position:absolute;margin-left:0;margin-top:0;width:453.45pt;height:386.5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353" w:rsidRDefault="00A9035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51" type="#_x0000_t75" style="position:absolute;margin-left:0;margin-top:0;width:453.45pt;height:386.5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0053BD"/>
    <w:rsid w:val="000849BA"/>
    <w:rsid w:val="00165982"/>
    <w:rsid w:val="001854F3"/>
    <w:rsid w:val="00266773"/>
    <w:rsid w:val="00354708"/>
    <w:rsid w:val="003A217E"/>
    <w:rsid w:val="00402931"/>
    <w:rsid w:val="00437AD5"/>
    <w:rsid w:val="004A4978"/>
    <w:rsid w:val="00577F36"/>
    <w:rsid w:val="0060073E"/>
    <w:rsid w:val="00703C5F"/>
    <w:rsid w:val="0071348C"/>
    <w:rsid w:val="007E3CDD"/>
    <w:rsid w:val="0085269B"/>
    <w:rsid w:val="008F7F14"/>
    <w:rsid w:val="00982BBB"/>
    <w:rsid w:val="00994497"/>
    <w:rsid w:val="009C203B"/>
    <w:rsid w:val="00A07B5D"/>
    <w:rsid w:val="00A3759B"/>
    <w:rsid w:val="00A74F24"/>
    <w:rsid w:val="00A90353"/>
    <w:rsid w:val="00AC3CAF"/>
    <w:rsid w:val="00AF6C40"/>
    <w:rsid w:val="00B021CB"/>
    <w:rsid w:val="00B17762"/>
    <w:rsid w:val="00BD00E0"/>
    <w:rsid w:val="00C4652B"/>
    <w:rsid w:val="00C8482C"/>
    <w:rsid w:val="00CA56D0"/>
    <w:rsid w:val="00D058BC"/>
    <w:rsid w:val="00D9290F"/>
    <w:rsid w:val="00DE4C64"/>
    <w:rsid w:val="00E637A5"/>
    <w:rsid w:val="00E659D8"/>
    <w:rsid w:val="00E95410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48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E4C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5</Pages>
  <Words>64</Words>
  <Characters>369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5</cp:revision>
  <dcterms:created xsi:type="dcterms:W3CDTF">2013-01-29T22:53:00Z</dcterms:created>
  <dcterms:modified xsi:type="dcterms:W3CDTF">2014-02-08T22:47:00Z</dcterms:modified>
  <cp:category>www.sorubak.com</cp:category>
</cp:coreProperties>
</file>