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 xml:space="preserve">  </w:t>
      </w:r>
      <w:r>
        <w:rPr>
          <w:rFonts w:ascii="Hand writing Mutlu" w:hAnsi="Hand writing Mutlu"/>
          <w:sz w:val="36"/>
          <w:szCs w:val="36"/>
        </w:rPr>
        <w:t>ESMA</w:t>
      </w:r>
    </w:p>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Esma elma al.</w:t>
      </w:r>
    </w:p>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 xml:space="preserve">Esma sarı sarı elma al. </w:t>
      </w:r>
    </w:p>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Esma elmayı yıka.</w:t>
      </w:r>
    </w:p>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Esma elmayı soy.</w:t>
      </w:r>
    </w:p>
    <w:p w:rsidR="00C31C11" w:rsidRPr="004D508B"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Elmayı soy soy ye.</w:t>
      </w:r>
    </w:p>
    <w:p w:rsidR="00C31C11" w:rsidRDefault="00C31C11" w:rsidP="00517E1F">
      <w:pPr>
        <w:spacing w:after="0" w:line="240" w:lineRule="auto"/>
        <w:rPr>
          <w:rFonts w:ascii="Hand writing Mutlu" w:hAnsi="Hand writing Mutlu"/>
          <w:sz w:val="36"/>
          <w:szCs w:val="36"/>
        </w:rPr>
      </w:pPr>
      <w:r w:rsidRPr="004D508B">
        <w:rPr>
          <w:rFonts w:ascii="Hand writing Mutlu" w:hAnsi="Hand writing Mutlu"/>
          <w:sz w:val="36"/>
          <w:szCs w:val="36"/>
        </w:rPr>
        <w:t>Esma elma sirkeli salata ye.</w:t>
      </w:r>
      <w:r>
        <w:rPr>
          <w:rFonts w:ascii="Hand writing Mutlu" w:hAnsi="Hand writing Mutlu"/>
          <w:sz w:val="36"/>
          <w:szCs w:val="36"/>
        </w:rPr>
        <w:t xml:space="preserve"> </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Masaya otur salata ye.</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Esma Sinan ile sek sek oyna.</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Sıra ol oyun oyna.</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 xml:space="preserve">Satır satır oku. </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 xml:space="preserve">İki saat oku. Masaya otur oku. </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Sema simit al, simit ye.</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Aslı montu askıya as.</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As Aslı sarı montu as.</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Aslı sarı montu satma.</w:t>
      </w:r>
    </w:p>
    <w:p w:rsidR="00C31C11" w:rsidRDefault="00C31C11" w:rsidP="00517E1F">
      <w:pPr>
        <w:spacing w:after="0" w:line="240" w:lineRule="auto"/>
        <w:ind w:left="708" w:firstLine="708"/>
        <w:rPr>
          <w:rFonts w:ascii="Hand writing Mutlu" w:hAnsi="Hand writing Mutlu"/>
          <w:sz w:val="36"/>
          <w:szCs w:val="36"/>
        </w:rPr>
      </w:pPr>
    </w:p>
    <w:p w:rsidR="00C31C11" w:rsidRDefault="00C31C11" w:rsidP="00517E1F">
      <w:pPr>
        <w:spacing w:after="0" w:line="240" w:lineRule="auto"/>
        <w:ind w:left="708" w:firstLine="708"/>
        <w:rPr>
          <w:rFonts w:ascii="Hand writing Mutlu" w:hAnsi="Hand writing Mutlu"/>
          <w:sz w:val="36"/>
          <w:szCs w:val="36"/>
        </w:rPr>
      </w:pPr>
      <w:r>
        <w:rPr>
          <w:rFonts w:ascii="Hand writing Mutlu" w:hAnsi="Hand writing Mutlu"/>
          <w:sz w:val="36"/>
          <w:szCs w:val="36"/>
        </w:rPr>
        <w:t>SALATA</w:t>
      </w: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 xml:space="preserve">Sema marul al. Tere al. Roka al. Salataya sirke al Sema salataya marul, tere, roka kat. Salataya sirke kat. Tatlı talı ye.  </w:t>
      </w:r>
    </w:p>
    <w:p w:rsidR="00C31C11" w:rsidRDefault="00C31C11" w:rsidP="00517E1F">
      <w:pPr>
        <w:spacing w:after="0" w:line="240" w:lineRule="auto"/>
        <w:rPr>
          <w:rFonts w:ascii="Hand writing Mutlu" w:hAnsi="Hand writing Mutlu"/>
          <w:sz w:val="32"/>
          <w:szCs w:val="32"/>
        </w:rPr>
      </w:pPr>
      <w:r>
        <w:rPr>
          <w:rFonts w:ascii="Hand writing Mutlu" w:hAnsi="Hand writing Mutlu"/>
          <w:sz w:val="36"/>
          <w:szCs w:val="36"/>
        </w:rPr>
        <w:t xml:space="preserve">Yunus aslan kükrer. Kanarya öter. Sarı kanarya öttü mü? Sami kara kartal yüksekte mi? Serkan o oto seri mi?  Selim salına salına yürü. Soner solist olma. Osman asmayı sulama. Osman sulu sulu elma ye. Kasım masal anlat. Masal anlat uyu. Erken uyu erken uyan. Usta salıya kadar masal anlat. Usta o masaldan korkma. Dede aslana tasma takma. Dede o aslan sinirli mi sinirli. Meral mısır al, mısır ye. Melek mısırları suladı </w:t>
      </w:r>
      <w:r w:rsidRPr="00C75897">
        <w:rPr>
          <w:rFonts w:ascii="Hand writing Mutlu" w:hAnsi="Hand writing Mutlu"/>
          <w:sz w:val="32"/>
          <w:szCs w:val="32"/>
        </w:rPr>
        <w:t>mı?</w:t>
      </w:r>
      <w:r>
        <w:rPr>
          <w:rFonts w:ascii="Hand writing Mutlu" w:hAnsi="Hand writing Mutlu"/>
          <w:sz w:val="32"/>
          <w:szCs w:val="32"/>
        </w:rPr>
        <w:t xml:space="preserve"> </w:t>
      </w:r>
    </w:p>
    <w:p w:rsidR="00C31C11" w:rsidRDefault="00C31C11" w:rsidP="00517E1F">
      <w:pPr>
        <w:spacing w:after="0" w:line="240" w:lineRule="auto"/>
        <w:rPr>
          <w:rFonts w:ascii="Hand writing Mutlu" w:hAnsi="Hand writing Mutlu"/>
          <w:sz w:val="32"/>
          <w:szCs w:val="32"/>
        </w:rPr>
      </w:pPr>
      <w:hyperlink r:id="rId4" w:history="1">
        <w:r>
          <w:rPr>
            <w:rStyle w:val="Hyperlink"/>
            <w:rFonts w:ascii="Trebuchet MS" w:hAnsi="Trebuchet MS"/>
            <w:spacing w:val="8"/>
            <w:sz w:val="18"/>
            <w:szCs w:val="18"/>
            <w:shd w:val="clear" w:color="auto" w:fill="FFFFFF"/>
          </w:rPr>
          <w:t>www.sorubak.com</w:t>
        </w:r>
      </w:hyperlink>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 xml:space="preserve">Sude masaya otur dersini oku. Sıra sıra dersini oku Aslan kediyi ısırdı. </w:t>
      </w:r>
    </w:p>
    <w:p w:rsidR="00C31C11" w:rsidRDefault="00C31C11" w:rsidP="00517E1F">
      <w:pPr>
        <w:spacing w:after="0" w:line="240" w:lineRule="auto"/>
        <w:rPr>
          <w:rFonts w:ascii="Hand writing Mutlu" w:hAnsi="Hand writing Mutlu"/>
          <w:sz w:val="36"/>
          <w:szCs w:val="36"/>
        </w:rPr>
      </w:pPr>
    </w:p>
    <w:p w:rsidR="00C31C11" w:rsidRDefault="00C31C11" w:rsidP="00517E1F">
      <w:pPr>
        <w:spacing w:after="0" w:line="240" w:lineRule="auto"/>
        <w:rPr>
          <w:rFonts w:ascii="Hand writing Mutlu" w:hAnsi="Hand writing Mutlu"/>
          <w:sz w:val="36"/>
          <w:szCs w:val="36"/>
        </w:rPr>
      </w:pPr>
      <w:r>
        <w:rPr>
          <w:rFonts w:ascii="Hand writing Mutlu" w:hAnsi="Hand writing Mutlu"/>
          <w:sz w:val="36"/>
          <w:szCs w:val="36"/>
        </w:rPr>
        <w:t xml:space="preserve">Saat tik tak dedi. Saatin sesi tik tak tik tak. </w:t>
      </w:r>
    </w:p>
    <w:p w:rsidR="00C31C11" w:rsidRPr="004D508B" w:rsidRDefault="00C31C11" w:rsidP="00517E1F">
      <w:pPr>
        <w:spacing w:after="0" w:line="240" w:lineRule="auto"/>
        <w:rPr>
          <w:rFonts w:ascii="Hand writing Mutlu" w:hAnsi="Hand writing Mutlu"/>
          <w:sz w:val="36"/>
          <w:szCs w:val="36"/>
        </w:rPr>
      </w:pPr>
      <w:r>
        <w:rPr>
          <w:rFonts w:ascii="Hand writing Mutlu" w:hAnsi="Hand writing Mutlu"/>
          <w:sz w:val="36"/>
          <w:szCs w:val="36"/>
        </w:rPr>
        <w:t>Aslı asla yaramaz olma.</w:t>
      </w:r>
    </w:p>
    <w:sectPr w:rsidR="00C31C11" w:rsidRPr="004D508B" w:rsidSect="00517E1F">
      <w:pgSz w:w="11906" w:h="16838"/>
      <w:pgMar w:top="1135" w:right="991" w:bottom="993" w:left="993"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508B"/>
    <w:rsid w:val="00010AD2"/>
    <w:rsid w:val="0026054B"/>
    <w:rsid w:val="00382AAD"/>
    <w:rsid w:val="004A03E4"/>
    <w:rsid w:val="004D508B"/>
    <w:rsid w:val="00517E1F"/>
    <w:rsid w:val="009042E0"/>
    <w:rsid w:val="00B50F42"/>
    <w:rsid w:val="00C31C11"/>
    <w:rsid w:val="00C75897"/>
    <w:rsid w:val="00D0227F"/>
    <w:rsid w:val="00FF12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AD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6054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TotalTime>
  <Pages>1</Pages>
  <Words>165</Words>
  <Characters>941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bell</dc:creator>
  <cp:keywords>www.sorubak.com</cp:keywords>
  <dc:description>www.sorubak.com</dc:description>
  <cp:lastModifiedBy>edanur</cp:lastModifiedBy>
  <cp:revision>2</cp:revision>
  <cp:lastPrinted>2013-02-18T11:44:00Z</cp:lastPrinted>
  <dcterms:created xsi:type="dcterms:W3CDTF">2013-02-18T09:33:00Z</dcterms:created>
  <dcterms:modified xsi:type="dcterms:W3CDTF">2014-02-10T18:46:00Z</dcterms:modified>
  <cp:category>www.sorubak.com</cp:category>
</cp:coreProperties>
</file>