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1B" w:rsidRPr="000D12EA" w:rsidRDefault="00641F1B" w:rsidP="00BF25F5">
      <w:pPr>
        <w:rPr>
          <w:rFonts w:ascii="Hand writing Mutlu" w:hAnsi="Hand writing Mutlu"/>
          <w:b/>
          <w:color w:val="0070C0"/>
          <w:sz w:val="36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34" o:spid="_x0000_s1029" type="#_x0000_t98" style="position:absolute;margin-left:-8.8pt;margin-top:-43.1pt;width:526.5pt;height:41.2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41F1B" w:rsidRPr="000A4E4E" w:rsidRDefault="00641F1B" w:rsidP="00817E89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</w:pPr>
                  <w:r w:rsidRPr="000A4E4E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 xml:space="preserve">1.SINIF </w:t>
                  </w:r>
                  <w:r w:rsidRPr="000A4E4E">
                    <w:rPr>
                      <w:rFonts w:ascii="Times New Roman" w:hAnsi="Times New Roman"/>
                      <w:b/>
                      <w:outline/>
                      <w:color w:val="C0504D"/>
                      <w:sz w:val="32"/>
                    </w:rPr>
                    <w:t>–</w:t>
                  </w:r>
                  <w:r w:rsidRPr="000A4E4E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 xml:space="preserve"> S SES</w:t>
                  </w:r>
                  <w:r w:rsidRPr="000A4E4E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0A4E4E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 xml:space="preserve"> </w:t>
                  </w:r>
                  <w:r w:rsidRPr="000A4E4E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0A4E4E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 xml:space="preserve">LE </w:t>
                  </w:r>
                  <w:r w:rsidRPr="000A4E4E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0A4E4E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>LG</w:t>
                  </w:r>
                  <w:r w:rsidRPr="000A4E4E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0A4E4E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>L</w:t>
                  </w:r>
                  <w:r w:rsidRPr="000A4E4E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0A4E4E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 xml:space="preserve"> MET</w:t>
                  </w:r>
                  <w:r w:rsidRPr="000A4E4E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0A4E4E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>NLER ETK</w:t>
                  </w:r>
                  <w:r w:rsidRPr="000A4E4E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0A4E4E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>NL</w:t>
                  </w:r>
                  <w:r w:rsidRPr="000A4E4E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İĞİ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color w:val="FF0000"/>
          <w:sz w:val="36"/>
        </w:rPr>
        <w:t xml:space="preserve">     </w:t>
      </w:r>
      <w:r>
        <w:rPr>
          <w:rFonts w:ascii="Hand writing Mutlu" w:hAnsi="Hand writing Mutlu"/>
          <w:b/>
          <w:color w:val="0070C0"/>
          <w:sz w:val="36"/>
        </w:rPr>
        <w:t xml:space="preserve">  Serkan</w:t>
      </w:r>
    </w:p>
    <w:p w:rsidR="00641F1B" w:rsidRPr="000D12EA" w:rsidRDefault="00641F1B" w:rsidP="000963DB">
      <w:pPr>
        <w:rPr>
          <w:rFonts w:ascii="Hand writing Mutlu" w:hAnsi="Hand writing Mutlu"/>
          <w:b/>
          <w:color w:val="0070C0"/>
          <w:sz w:val="36"/>
        </w:rPr>
      </w:pPr>
      <w:r>
        <w:rPr>
          <w:rFonts w:ascii="Hand writing Mutlu" w:hAnsi="Hand writing Mutlu"/>
          <w:b/>
          <w:color w:val="0070C0"/>
          <w:sz w:val="36"/>
        </w:rPr>
        <w:t>Serkan sık sık soru sor</w:t>
      </w:r>
      <w:r w:rsidRPr="000D12EA">
        <w:rPr>
          <w:rFonts w:ascii="Hand writing Mutlu" w:hAnsi="Hand writing Mutlu"/>
          <w:b/>
          <w:color w:val="0070C0"/>
          <w:sz w:val="36"/>
        </w:rPr>
        <w:t xml:space="preserve">                        </w:t>
      </w:r>
      <w:r>
        <w:rPr>
          <w:rFonts w:ascii="Hand writing Mutlu" w:hAnsi="Hand writing Mutlu"/>
          <w:b/>
          <w:color w:val="0070C0"/>
          <w:sz w:val="36"/>
        </w:rPr>
        <w:t xml:space="preserve"> Soruların kolay olsun</w:t>
      </w:r>
      <w:r w:rsidRPr="000D12EA">
        <w:rPr>
          <w:rFonts w:ascii="Hand writing Mutlu" w:hAnsi="Hand writing Mutlu"/>
          <w:b/>
          <w:color w:val="0070C0"/>
          <w:sz w:val="36"/>
        </w:rPr>
        <w:t xml:space="preserve">                          </w:t>
      </w:r>
      <w:r>
        <w:rPr>
          <w:rFonts w:ascii="Hand writing Mutlu" w:hAnsi="Hand writing Mutlu"/>
          <w:b/>
          <w:color w:val="0070C0"/>
          <w:sz w:val="36"/>
        </w:rPr>
        <w:t xml:space="preserve"> Aslı</w:t>
      </w:r>
      <w:r>
        <w:rPr>
          <w:rFonts w:ascii="Times New Roman" w:hAnsi="Times New Roman"/>
          <w:b/>
          <w:color w:val="0070C0"/>
          <w:sz w:val="36"/>
        </w:rPr>
        <w:t>’</w:t>
      </w:r>
      <w:r>
        <w:rPr>
          <w:rFonts w:ascii="Hand writing Mutlu" w:hAnsi="Hand writing Mutlu"/>
          <w:b/>
          <w:color w:val="0070C0"/>
          <w:sz w:val="36"/>
        </w:rPr>
        <w:t>ya kolay soru sor</w:t>
      </w:r>
      <w:r w:rsidRPr="000D12EA">
        <w:rPr>
          <w:rFonts w:ascii="Hand writing Mutlu" w:hAnsi="Hand writing Mutlu"/>
          <w:b/>
          <w:color w:val="0070C0"/>
          <w:sz w:val="36"/>
        </w:rPr>
        <w:t xml:space="preserve">                              </w:t>
      </w:r>
      <w:r>
        <w:rPr>
          <w:rFonts w:ascii="Hand writing Mutlu" w:hAnsi="Hand writing Mutlu"/>
          <w:b/>
          <w:color w:val="0070C0"/>
          <w:sz w:val="36"/>
        </w:rPr>
        <w:t xml:space="preserve">     Aslı Serkan</w:t>
      </w:r>
      <w:r>
        <w:rPr>
          <w:rFonts w:ascii="Times New Roman" w:hAnsi="Times New Roman"/>
          <w:b/>
          <w:color w:val="0070C0"/>
          <w:sz w:val="36"/>
        </w:rPr>
        <w:t>’</w:t>
      </w:r>
      <w:r>
        <w:rPr>
          <w:rFonts w:ascii="Hand writing Mutlu" w:hAnsi="Hand writing Mutlu"/>
          <w:b/>
          <w:color w:val="0070C0"/>
          <w:sz w:val="36"/>
        </w:rPr>
        <w:t>a masal oku</w:t>
      </w:r>
      <w:r w:rsidRPr="000D12EA">
        <w:rPr>
          <w:rFonts w:ascii="Hand writing Mutlu" w:hAnsi="Hand writing Mutlu"/>
          <w:b/>
          <w:color w:val="0070C0"/>
          <w:sz w:val="36"/>
        </w:rPr>
        <w:t xml:space="preserve">                                       </w:t>
      </w:r>
      <w:r>
        <w:rPr>
          <w:rFonts w:ascii="Hand writing Mutlu" w:hAnsi="Hand writing Mutlu"/>
          <w:b/>
          <w:color w:val="0070C0"/>
          <w:sz w:val="36"/>
        </w:rPr>
        <w:t xml:space="preserve"> Esra, Aslı</w:t>
      </w:r>
      <w:r>
        <w:rPr>
          <w:rFonts w:ascii="Times New Roman" w:hAnsi="Times New Roman"/>
          <w:b/>
          <w:color w:val="0070C0"/>
          <w:sz w:val="36"/>
        </w:rPr>
        <w:t>’</w:t>
      </w:r>
      <w:r>
        <w:rPr>
          <w:rFonts w:ascii="Hand writing Mutlu" w:hAnsi="Hand writing Mutlu"/>
          <w:b/>
          <w:color w:val="0070C0"/>
          <w:sz w:val="36"/>
        </w:rPr>
        <w:t xml:space="preserve">ya masal anlat               </w:t>
      </w:r>
      <w:r w:rsidRPr="000D12EA">
        <w:rPr>
          <w:rFonts w:ascii="Hand writing Mutlu" w:hAnsi="Hand writing Mutlu"/>
          <w:b/>
          <w:color w:val="0070C0"/>
          <w:sz w:val="36"/>
        </w:rPr>
        <w:t xml:space="preserve">     </w:t>
      </w:r>
      <w:r>
        <w:rPr>
          <w:rFonts w:ascii="Hand writing Mutlu" w:hAnsi="Hand writing Mutlu"/>
          <w:b/>
          <w:color w:val="0070C0"/>
          <w:sz w:val="36"/>
        </w:rPr>
        <w:t xml:space="preserve">         Masal sonu mutlu olsun                           Esra masalı iyi anlattı</w:t>
      </w:r>
      <w:r w:rsidRPr="000D12EA">
        <w:rPr>
          <w:rFonts w:ascii="Hand writing Mutlu" w:hAnsi="Hand writing Mutlu"/>
          <w:b/>
          <w:color w:val="0070C0"/>
          <w:sz w:val="36"/>
        </w:rPr>
        <w:t xml:space="preserve">                                 </w:t>
      </w:r>
      <w:r>
        <w:rPr>
          <w:rFonts w:ascii="Hand writing Mutlu" w:hAnsi="Hand writing Mutlu"/>
          <w:b/>
          <w:color w:val="0070C0"/>
          <w:sz w:val="36"/>
        </w:rPr>
        <w:t xml:space="preserve"> Aslı masalı çok sevdi.</w:t>
      </w:r>
    </w:p>
    <w:p w:rsidR="00641F1B" w:rsidRPr="000D12EA" w:rsidRDefault="00641F1B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>
        <w:rPr>
          <w:noProof/>
          <w:lang w:eastAsia="tr-TR"/>
        </w:rPr>
        <w:pict>
          <v:line id="Düz Bağlayıcı 173" o:spid="_x0000_s1030" style="position:absolute;z-index:251600384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FfkAmn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72" o:spid="_x0000_s1031" style="position:absolute;z-index:25160448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zXzq/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74" o:spid="_x0000_s1032" style="position:absolute;z-index:25160345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HNrNrb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75" o:spid="_x0000_s1033" style="position:absolute;z-index:251602432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GktCj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176" o:spid="_x0000_s1034" style="position:absolute;z-index:25160140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2kLza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45" o:spid="_x0000_s1035" style="position:absolute;z-index:25155635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/QpvBsYBAADK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36" o:spid="_x0000_s1036" style="position:absolute;z-index:25155532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C8HGRT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9" o:spid="_x0000_s1037" style="position:absolute;z-index:25155123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SmxQEAAMQ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IzC4ZmtPnx/St7BadvGo6ne3G6Z+QjoQ4+NhR/a7dhtKLfhsx6kMHkL/FhQxH3OImLQ2KCHq+u&#10;lvWyphmIi696APoQ0xt0huVLy7WymTc0sH8bExWj0EsIGbmRc+lyS0eNOVjbDyiJCxWbF3TZIrzV&#10;ge2B5g9CoE3XmQrlK9EZJpXWE7B+HDjGZyiWDXsKeEKUys6mCWyUdeFv1dMwH1uW5/iLAmfeWYI7&#10;1x3LUIo0tCqF4bjWeRd/tQv84edb/wQ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Exj1KbFAQAAxA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7" o:spid="_x0000_s1038" style="position:absolute;z-index:25155430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8" o:spid="_x0000_s1039" style="position:absolute;z-index:25155328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G8OyQEAAMs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nFShmmc0e7nj2/kmp2+KzacHvjpgaAPG9W5UGH8jdn76RXc3ifVvfA6fVEP6XNzh7m50EfC0bhe&#10;X5aXJc6An33FI9D5EG/BapIuNVXSJN2sYsf3IWIyDD2HJLMyyZbqGSvItzgoGJ2fQKAkzLnMJHmZ&#10;4EZ5cmS4BoxzMHGVFCGtMhidYEIqNQPL/wOn+ASFvGhPAc+InNmaOIO1NNb/K3vsl1PJYow/d2DU&#10;nVpwb5shzya3BjcmK5y2O63k7+8Mf/wHt7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+CRvDskBAADL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0" o:spid="_x0000_s1040" style="position:absolute;z-index:25155225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BYVe9FxAEAAMQDAAAOAAAAAAAAAAAA&#10;AAAAAC4CAABkcnMvZTJvRG9jLnhtbFBLAQItABQABgAIAAAAIQC64e6Y3wAAAAkBAAAPAAAAAAAA&#10;AAAAAAAAAB4EAABkcnMvZG93bnJldi54bWxQSwUGAAAAAAQABADzAAAAKgUAAAAA&#10;" strokecolor="#4579b8"/>
        </w:pict>
      </w:r>
    </w:p>
    <w:p w:rsidR="00641F1B" w:rsidRPr="000D12EA" w:rsidRDefault="00641F1B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>
        <w:rPr>
          <w:noProof/>
          <w:lang w:eastAsia="tr-TR"/>
        </w:rPr>
        <w:pict>
          <v:line id="Düz Bağlayıcı 179" o:spid="_x0000_s1041" style="position:absolute;z-index:25160652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mA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7uWC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IOu2YD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80" o:spid="_x0000_s1042" style="position:absolute;z-index:251609600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" strokecolor="#94b64e"/>
        </w:pict>
      </w:r>
      <w:r>
        <w:rPr>
          <w:noProof/>
          <w:lang w:eastAsia="tr-TR"/>
        </w:rPr>
        <w:pict>
          <v:line id="Düz Bağlayıcı 181" o:spid="_x0000_s1043" style="position:absolute;z-index:25160857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LK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aHbX&#10;S84sGBrS9tvXz+wFnL5oOJ4exOmBZSe1avCxIcSd3YXzK/pdyLpHGUz+kiI2lvYe5/bimJgg49XV&#10;TX1T0xTExVc9An2I6RU6w/Kl5VrZrBwaOLyOiZJR6CUkm7XNtlzPVEG5paPGyfkOJYminMtCUtYJ&#10;73RgB6BFACHQplVWRLTaUnSGSaX1DKz/DDzHZyiWVfsb8IwomZ1NM9go68LvsqexDIFKllP8pQOT&#10;7tyCe9cdy2xKa2hnisLzfuel/PFd4I9/4eY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Kcgsr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182" o:spid="_x0000_s1044" style="position:absolute;z-index:251607552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GVBDC/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78" o:spid="_x0000_s1045" style="position:absolute;z-index:25161062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o2IRf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0" o:spid="_x0000_s1046" style="position:absolute;z-index:25156249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OkS1TEAQAAygMAAA4AAAAAAAAAAAAAAAAA&#10;LgIAAGRycy9lMm9Eb2MueG1sUEsBAi0AFAAGAAgAAAAhAMrtohjbAAAACQEAAA8AAAAAAAAAAAAA&#10;AAAAHgQAAGRycy9kb3ducmV2LnhtbFBLBQYAAAAABAAEAPMAAAAmBQAAAAA=&#10;" strokecolor="#795d9b"/>
        </w:pict>
      </w:r>
      <w:r>
        <w:rPr>
          <w:noProof/>
          <w:lang w:eastAsia="tr-TR"/>
        </w:rPr>
        <w:pict>
          <v:line id="Düz Bağlayıcı 81" o:spid="_x0000_s1047" style="position:absolute;z-index:25156147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jXh4z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2" o:spid="_x0000_s1048" style="position:absolute;z-index:25155737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mLUFexgEAAMQ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83" o:spid="_x0000_s1049" style="position:absolute;z-index:25156044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HUTixnJAQAAyw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84" o:spid="_x0000_s1050" style="position:absolute;z-index:25155942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VrT1zskBAADL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85" o:spid="_x0000_s1051" style="position:absolute;z-index:25155840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qv2m6xAEAAMQDAAAOAAAAAAAAAAAA&#10;AAAAAC4CAABkcnMvZTJvRG9jLnhtbFBLAQItABQABgAIAAAAIQC64e6Y3wAAAAkBAAAPAAAAAAAA&#10;AAAAAAAAAB4EAABkcnMvZG93bnJldi54bWxQSwUGAAAAAAQABADzAAAAKgUAAAAA&#10;" strokecolor="#4579b8"/>
        </w:pict>
      </w:r>
    </w:p>
    <w:p w:rsidR="00641F1B" w:rsidRPr="000D12EA" w:rsidRDefault="00641F1B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>
        <w:rPr>
          <w:noProof/>
          <w:lang w:eastAsia="tr-TR"/>
        </w:rPr>
        <w:pict>
          <v:line id="Düz Bağlayıcı 185" o:spid="_x0000_s1052" style="position:absolute;z-index:25161267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H+K8B3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86" o:spid="_x0000_s1053" style="position:absolute;z-index:25161574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1rJIH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87" o:spid="_x0000_s1054" style="position:absolute;z-index:25161472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B+kph/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188" o:spid="_x0000_s1055" style="position:absolute;z-index:251613696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sQvXxsUBAADGAwAADgAAAAAAAAAA&#10;AAAAAAAuAgAAZHJzL2Uyb0RvYy54bWxQSwECLQAUAAYACAAAACEAyxFwfN8AAAAKAQAADwAAAAAA&#10;AAAAAAAAAAAf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184" o:spid="_x0000_s1056" style="position:absolute;z-index:25161676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9lcuz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6" o:spid="_x0000_s1057" style="position:absolute;z-index:25156864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SlWivxQEAAMo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87" o:spid="_x0000_s1058" style="position:absolute;z-index:25156761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MNkKdr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8" o:spid="_x0000_s1059" style="position:absolute;z-index:25156352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Fpw2KbFAQAAxA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89" o:spid="_x0000_s1060" style="position:absolute;z-index:25156659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FWitHJAQAAyw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90" o:spid="_x0000_s1061" style="position:absolute;z-index:25156556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v0XyAEAAMsDAAAOAAAAZHJzL2Uyb0RvYy54bWysU0tu2zAQ3RfIHQjua8kOUN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2iPYRrfaPfzxzdyzU7fFRtOD/z0QDCGRnUuVJh/Y/Z+OgW390l1L7xOX9RD+mzuMJsLfSQcLy8v&#10;1+W6xCL8HCsegc6HeAtWk7SpqZIm6WYVO74PEYth6jklXSuT7lI/Ywd5FwcFY/ATCJSENZeZJA8T&#10;3ChPjgzHgHEOJq6SIqRVBrMTTEilZmD5f+CUn6CQB+0p4BmRK1sTZ7CWxvp/VY/9cmpZjPlnB0bd&#10;yYJ72wz5bbI1ODFZ4TTdaSR/P2f44z+4/QU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1Nv0XyAEAAMs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91" o:spid="_x0000_s1062" style="position:absolute;z-index:25156454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itwwEAAMQ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ruWr&#10;JWcWDM1o++3rZ/YSjl80TMcHcXxg5COhBh8bir+1u3C2ot+FzHqUweQv8WFjEXeaxcUxMUGP19er&#10;elXTDMTFVz0CfYjpNTrD8qXlWtnMGxo4vImJilHoJYSM3MipdLmlSWMO1vY9SuJCxZYFXbYIb3Vg&#10;B6D5gxBoU6FC+Up0hkml9Qys/ww8x2colg37G/CMKJWdTTPYKOvC76qn8dKyPMVfFDjxzhLcu24q&#10;QynS0KoUxc5rnXfxR7vAH3++zXcA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D7peK3DAQAAxAMAAA4AAAAAAAAAAAAA&#10;AAAALgIAAGRycy9lMm9Eb2MueG1sUEsBAi0AFAAGAAgAAAAhALrh7pjfAAAACQEAAA8AAAAAAAAA&#10;AAAAAAAAHQQAAGRycy9kb3ducmV2LnhtbFBLBQYAAAAABAAEAPMAAAApBQAAAAA=&#10;" strokecolor="#4579b8"/>
        </w:pict>
      </w:r>
    </w:p>
    <w:p w:rsidR="00641F1B" w:rsidRPr="000D12EA" w:rsidRDefault="00641F1B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>
        <w:rPr>
          <w:noProof/>
          <w:lang w:eastAsia="tr-TR"/>
        </w:rPr>
        <w:pict>
          <v:line id="Düz Bağlayıcı 191" o:spid="_x0000_s1063" style="position:absolute;z-index:251618816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H1EyzzGAQAAxgMAAA4AAAAAAAAAAAAA&#10;AAAALgIAAGRycy9lMm9Eb2MueG1sUEsBAi0AFAAGAAgAAAAhAEmXFWv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92" o:spid="_x0000_s1064" style="position:absolute;z-index:251621888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bz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oMUzjkPY/vn8lb9j5m2LD+YGfH0hyYqs6FypE3JiDn17BHXzS3Quv0xcVkT63d5jbC30kHI3r&#10;9abclDgFfvEVj0DnQ7wFq0m61FRJk5Szip3ehYjJMPQSkszKJFuqZ6wg3+KgYHR+BIGiMOcyk+R1&#10;ghvlyYnhIjDOwcR1UoS0ymB0ggmp1Aws/wyc4hMU8qr9DXhG5MzWxBmspbH+d9ljv5xKFmP8pQOj&#10;7tSCe9sMeTa5NbgzWeG032kpn74z/PEv3P0E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3EQm88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93" o:spid="_x0000_s1065" style="position:absolute;z-index:251620864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Rt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pMUzjkPY/vn8lb9j5m2LD+YGfH0hyYqs6FypE3JiDn17BHXzS3Quv0xcVkT63d5jbC30kHI3r&#10;9abclDgFfvEVj0DnQ7wFq0m61FRJk5Szip3ehYjJMPQSkszKJFuqZ6wg3+KgYHR+BIGiMOcyk+R1&#10;ghvlyYnhIjDOwcRVUoS0ymB0ggmp1Aws/wyc4hMU8qr9DXhG5MzWxBmspbH+d9ljv5xKFmP8pQOj&#10;7tSCe9sMeTa5NbgzWeG032kpn74z/PE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Poukbc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94" o:spid="_x0000_s1066" style="position:absolute;z-index:251619840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PxAEAAMYDAAAOAAAAZHJzL2Uyb0RvYy54bWysU82O0zAQviPxDpbvNOkuQjR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jma3&#10;esqZBUND2n77+pm9gOMXDdPxXhzvWXaSVIOPDSFu7S6creh3IfMeZTD5S4zYWOSdZnlxTEzQ4/X1&#10;ql7VNAVx8VUPQB9ieoXOsHxpuVY2M4cGDq9jomIUegkhIzdyKl1uadKYg7V9h5LYULFlQZc9wlsd&#10;2AFoA0AItGmZqVC+Ep1hUmk9A+s/A8/xGYplx/4GPCNKZWfTDDbKuvC76mm8tCxP8RcFTryzBHeu&#10;m8pQijS0LIXhebHzNv5oF/jD77f5Dg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JwwdY/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90" o:spid="_x0000_s1067" style="position:absolute;z-index:251622912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" strokecolor="#40a7c2"/>
        </w:pict>
      </w:r>
      <w:r>
        <w:rPr>
          <w:noProof/>
          <w:lang w:eastAsia="tr-TR"/>
        </w:rPr>
        <w:pict>
          <v:line id="Düz Bağlayıcı 92" o:spid="_x0000_s1068" style="position:absolute;z-index:25157478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7arBxxQEAAMo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93" o:spid="_x0000_s1069" style="position:absolute;z-index:251573760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F0zwXz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94" o:spid="_x0000_s1070" style="position:absolute;z-index:251569664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mcWxgEAAMQDAAAOAAAAZHJzL2Uyb0RvYy54bWysU82O0zAQviPxDpbvNOkuWtG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13L&#10;Fy85s2BoRusf37+y13D4pmE83IvDPSMfCdX72FD8jd2EkxX9JmTWgwwmf4kPG4q44yQuDokJery8&#10;XNSLmmYgzr7qAehDTG/RGZYvLdfKZt7QwP5dTFSMQs8hZORGjqXLLY0ac7C2H1ESFyo2L+iyRXij&#10;A9sDzR+EQJuuMhXKV6IzTCqtJ2D9OPAUn6FYNuwp4AlRKjubJrBR1oW/VU/D/NSyPMafFTjyzhLc&#10;uW4sQynS0KoUhqe1zrv4q13gD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rlmcWxgEAAMQ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95" o:spid="_x0000_s1071" style="position:absolute;z-index:251572736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fRZpDJAQAAyw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96" o:spid="_x0000_s1072" style="position:absolute;z-index:251571712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BvfS5skBAADL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97" o:spid="_x0000_s1073" style="position:absolute;z-index:251570688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V3yBMxAEAAMQDAAAOAAAAAAAAAAAA&#10;AAAAAC4CAABkcnMvZTJvRG9jLnhtbFBLAQItABQABgAIAAAAIQC64e6Y3wAAAAkBAAAPAAAAAAAA&#10;AAAAAAAAAB4EAABkcnMvZG93bnJldi54bWxQSwUGAAAAAAQABADzAAAAKgUAAAAA&#10;" strokecolor="#4579b8"/>
        </w:pict>
      </w:r>
    </w:p>
    <w:p w:rsidR="00641F1B" w:rsidRPr="000D12EA" w:rsidRDefault="00641F1B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>
        <w:rPr>
          <w:noProof/>
          <w:lang w:eastAsia="tr-TR"/>
        </w:rPr>
        <w:pict>
          <v:line id="Düz Bağlayıcı 198" o:spid="_x0000_s1074" style="position:absolute;z-index:251628032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6CjtXyQEAAM0DAAAOAAAA&#10;AAAAAAAAAAAAAC4CAABkcnMvZTJvRG9jLnhtbFBLAQItABQABgAIAAAAIQCIuacq4AAAAAoBAAAP&#10;AAAAAAAAAAAAAAAAACMEAABkcnMvZG93bnJldi54bWxQSwUGAAAAAAQABADzAAAAMAUAAAAA&#10;" strokecolor="#94b64e"/>
        </w:pict>
      </w:r>
      <w:r>
        <w:rPr>
          <w:noProof/>
          <w:lang w:eastAsia="tr-TR"/>
        </w:rPr>
        <w:pict>
          <v:line id="Düz Bağlayıcı 197" o:spid="_x0000_s1075" style="position:absolute;z-index:251624960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1k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bvGS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DGCfWT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99" o:spid="_x0000_s1076" style="position:absolute;z-index:251627008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nJygEAAM0DAAAOAAAAZHJzL2Uyb0RvYy54bWysU81u2zAMvg/oOwi6L3ZSYFiM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huc&#10;3XpNiWEah7T7+eMbuWan74oNpwd+eiDJia3qXKgQcWP2fnoFt/dJdy+8Tl9URPrc3mFuL/SRcDRe&#10;Xq7LdYlT4Gdf8Qh0PsRbsJqkS02VNEk5q9jxfYiYDEPPIcmsTLKlesYK8i0OCkbnJxAoCnMuM0le&#10;J7hRnhwZLgLjHExcJUVIqwxGJ5iQSs3A8v/AKT5BIa/aU8AzIme2Js5gLY31/8oe++VUshjjzx0Y&#10;dacW3NtmyLPJrcGdyQqn/U5L+fs7wx//wu0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jFucn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00" o:spid="_x0000_s1077" style="position:absolute;z-index:251625984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196" o:spid="_x0000_s1078" style="position:absolute;z-index:251629056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aPwr3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98" o:spid="_x0000_s1079" style="position:absolute;z-index:25158092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SnxAEAAMo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pa/pxu&#10;yoKhO9p9+/qZvYDzFw2n84043zA6I6MGHxvKv7L7MO+i34esepTB5DfpYWMx97SYi2NiYgoKij6k&#10;5+njTFfd4XyI6RU6w/JHy7WyWTY0cHwd05R6m5LD2uZYbmdqoHylk8bp8B1KUkQl14WkzBJe6cCO&#10;QFMAQqBNj+YOtKXsDJNK6wVY/xk452coljn7G/CCKJWdTQvYKOvC76qncT23LKf8Wwcm3dmCa9ed&#10;ytUUa2hgisfzcOeJ/HFf4He/4PY7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k+pKfEAQAAygMAAA4AAAAAAAAAAAAAAAAA&#10;LgIAAGRycy9lMm9Eb2MueG1sUEsBAi0AFAAGAAgAAAAhAMrtohjbAAAACQEAAA8AAAAAAAAAAAAA&#10;AAAAHgQAAGRycy9kb3ducmV2LnhtbFBLBQYAAAAABAAEAPMAAAAmBQAAAAA=&#10;" strokecolor="#795d9b"/>
        </w:pict>
      </w:r>
      <w:r>
        <w:rPr>
          <w:noProof/>
          <w:lang w:eastAsia="tr-TR"/>
        </w:rPr>
        <w:pict>
          <v:line id="Düz Bağlayıcı 99" o:spid="_x0000_s1080" style="position:absolute;z-index:251579904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DmMof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00" o:spid="_x0000_s1081" style="position:absolute;z-index:251575808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mLpMLFAQAAxg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01" o:spid="_x0000_s1082" style="position:absolute;z-index:251578880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Ks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R7Or&#10;l5xZMDSk7bevn9lLOH3RMJ4exOmBZSe16uhjQ4hbuwvnV/S7kHUPMpj8JUVsKO0d5/bikJgg42p1&#10;XV/XNAVx8VWPQB9ieo3OsHxpuVY2K4cGDm9iomQUegnJZm2zLdczVVBuadQ4Od+jJFGUc1lIyjrh&#10;rQ7sALQIIATatMqKiFZbis4wqbSegfWfgef4DMWyan8DnhEls7NpBhtlXfhd9jSUIVDJcoq/dGDS&#10;nVtw77qxzKa0hnamKDzvd17KH98F/vgXbr4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NnHIqz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02" o:spid="_x0000_s1083" style="position:absolute;z-index:251577856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zx2TyMkBAADN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03" o:spid="_x0000_s1084" style="position:absolute;z-index:251576832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wpxAEAAMYDAAAOAAAAZHJzL2Uyb0RvYy54bWysU82O0zAQviPxDpbvNOlWQmz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XK2u&#10;6+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UOawpxAEAAMYDAAAOAAAAAAAAAAAA&#10;AAAAAC4CAABkcnMvZTJvRG9jLnhtbFBLAQItABQABgAIAAAAIQC64e6Y3wAAAAkBAAAPAAAAAAAA&#10;AAAAAAAAAB4EAABkcnMvZG93bnJldi54bWxQSwUGAAAAAAQABADzAAAAKgUAAAAA&#10;" strokecolor="#4579b8"/>
        </w:pict>
      </w:r>
    </w:p>
    <w:p w:rsidR="00641F1B" w:rsidRPr="000D12EA" w:rsidRDefault="00641F1B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>
        <w:rPr>
          <w:noProof/>
          <w:lang w:eastAsia="tr-TR"/>
        </w:rPr>
        <w:pict>
          <v:line id="Düz Bağlayıcı 203" o:spid="_x0000_s1085" style="position:absolute;z-index:251631104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r5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85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AJ3mvnGAQAAxgMAAA4AAAAAAAAAAAAA&#10;AAAALgIAAGRycy9lMm9Eb2MueG1sUEsBAi0AFAAGAAgAAAAhAEmXFWv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04" o:spid="_x0000_s1086" style="position:absolute;z-index:25163417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8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/IlJYZpfKTdr5/fyRt2+qHYcLrjpzuSgmhV50KFiBuz99MpuL1PunvhdfqiItJne4fZXugj4Xi5&#10;Xl+VVyW+Aj/Hinug8yG+A6tJ2tRUSZOUs4od34eIxTD1nJKulUl3qZ+xg7yLg4Ix+AkEisKay0yS&#10;xwlulCdHhoPAOAcT10kR0iqD2QkmpFIzsHwcOOUnKORRewp4RuTK1sQZrKWx/qHqsV9OLYsx/+zA&#10;qDtZcGubIb9NtgZnJiuc5jsN5Z/nDL//C7e/AQ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tEHwD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05" o:spid="_x0000_s1087" style="position:absolute;z-index:251633152;visibility:visible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GYudnskBAADNAwAADgAAAAAA&#10;AAAAAAAAAAAuAgAAZHJzL2Uyb0RvYy54bWxQSwECLQAUAAYACAAAACEALNQF/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06" o:spid="_x0000_s1088" style="position:absolute;z-index:25163212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RKxQ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V&#10;X3NmwdAjbb99/cxewPGLhun4II4PLAdJqsHHhhB3dhfOXvS7kHmPMpj8JUZsLPJOs7w4Jibo8urq&#10;pr6p6RXEJVY9An2I6RU6w/Kh5VrZzBwaOLyOiZpR6iWFnDzIqXU5pUljTtb2HUpiQ82WBV32CO90&#10;YAegDQAh0KZlpkL1SnaGSaX1DKz/DDznZyiWHfsb8IwonZ1NM9go68LvuqfxMrI85V8UOPHOEty7&#10;biqPUqShZSkMz4udt/FHv8Aff7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jAyRK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02" o:spid="_x0000_s1089" style="position:absolute;z-index:25163520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CI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esWZBUOXtP3x/St7BedvGobzrTjfsnxIVvU+NoS4trswraLfhaz7JIPJf1LETsXeYbYXT4mJcVPQ&#10;7lP6XjzLdNUdzoeY3qAzLE9arpXNwqGB49uYxtBLCOFyHWPmMkuDxhys7QeUJIZyLQu6tBFe68CO&#10;QA0AQqBNl9QlOsOk0noG1g8Dp/gMxdJifwOeESWzs2kGG2VduC97Oi0nt+QYf3Fg1J0tuHHdUO6k&#10;WEO9Usyd+jo346/rAr97fZuf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MTQIj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04" o:spid="_x0000_s1090" style="position:absolute;z-index:25158707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zb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RHd1c/&#10;4cyCoUvaffv6mb2E8xcNp/OtON+yfEhWDT42hLiy+zDvot+HrHuUweQ3KWJjsfe02ItjYmIKCoo+&#10;puf500xX3eN8iOk1OsPyR8u1slk4NHB8E9OUepeSw9rmWG5naqB8pZPG6fA9StJEJdeFpEwTXunA&#10;jkBzAEKgTUUQdaAtZWeYVFovwPrPwDk/Q7FM2t+AF0Sp7GxawEZZF35XPY3r2TQ55d85MOnOFty4&#10;7lSuplhDI1M8nsc7z+SP+wK//wm33wE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FRzzbxQEAAMw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105" o:spid="_x0000_s1091" style="position:absolute;z-index:25158604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BKC7/6wgEAAMUDAAAOAAAAAAAAAAAAAAAA&#10;AC4CAABkcnMvZTJvRG9jLnhtbFBLAQItABQABgAIAAAAIQBu6/zU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106" o:spid="_x0000_s1092" style="position:absolute;z-index:25158195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1TRKa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107" o:spid="_x0000_s1093" style="position:absolute;z-index:25158502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T/Bnn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08" o:spid="_x0000_s1094" style="position:absolute;z-index:25158400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pU45syAEAAM0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09" o:spid="_x0000_s1095" style="position:absolute;z-index:25158297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fAxAEAAMY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vL5e&#10;1a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Ac3fAxAEAAMYDAAAOAAAAAAAAAAAA&#10;AAAAAC4CAABkcnMvZTJvRG9jLnhtbFBLAQItABQABgAIAAAAIQC64e6Y3wAAAAkBAAAPAAAAAAAA&#10;AAAAAAAAAB4EAABkcnMvZG93bnJldi54bWxQSwUGAAAAAAQABADzAAAAKgUAAAAA&#10;" strokecolor="#4579b8"/>
        </w:pict>
      </w:r>
    </w:p>
    <w:p w:rsidR="00641F1B" w:rsidRPr="000D12EA" w:rsidRDefault="00641F1B" w:rsidP="009720DD">
      <w:pPr>
        <w:rPr>
          <w:rFonts w:ascii="Hand writing Mutlu" w:hAnsi="Hand writing Mutlu"/>
          <w:b/>
          <w:color w:val="0070C0"/>
          <w:sz w:val="36"/>
          <w:u w:val="single"/>
        </w:rPr>
      </w:pPr>
      <w:r>
        <w:rPr>
          <w:noProof/>
          <w:lang w:eastAsia="tr-TR"/>
        </w:rPr>
        <w:pict>
          <v:line id="Düz Bağlayıcı 209" o:spid="_x0000_s1096" style="position:absolute;z-index:25163724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Y9QRD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10" o:spid="_x0000_s1097" style="position:absolute;z-index:251640320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11" o:spid="_x0000_s1098" style="position:absolute;z-index:25163929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ikn+z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12" o:spid="_x0000_s1099" style="position:absolute;z-index:251638272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DhzR9rxAEAAMYDAAAOAAAAAAAAAAAA&#10;AAAAAC4CAABkcnMvZTJvRG9jLnhtbFBLAQItABQABgAIAAAAIQDLEXB83wAAAAoBAAAPAAAAAAAA&#10;AAAAAAAAAB4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08" o:spid="_x0000_s1100" style="position:absolute;z-index:25164134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8w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mq7KgqFL2v74/pW9gvM3DcP5VpxvWT4kq3ofG0Jc212YVtHvQtZ9ksHkPylip2LvMNuLp8TEuClo&#10;9yl9L55luuoO50NMb9AZlict18pm4dDA8W1MY+glhHC5jjFzmaVBYw7W9gNKEkO5lgVd2givdWBH&#10;oAYAIdCmS+oSnWFSaT0D64eBU3yGYmmxvwHPiJLZ2TSDjbIu3Jc9nZaTW3KMvzgw6s4W3LhuKHdS&#10;rKFeKeZOfZ2b8dd1gd+9vs1P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XyrzD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0" o:spid="_x0000_s1101" style="position:absolute;z-index:25159321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PjdN7EAQAAzAMAAA4AAAAAAAAAAAAAAAAA&#10;LgIAAGRycy9lMm9Eb2MueG1sUEsBAi0AFAAGAAgAAAAhAMrtohjbAAAACQEAAA8AAAAAAAAAAAAA&#10;AAAAHgQAAGRycy9kb3ducmV2LnhtbFBLBQYAAAAABAAEAPMAAAAmBQAAAAA=&#10;" strokecolor="#795d9b"/>
        </w:pict>
      </w:r>
      <w:r>
        <w:rPr>
          <w:noProof/>
          <w:lang w:eastAsia="tr-TR"/>
        </w:rPr>
        <w:pict>
          <v:line id="Düz Bağlayıcı 111" o:spid="_x0000_s1102" style="position:absolute;z-index:25159219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H68hXX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2" o:spid="_x0000_s1103" style="position:absolute;z-index:25158809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PeDKbvFAQAAxg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13" o:spid="_x0000_s1104" style="position:absolute;z-index:25159116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XQBAv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14" o:spid="_x0000_s1105" style="position:absolute;z-index:25159014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GieiQMkBAADN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15" o:spid="_x0000_s1106" style="position:absolute;z-index:25158912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7UjVicUBAADGAwAADgAAAAAAAAAA&#10;AAAAAAAuAgAAZHJzL2Uyb0RvYy54bWxQSwECLQAUAAYACAAAACEAuuHumN8AAAAJAQAADwAAAAAA&#10;AAAAAAAAAAAfBAAAZHJzL2Rvd25yZXYueG1sUEsFBgAAAAAEAAQA8wAAACsFAAAAAA==&#10;" strokecolor="#4579b8"/>
        </w:pict>
      </w:r>
    </w:p>
    <w:p w:rsidR="00641F1B" w:rsidRPr="000D12EA" w:rsidRDefault="00641F1B" w:rsidP="009720DD">
      <w:pPr>
        <w:rPr>
          <w:rFonts w:ascii="Hand writing Mutlu" w:hAnsi="Hand writing Mutlu"/>
          <w:color w:val="0070C0"/>
          <w:sz w:val="36"/>
        </w:rPr>
      </w:pPr>
      <w:r>
        <w:rPr>
          <w:noProof/>
          <w:lang w:eastAsia="tr-TR"/>
        </w:rPr>
        <w:pict>
          <v:line id="Düz Bağlayıcı 221" o:spid="_x0000_s1107" style="position:absolute;z-index:25164339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ZSxg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y1&#10;WnJmwdAjbb99/cxewPGLhun4II4PLAdJqsHHhhB3dhfOXvS7kHmPMpj8JUZsLPJOs7w4Jibo8urq&#10;pr6p6RXEJVY9An2I6RU6w/Kh5VrZzBwaOLyOiZpR6iWFnDzIqXU5pUljTtb2HUpiQ82WBV32CO90&#10;YAegDQAh0KbrTIXqlewMk0rrGVj/GXjOz1AsO/Y34BlROjubZrBR1oXfdU9jUZ9Glqf8iwIn3lmC&#10;e9dN5VGKNLQsheF5sfM2/ugX+OPvt/kO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KhNlL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22" o:spid="_x0000_s1108" style="position:absolute;z-index:25164646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Fv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VUWJYRofaf/j+1fymp2/KTae7/n5nqQgWtW7UCPixhz8fAru4JPuQXidvqiIDNnecbEXhkg4Xm42&#10;V+VVia/AL7HiAeh8iG/BapI2DVXSJOWsZqd3IWIxTL2kpGtl0l3qZ+og7+KoYAp+BIGisOY6k+Rx&#10;ghvlyYnhIDDOwcRNUoS0ymB2ggmp1AIs/w2c8xMU8qg9BrwgcmVr4gLW0lj/t+pxWM8tiyn/4sCk&#10;O1lwZ9sxv022BmcmK5znOw3lr+cMf/gLdz8B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tnkRb8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3" o:spid="_x0000_s1109" style="position:absolute;z-index:25164544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Px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1YYSwzQ+0v7H96/kNTt/U2w83/PzPUlBtKp3oUbEjTn4+RTcwSfdg/A6fVERGbK942IvDJFwvNxs&#10;rsqrEl+BX2LFA9D5EN+C1SRtGqqkScpZzU7vQsRimHpJSdfKpLvUz9RB3sVRwRT8CAJFYc11Jsnj&#10;BDfKkxPDQWCcg4lVUoS0ymB2ggmp1AIs/w2c8xMU8qg9BrwgcmVr4gLW0lj/t+pxWM8tiyn/4sCk&#10;O1lwZ9sxv022BmcmK5znOw3lr+cMf/gLdz8B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VLaT8c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24" o:spid="_x0000_s1110" style="position:absolute;z-index:251644416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jhxQ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+t&#10;nnJ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z1Yjh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20" o:spid="_x0000_s1111" style="position:absolute;z-index:25164748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Kyaq/X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6" o:spid="_x0000_s1112" style="position:absolute;z-index:25159936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hWg2axQEAAMw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117" o:spid="_x0000_s1113" style="position:absolute;z-index:25159833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PhD6v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8" o:spid="_x0000_s1114" style="position:absolute;z-index:25159424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jyfJS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119" o:spid="_x0000_s1115" style="position:absolute;z-index:25159731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AOeGa/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20" o:spid="_x0000_s1116" style="position:absolute;z-index:25159628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ArDYqIyAEAAM0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21" o:spid="_x0000_s1117" style="position:absolute;z-index:25159526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wCCwwEAAMY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t&#10;lpxZMDSk7bevn9lLOH7RMB0fxPGBZSdJNfjYEOLW7sLZin4XMu9RBpO/xIiNRd5plhfHxAQ9Xl1d&#10;19c1TUFcfNUj0IeYXqMzLF9arpXNzKGBw5uYqBiFXkLIyI2cSpdbmjTmYG3foyQ2VGxZ0GWP8FYH&#10;dgDaABACbSpUKF+JzjCptJ6B9Z+B5/gMxbJjfwOeEaWys2kGG2Vd+F31NF5alqf4iwIn3lmCe9dN&#10;ZShFGlqWoth5sfM2/mgX+OPvt/kO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MTvAILDAQAAxgMAAA4AAAAAAAAAAAAA&#10;AAAALgIAAGRycy9lMm9Eb2MueG1sUEsBAi0AFAAGAAgAAAAhALrh7pjfAAAACQEAAA8AAAAAAAAA&#10;AAAAAAAAHQQAAGRycy9kb3ducmV2LnhtbFBLBQYAAAAABAAEAPMAAAApBQAAAAA=&#10;" strokecolor="#4579b8"/>
        </w:pict>
      </w:r>
      <w:r w:rsidRPr="000D12EA">
        <w:rPr>
          <w:rFonts w:ascii="Hand writing Mutlu" w:hAnsi="Hand writing Mutlu"/>
          <w:color w:val="0070C0"/>
          <w:sz w:val="36"/>
        </w:rPr>
        <w:t xml:space="preserve">                                       </w:t>
      </w:r>
    </w:p>
    <w:p w:rsidR="00641F1B" w:rsidRDefault="00641F1B" w:rsidP="00644067">
      <w:pPr>
        <w:rPr>
          <w:rFonts w:ascii="Hand writing Mutlu" w:hAnsi="Hand writing Mutlu"/>
          <w:sz w:val="24"/>
          <w:szCs w:val="24"/>
        </w:rPr>
      </w:pPr>
      <w:r w:rsidRPr="000D12EA">
        <w:rPr>
          <w:rFonts w:ascii="Hand writing Mutlu" w:hAnsi="Hand writing Mutlu"/>
          <w:color w:val="0070C0"/>
          <w:sz w:val="36"/>
        </w:rPr>
        <w:t xml:space="preserve">               </w:t>
      </w:r>
      <w:hyperlink r:id="rId6" w:history="1">
        <w:r w:rsidRPr="0060073E">
          <w:rPr>
            <w:rStyle w:val="Hyperlink"/>
            <w:rFonts w:ascii="Hand writing Mutlu" w:hAnsi="Hand writing Mutlu"/>
            <w:sz w:val="24"/>
            <w:szCs w:val="24"/>
          </w:rPr>
          <w:t>www.sorubak.com</w:t>
        </w:r>
      </w:hyperlink>
    </w:p>
    <w:p w:rsidR="00641F1B" w:rsidRPr="000D12EA" w:rsidRDefault="00641F1B" w:rsidP="00BF25F5">
      <w:pPr>
        <w:ind w:firstLine="708"/>
        <w:rPr>
          <w:rFonts w:ascii="Hand writing Mutlu" w:hAnsi="Hand writing Mutlu"/>
          <w:color w:val="0070C0"/>
          <w:sz w:val="36"/>
        </w:rPr>
      </w:pPr>
      <w:r w:rsidRPr="000D12EA">
        <w:rPr>
          <w:rFonts w:ascii="Hand writing Mutlu" w:hAnsi="Hand writing Mutlu"/>
          <w:color w:val="0070C0"/>
          <w:sz w:val="36"/>
        </w:rPr>
        <w:t xml:space="preserve">    </w:t>
      </w:r>
    </w:p>
    <w:p w:rsidR="00641F1B" w:rsidRPr="000D12EA" w:rsidRDefault="00641F1B" w:rsidP="00BF25F5">
      <w:pPr>
        <w:ind w:firstLine="708"/>
        <w:rPr>
          <w:rFonts w:ascii="Hand writing Mutlu" w:hAnsi="Hand writing Mutlu"/>
          <w:color w:val="0070C0"/>
          <w:sz w:val="36"/>
        </w:rPr>
      </w:pPr>
      <w:r>
        <w:rPr>
          <w:rFonts w:ascii="Hand writing Mutlu" w:hAnsi="Hand writing Mutlu"/>
          <w:color w:val="0070C0"/>
          <w:sz w:val="36"/>
        </w:rPr>
        <w:t xml:space="preserve">     Sinem</w:t>
      </w:r>
    </w:p>
    <w:p w:rsidR="00641F1B" w:rsidRPr="000D12EA" w:rsidRDefault="00641F1B" w:rsidP="00BF25F5">
      <w:pPr>
        <w:rPr>
          <w:rFonts w:ascii="Hand writing Mutlu" w:hAnsi="Hand writing Mutlu"/>
          <w:color w:val="0070C0"/>
          <w:sz w:val="36"/>
        </w:rPr>
      </w:pPr>
      <w:r>
        <w:rPr>
          <w:rFonts w:ascii="Hand writing Mutlu" w:hAnsi="Hand writing Mutlu"/>
          <w:color w:val="0070C0"/>
          <w:sz w:val="36"/>
        </w:rPr>
        <w:t xml:space="preserve">Sinem makasla ip kesme </w:t>
      </w:r>
      <w:r w:rsidRPr="000D12EA">
        <w:rPr>
          <w:rFonts w:ascii="Hand writing Mutlu" w:hAnsi="Hand writing Mutlu"/>
          <w:color w:val="0070C0"/>
          <w:sz w:val="36"/>
        </w:rPr>
        <w:t xml:space="preserve">                     </w:t>
      </w:r>
      <w:r>
        <w:rPr>
          <w:rFonts w:ascii="Hand writing Mutlu" w:hAnsi="Hand writing Mutlu"/>
          <w:color w:val="0070C0"/>
          <w:sz w:val="36"/>
        </w:rPr>
        <w:t>Makasla oyun oynama</w:t>
      </w:r>
      <w:r w:rsidRPr="000D12EA">
        <w:rPr>
          <w:rFonts w:ascii="Hand writing Mutlu" w:hAnsi="Hand writing Mutlu"/>
          <w:color w:val="0070C0"/>
          <w:sz w:val="36"/>
        </w:rPr>
        <w:t xml:space="preserve">                                </w:t>
      </w:r>
      <w:r>
        <w:rPr>
          <w:rFonts w:ascii="Hand writing Mutlu" w:hAnsi="Hand writing Mutlu"/>
          <w:color w:val="0070C0"/>
          <w:sz w:val="36"/>
        </w:rPr>
        <w:t xml:space="preserve"> Soner sol elini kesti</w:t>
      </w:r>
      <w:r w:rsidRPr="000D12EA">
        <w:rPr>
          <w:rFonts w:ascii="Hand writing Mutlu" w:hAnsi="Hand writing Mutlu"/>
          <w:color w:val="0070C0"/>
          <w:sz w:val="36"/>
        </w:rPr>
        <w:t xml:space="preserve">                                 </w:t>
      </w:r>
      <w:r>
        <w:rPr>
          <w:rFonts w:ascii="Hand writing Mutlu" w:hAnsi="Hand writing Mutlu"/>
          <w:color w:val="0070C0"/>
          <w:sz w:val="36"/>
        </w:rPr>
        <w:t>Soner elini sıkı sıkı sar</w:t>
      </w:r>
      <w:r w:rsidRPr="000D12EA">
        <w:rPr>
          <w:rFonts w:ascii="Hand writing Mutlu" w:hAnsi="Hand writing Mutlu"/>
          <w:color w:val="0070C0"/>
          <w:sz w:val="36"/>
        </w:rPr>
        <w:t xml:space="preserve">                                 </w:t>
      </w:r>
      <w:r>
        <w:rPr>
          <w:rFonts w:ascii="Hand writing Mutlu" w:hAnsi="Hand writing Mutlu"/>
          <w:color w:val="0070C0"/>
          <w:sz w:val="36"/>
        </w:rPr>
        <w:t xml:space="preserve"> Soner</w:t>
      </w:r>
      <w:r>
        <w:rPr>
          <w:rFonts w:ascii="Times New Roman" w:hAnsi="Times New Roman"/>
          <w:color w:val="0070C0"/>
          <w:sz w:val="36"/>
        </w:rPr>
        <w:t>’</w:t>
      </w:r>
      <w:r>
        <w:rPr>
          <w:rFonts w:ascii="Hand writing Mutlu" w:hAnsi="Hand writing Mutlu"/>
          <w:color w:val="0070C0"/>
          <w:sz w:val="36"/>
        </w:rPr>
        <w:t>in sesi kısık mı?</w:t>
      </w:r>
      <w:r w:rsidRPr="000D12EA">
        <w:rPr>
          <w:rFonts w:ascii="Hand writing Mutlu" w:hAnsi="Hand writing Mutlu"/>
          <w:color w:val="0070C0"/>
          <w:sz w:val="36"/>
        </w:rPr>
        <w:t xml:space="preserve">            </w:t>
      </w:r>
      <w:r>
        <w:rPr>
          <w:rFonts w:ascii="Hand writing Mutlu" w:hAnsi="Hand writing Mutlu"/>
          <w:color w:val="0070C0"/>
          <w:sz w:val="36"/>
        </w:rPr>
        <w:t xml:space="preserve">            Sinem</w:t>
      </w:r>
      <w:r>
        <w:rPr>
          <w:rFonts w:ascii="Times New Roman" w:hAnsi="Times New Roman"/>
          <w:color w:val="0070C0"/>
          <w:sz w:val="36"/>
        </w:rPr>
        <w:t>’</w:t>
      </w:r>
      <w:r>
        <w:rPr>
          <w:rFonts w:ascii="Hand writing Mutlu" w:hAnsi="Hand writing Mutlu"/>
          <w:color w:val="0070C0"/>
          <w:sz w:val="36"/>
        </w:rPr>
        <w:t xml:space="preserve">in suratı asık mı? </w:t>
      </w:r>
      <w:r w:rsidRPr="000D12EA">
        <w:rPr>
          <w:rFonts w:ascii="Hand writing Mutlu" w:hAnsi="Hand writing Mutlu"/>
          <w:color w:val="0070C0"/>
          <w:sz w:val="36"/>
        </w:rPr>
        <w:t xml:space="preserve">                       </w:t>
      </w:r>
      <w:r>
        <w:rPr>
          <w:rFonts w:ascii="Hand writing Mutlu" w:hAnsi="Hand writing Mutlu"/>
          <w:color w:val="0070C0"/>
          <w:sz w:val="36"/>
        </w:rPr>
        <w:t xml:space="preserve">               Selim masaya mısır koy    </w:t>
      </w:r>
      <w:r w:rsidRPr="000D12EA">
        <w:rPr>
          <w:rFonts w:ascii="Hand writing Mutlu" w:hAnsi="Hand writing Mutlu"/>
          <w:color w:val="0070C0"/>
          <w:sz w:val="36"/>
        </w:rPr>
        <w:t xml:space="preserve">          </w:t>
      </w:r>
      <w:r>
        <w:rPr>
          <w:rFonts w:ascii="Hand writing Mutlu" w:hAnsi="Hand writing Mutlu"/>
          <w:color w:val="0070C0"/>
          <w:sz w:val="36"/>
        </w:rPr>
        <w:t xml:space="preserve">           Yunus elmayı iyi soy.</w:t>
      </w:r>
      <w:r w:rsidRPr="000D12EA">
        <w:rPr>
          <w:rFonts w:ascii="Hand writing Mutlu" w:hAnsi="Hand writing Mutlu"/>
          <w:color w:val="0070C0"/>
          <w:sz w:val="36"/>
        </w:rPr>
        <w:t xml:space="preserve">                                                      </w:t>
      </w:r>
      <w:r w:rsidRPr="000D12EA">
        <w:rPr>
          <w:rFonts w:ascii="Hand writing Mutlu" w:hAnsi="Hand writing Mutlu"/>
          <w:b/>
          <w:color w:val="0070C0"/>
          <w:sz w:val="36"/>
        </w:rPr>
        <w:t xml:space="preserve">                                        </w:t>
      </w:r>
    </w:p>
    <w:p w:rsidR="00641F1B" w:rsidRPr="009720DD" w:rsidRDefault="00641F1B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6" o:spid="_x0000_s1118" style="position:absolute;z-index:251649536;visibility:visible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171" o:spid="_x0000_s1119" style="position:absolute;z-index:25160550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kZBEFcYBAADMAwAADgAAAAAAAAAAAAAA&#10;AAAuAgAAZHJzL2Uyb0RvYy54bWxQSwECLQAUAAYACAAAACEAyu2iGNsAAAAJAQAADwAAAAAAAAAA&#10;AAAAAAAgBAAAZHJzL2Rvd25yZXYueG1sUEsFBgAAAAAEAAQA8wAAACgFAAAAAA==&#10;" strokecolor="#795d9b"/>
        </w:pict>
      </w:r>
    </w:p>
    <w:p w:rsidR="00641F1B" w:rsidRPr="009720DD" w:rsidRDefault="00641F1B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7" o:spid="_x0000_s1120" style="position:absolute;z-index:251650560;visibility:visible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rA33SOABAACYAwAADgAAAAAAAAAAAAAAAAAuAgAAZHJzL2Uyb0RvYy54bWxQSwECLQAU&#10;AAYACAAAACEAaAeYd9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177" o:spid="_x0000_s1121" style="position:absolute;z-index:25161164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syk9UcYBAADMAwAADgAAAAAAAAAAAAAA&#10;AAAuAgAAZHJzL2Uyb0RvYy54bWxQSwECLQAUAAYACAAAACEAyu2iGNsAAAAJAQAADwAAAAAAAAAA&#10;AAAAAAAgBAAAZHJzL2Rvd25yZXYueG1sUEsFBgAAAAAEAAQA8wAAACgFAAAAAA==&#10;" strokecolor="#795d9b"/>
        </w:pict>
      </w:r>
    </w:p>
    <w:p w:rsidR="00641F1B" w:rsidRPr="009720DD" w:rsidRDefault="00641F1B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8" o:spid="_x0000_s1122" style="position:absolute;z-index:251651584;visibility:visible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" strokecolor="#46aac5"/>
        </w:pict>
      </w:r>
      <w:r>
        <w:rPr>
          <w:noProof/>
          <w:lang w:eastAsia="tr-TR"/>
        </w:rPr>
        <w:pict>
          <v:line id="Düz Bağlayıcı 183" o:spid="_x0000_s1123" style="position:absolute;z-index:25161779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eu5/38YBAADMAwAADgAAAAAAAAAAAAAA&#10;AAAuAgAAZHJzL2Uyb0RvYy54bWxQSwECLQAUAAYACAAAACEAyu2iGNsAAAAJAQAADwAAAAAAAAAA&#10;AAAAAAAgBAAAZHJzL2Rvd25yZXYueG1sUEsFBgAAAAAEAAQA8wAAACgFAAAAAA==&#10;" strokecolor="#795d9b"/>
        </w:pict>
      </w:r>
    </w:p>
    <w:p w:rsidR="00641F1B" w:rsidRPr="009720DD" w:rsidRDefault="00641F1B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9" o:spid="_x0000_s1124" style="position:absolute;z-index:251652608;visibility:visible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nEr4u3wEAAJgDAAAOAAAAAAAAAAAAAAAAAC4CAABkcnMvZTJvRG9jLnhtbFBLAQItABQA&#10;BgAIAAAAIQDp6ILV3wAAAAkBAAAPAAAAAAAAAAAAAAAAADkEAABkcnMvZG93bnJldi54bWxQSwUG&#10;AAAAAAQABADzAAAARQUAAAAA&#10;" strokecolor="#46aac5"/>
        </w:pict>
      </w:r>
      <w:r>
        <w:rPr>
          <w:noProof/>
          <w:lang w:eastAsia="tr-TR"/>
        </w:rPr>
        <w:pict>
          <v:line id="Düz Bağlayıcı 189" o:spid="_x0000_s1125" style="position:absolute;z-index:25162393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HCX1E8YBAADMAwAADgAAAAAAAAAAAAAA&#10;AAAuAgAAZHJzL2Uyb0RvYy54bWxQSwECLQAUAAYACAAAACEAyu2iGNsAAAAJAQAADwAAAAAAAAAA&#10;AAAAAAAgBAAAZHJzL2Rvd25yZXYueG1sUEsFBgAAAAAEAAQA8wAAACgFAAAAAA==&#10;" strokecolor="#795d9b"/>
        </w:pict>
      </w:r>
    </w:p>
    <w:p w:rsidR="00641F1B" w:rsidRPr="009720DD" w:rsidRDefault="00641F1B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30" o:spid="_x0000_s1126" style="position:absolute;z-index:251653632;visibility:visible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+9r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BfljwdBH2vz88Y3dwum7huPpXpzuWUqSVYPHiirWdhumCP02JN2HNpj0JkXskO09nu2Vh8jECApC&#10;L+h5tUx0xa86HzC+lc6wtKm5VjYJhwr27zCORx+PJNi6O6U14VBpy4aaXy0XS84E0Ai1GiJtjSdR&#10;aDvOQHc0myKGzIhOqyZVp2IM3W6tA9sDzcfL2zfr9eV4qIdGjujVsiynOUGI710zwvPyEScVE01W&#10;9Bt/6nkD2I81OTUJ1zbdL/OIThKTu6OfabdzzTHbXKSIPn9mn0Y1zdfTmPZPf6jVA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iZfva+ABAACYAwAADgAAAAAAAAAAAAAAAAAuAgAAZHJzL2Uyb0RvYy54bWxQSwECLQAU&#10;AAYACAAAACEACdCj9t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195" o:spid="_x0000_s1127" style="position:absolute;z-index:25163008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/mxgEAAMw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ro7p4/&#10;5syCoUvaffv6mb2A8xcNp/ONON+wfEhWDT42hLiy+zDvot+HrHuUweQ3KWJjsfe02ItjYmIKCoo+&#10;pOdpoavucD7E9AqdYfmj5VrZLBwaOL6OiWpR6m1KDmubY7mdqYHylU4ap8N3KEkTlVwXkjJNeKUD&#10;OwLNAQiBNj3KgohWW8rOMKm0XoD1n4FzfoZimbS/AS+IUtnZtICNsi78rnoa13PLcsq/dWDSnS24&#10;dt2pXE2xhkamKJzHO8/kj/sCv/sJt9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ot0f5sYBAADMAwAADgAAAAAAAAAAAAAA&#10;AAAuAgAAZHJzL2Uyb0RvYy54bWxQSwECLQAUAAYACAAAACEAyu2iGNsAAAAJAQAADwAAAAAAAAAA&#10;AAAAAAAgBAAAZHJzL2Rvd25yZXYueG1sUEsFBgAAAAAEAAQA8wAAACgFAAAAAA==&#10;" strokecolor="#795d9b"/>
        </w:pict>
      </w:r>
    </w:p>
    <w:p w:rsidR="00641F1B" w:rsidRPr="009720DD" w:rsidRDefault="00641F1B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31" o:spid="_x0000_s1128" style="position:absolute;z-index:251654656;visibility:visible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k02AjeABAACYAwAADgAAAAAAAAAAAAAAAAAuAgAAZHJzL2Uyb0RvYy54bWxQSwECLQAU&#10;AAYACAAAACEADJRxBN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201" o:spid="_x0000_s1129" style="position:absolute;z-index:25163622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Za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TXcqrP&#10;mQVDl7T79vUzewnnLxpO51txvmX5kKwafGwIcWX3Yd5Fvw9Z9yiDyW9SxMZi72mxF8fExBQUFH1M&#10;z/Onma66x/kQ02t0huWPlmtls3Bo4Pgmpin1LiWHtc2x3M7UQPlKJ43T4XuUpIlKrgtJmSa80oEd&#10;geYAhECbnswdaEvZGSaV1guw/jNwzs9QLJP2N+AFUSo7mxawUdaF31VPY7kDMk1O+XcOTLqzBTeu&#10;O5WrKdbQyBSP5/HOM/njvsDvf8Ltd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uJUZaxQEAAMwDAAAOAAAAAAAAAAAAAAAA&#10;AC4CAABkcnMvZTJvRG9jLnhtbFBLAQItABQABgAIAAAAIQDK7aIY2wAAAAkBAAAPAAAAAAAAAAAA&#10;AAAAAB8EAABkcnMvZG93bnJldi54bWxQSwUGAAAAAAQABADzAAAAJwUAAAAA&#10;" strokecolor="#795d9b"/>
        </w:pict>
      </w:r>
    </w:p>
    <w:p w:rsidR="00641F1B" w:rsidRDefault="00641F1B" w:rsidP="00BF25F5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232" o:spid="_x0000_s1130" style="position:absolute;z-index:251655680;visibility:visible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F8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xYIzC4Y+0ubnj2/sFk7fNRxP9+J0z1KSrBo8VlSxttswRei3Iek+tMGkNylih2zv8WyvPEQmRlAQ&#10;ekHPq2WiK37V+YDxrXSGpU3NtbJJOFSwf4dxPPp4JMHW3SmtCYdKWzbU/Gq5WHImgEao1RBpazyJ&#10;QttxBrqj2RQxZEZ0WjWpOhVj6HZrHdgeaD5e3r5Zry/HQz00ckSvlmU5zQlCfO+aEZ6XjzipmGiy&#10;ot/4U88bwH6syalJuLbpfplHdJKY3B39TLuda47Z5iJF9Pkz+zSqab6exrR/+kOtH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/CVBfOABAACYAwAADgAAAAAAAAAAAAAAAAAuAgAAZHJzL2Uyb0RvYy54bWxQSwECLQAU&#10;AAYACAAAACEAVFW+Q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207" o:spid="_x0000_s1131" style="position:absolute;z-index:25164236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jJw/Hs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641F1B" w:rsidRDefault="00641F1B" w:rsidP="00817E89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233" o:spid="_x0000_s1132" style="position:absolute;z-index:251656704;visibility:visible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y6a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2&#10;n3N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5v8umuABAACYAwAADgAAAAAAAAAAAAAAAAAuAgAAZHJzL2Uyb0RvYy54bWxQSwECLQAU&#10;AAYACAAAACEAM0QY5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219" o:spid="_x0000_s1133" style="position:absolute;z-index:25164851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LPP91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641F1B" w:rsidRDefault="00641F1B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</w:p>
    <w:p w:rsidR="00641F1B" w:rsidRPr="00717DA7" w:rsidRDefault="00641F1B" w:rsidP="00817E89">
      <w:pPr>
        <w:rPr>
          <w:rFonts w:ascii="Hand writing Mutlu" w:hAnsi="Hand writing Mutlu"/>
          <w:b/>
          <w:color w:val="943634"/>
          <w:sz w:val="36"/>
        </w:rPr>
      </w:pPr>
      <w:r>
        <w:rPr>
          <w:rFonts w:ascii="Hand writing Mutlu" w:hAnsi="Hand writing Mutlu"/>
          <w:sz w:val="36"/>
        </w:rPr>
        <w:t xml:space="preserve">  </w:t>
      </w:r>
      <w:r>
        <w:rPr>
          <w:rFonts w:ascii="Hand writing Mutlu" w:hAnsi="Hand writing Mutlu"/>
          <w:b/>
          <w:color w:val="943634"/>
          <w:sz w:val="36"/>
        </w:rPr>
        <w:t xml:space="preserve">    Tik tak saat</w:t>
      </w:r>
    </w:p>
    <w:p w:rsidR="00641F1B" w:rsidRPr="00717DA7" w:rsidRDefault="00641F1B" w:rsidP="00E612BC">
      <w:pPr>
        <w:ind w:left="-142"/>
        <w:rPr>
          <w:rFonts w:ascii="Hand writing Mutlu" w:hAnsi="Hand writing Mutlu"/>
          <w:b/>
          <w:color w:val="943634"/>
          <w:sz w:val="36"/>
        </w:rPr>
      </w:pPr>
      <w:r>
        <w:rPr>
          <w:rFonts w:ascii="Hand writing Mutlu" w:hAnsi="Hand writing Mutlu"/>
          <w:b/>
          <w:color w:val="943634"/>
          <w:sz w:val="36"/>
        </w:rPr>
        <w:t>Osman tik tak saat kaç</w:t>
      </w:r>
      <w:r w:rsidRPr="00717DA7">
        <w:rPr>
          <w:rFonts w:ascii="Hand writing Mutlu" w:hAnsi="Hand writing Mutlu"/>
          <w:b/>
          <w:color w:val="943634"/>
          <w:sz w:val="36"/>
        </w:rPr>
        <w:t xml:space="preserve">  </w:t>
      </w:r>
      <w:r w:rsidRPr="00717DA7">
        <w:rPr>
          <w:rFonts w:ascii="Hand writing Mutlu" w:hAnsi="Hand writing Mutlu"/>
          <w:b/>
          <w:color w:val="943634"/>
          <w:sz w:val="32"/>
        </w:rPr>
        <w:t xml:space="preserve">                                 </w:t>
      </w:r>
      <w:r w:rsidRPr="00717DA7">
        <w:rPr>
          <w:rFonts w:ascii="Hand writing Mutlu" w:hAnsi="Hand writing Mutlu"/>
          <w:b/>
          <w:color w:val="943634"/>
          <w:sz w:val="36"/>
        </w:rPr>
        <w:t xml:space="preserve">  </w:t>
      </w:r>
      <w:r>
        <w:rPr>
          <w:rFonts w:ascii="Hand writing Mutlu" w:hAnsi="Hand writing Mutlu"/>
          <w:b/>
          <w:color w:val="943634"/>
          <w:sz w:val="36"/>
        </w:rPr>
        <w:t>Sinan Aslı</w:t>
      </w:r>
      <w:r>
        <w:rPr>
          <w:rFonts w:ascii="Times New Roman" w:hAnsi="Times New Roman"/>
          <w:b/>
          <w:color w:val="943634"/>
          <w:sz w:val="36"/>
        </w:rPr>
        <w:t>’</w:t>
      </w:r>
      <w:r>
        <w:rPr>
          <w:rFonts w:ascii="Hand writing Mutlu" w:hAnsi="Hand writing Mutlu"/>
          <w:b/>
          <w:color w:val="943634"/>
          <w:sz w:val="36"/>
        </w:rPr>
        <w:t>nın karnı aç</w:t>
      </w:r>
      <w:r w:rsidRPr="00717DA7">
        <w:rPr>
          <w:rFonts w:ascii="Hand writing Mutlu" w:hAnsi="Hand writing Mutlu"/>
          <w:b/>
          <w:color w:val="943634"/>
          <w:sz w:val="36"/>
        </w:rPr>
        <w:t xml:space="preserve">                                      </w:t>
      </w:r>
      <w:r>
        <w:rPr>
          <w:rFonts w:ascii="Hand writing Mutlu" w:hAnsi="Hand writing Mutlu"/>
          <w:b/>
          <w:color w:val="943634"/>
          <w:sz w:val="36"/>
        </w:rPr>
        <w:t>Suna, Aslı</w:t>
      </w:r>
      <w:r>
        <w:rPr>
          <w:rFonts w:ascii="Times New Roman" w:hAnsi="Times New Roman"/>
          <w:b/>
          <w:color w:val="943634"/>
          <w:sz w:val="36"/>
        </w:rPr>
        <w:t>’</w:t>
      </w:r>
      <w:r>
        <w:rPr>
          <w:rFonts w:ascii="Hand writing Mutlu" w:hAnsi="Hand writing Mutlu"/>
          <w:b/>
          <w:color w:val="943634"/>
          <w:sz w:val="36"/>
        </w:rPr>
        <w:t>ya simit al</w:t>
      </w:r>
      <w:r w:rsidRPr="00717DA7">
        <w:rPr>
          <w:rFonts w:ascii="Hand writing Mutlu" w:hAnsi="Hand writing Mutlu"/>
          <w:b/>
          <w:color w:val="943634"/>
          <w:sz w:val="36"/>
        </w:rPr>
        <w:t xml:space="preserve">                             </w:t>
      </w:r>
      <w:r>
        <w:rPr>
          <w:rFonts w:ascii="Hand writing Mutlu" w:hAnsi="Hand writing Mutlu"/>
          <w:b/>
          <w:color w:val="943634"/>
          <w:sz w:val="36"/>
        </w:rPr>
        <w:t xml:space="preserve">     Aslı simitle karnını doyur</w:t>
      </w:r>
      <w:r w:rsidRPr="00717DA7">
        <w:rPr>
          <w:rFonts w:ascii="Hand writing Mutlu" w:hAnsi="Hand writing Mutlu"/>
          <w:b/>
          <w:color w:val="943634"/>
          <w:sz w:val="36"/>
        </w:rPr>
        <w:t xml:space="preserve">                                       </w:t>
      </w:r>
      <w:r>
        <w:rPr>
          <w:rFonts w:ascii="Hand writing Mutlu" w:hAnsi="Hand writing Mutlu"/>
          <w:b/>
          <w:color w:val="943634"/>
          <w:sz w:val="36"/>
        </w:rPr>
        <w:t xml:space="preserve"> Sait simit susamlı mı?</w:t>
      </w:r>
      <w:r w:rsidRPr="00717DA7">
        <w:rPr>
          <w:rFonts w:ascii="Hand writing Mutlu" w:hAnsi="Hand writing Mutlu"/>
          <w:b/>
          <w:color w:val="943634"/>
          <w:sz w:val="36"/>
        </w:rPr>
        <w:t xml:space="preserve">                                     </w:t>
      </w:r>
      <w:r>
        <w:rPr>
          <w:rFonts w:ascii="Hand writing Mutlu" w:hAnsi="Hand writing Mutlu"/>
          <w:b/>
          <w:color w:val="943634"/>
          <w:sz w:val="36"/>
        </w:rPr>
        <w:t xml:space="preserve">    Esin sosisli yemek yeme  </w:t>
      </w:r>
      <w:r w:rsidRPr="00717DA7">
        <w:rPr>
          <w:rFonts w:ascii="Hand writing Mutlu" w:hAnsi="Hand writing Mutlu"/>
          <w:b/>
          <w:color w:val="943634"/>
          <w:sz w:val="36"/>
        </w:rPr>
        <w:t xml:space="preserve">                </w:t>
      </w:r>
      <w:r>
        <w:rPr>
          <w:rFonts w:ascii="Hand writing Mutlu" w:hAnsi="Hand writing Mutlu"/>
          <w:b/>
          <w:color w:val="943634"/>
          <w:sz w:val="36"/>
        </w:rPr>
        <w:t xml:space="preserve">              Yasin sakın yalan söyleme</w:t>
      </w:r>
      <w:r w:rsidRPr="00717DA7">
        <w:rPr>
          <w:rFonts w:ascii="Hand writing Mutlu" w:hAnsi="Hand writing Mutlu"/>
          <w:b/>
          <w:color w:val="943634"/>
          <w:sz w:val="36"/>
        </w:rPr>
        <w:t xml:space="preserve">                                   </w:t>
      </w:r>
      <w:r>
        <w:rPr>
          <w:rFonts w:ascii="Hand writing Mutlu" w:hAnsi="Hand writing Mutlu"/>
          <w:b/>
          <w:color w:val="943634"/>
          <w:sz w:val="36"/>
        </w:rPr>
        <w:t>Esma insanı sinir etme.</w:t>
      </w:r>
    </w:p>
    <w:p w:rsidR="00641F1B" w:rsidRPr="00717DA7" w:rsidRDefault="00641F1B" w:rsidP="00817E89">
      <w:pPr>
        <w:rPr>
          <w:rFonts w:ascii="Hand writing Mutlu" w:hAnsi="Hand writing Mutlu"/>
          <w:b/>
          <w:color w:val="943634"/>
          <w:sz w:val="36"/>
          <w:u w:val="single"/>
        </w:rPr>
      </w:pPr>
      <w:r>
        <w:rPr>
          <w:noProof/>
          <w:lang w:eastAsia="tr-TR"/>
        </w:rPr>
        <w:pict>
          <v:line id="Düz Bağlayıcı 236" o:spid="_x0000_s1134" style="position:absolute;z-index:251707904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2DFZfxwEAAMYDAAAOAAAAAAAAAAAA&#10;AAAAAC4CAABkcnMvZTJvRG9jLnhtbFBLAQItABQABgAIAAAAIQD3ndNT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37" o:spid="_x0000_s1135" style="position:absolute;z-index:25171200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z4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6p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CaAbPj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38" o:spid="_x0000_s1136" style="position:absolute;z-index:25171097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mWygEAAM0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tY4KsM0Dmn388c3cs1O3xUbTg/89ECSE1vVuVAh4sbs/fQKbu+T7l54nb6oiPS5vcPcXugj4Whc&#10;ry/LyxKnwM++4hHofIi3YDVJl5oqaZJyVrHj+xAxGYaeQ5JZmWRL9YwV5FscFIzOTyBQFOZcZpK8&#10;TnCjPDkyXATGOZi4ToqQVhmMTjAhlZqB5f+BU3yCQl61p4BnRM5sTZzBWhrr/5U99supZDHGnzsw&#10;6k4tuLfNkGeTW4M7kxVO+52W8vd3hj/+hdtf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Jg1GZb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39" o:spid="_x0000_s1137" style="position:absolute;z-index:251709952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sI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2h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evqbCM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40" o:spid="_x0000_s1138" style="position:absolute;z-index:25170892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05HxA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PkXTkf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41" o:spid="_x0000_s1139" style="position:absolute;z-index:25166387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AcIUXXHAQAAzAMAAA4AAAAAAAAAAAAA&#10;AAAALgIAAGRycy9lMm9Eb2MueG1sUEsBAi0AFAAGAAgAAAAhAMrtohjbAAAACQEAAA8AAAAAAAAA&#10;AAAAAAAAIQ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42" o:spid="_x0000_s1140" style="position:absolute;z-index:25166284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" strokecolor="#40a7c2"/>
        </w:pict>
      </w:r>
      <w:r>
        <w:rPr>
          <w:noProof/>
          <w:lang w:eastAsia="tr-TR"/>
        </w:rPr>
        <w:pict>
          <v:line id="Düz Bağlayıcı 243" o:spid="_x0000_s1141" style="position:absolute;z-index:25165875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UpUas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44" o:spid="_x0000_s1142" style="position:absolute;z-index:25166182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qvygEAAM0DAAAOAAAAZHJzL2Uyb0RvYy54bWysU82O0zAQviPtO1i+06TtC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aSDqv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45" o:spid="_x0000_s1143" style="position:absolute;z-index:25166080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HiHuDH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46" o:spid="_x0000_s1144" style="position:absolute;z-index:25165977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fgfxgEAAMYDAAAOAAAAZHJzL2Uyb0RvYy54bWysU82O0zAQviPxDpbvNGkXrd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5pkK1SvZGSaV1hOwfhx4ys9QLDv2FPCEKJ2dTRPYKOvC37qn4TyyPOafFTjyzhLc&#10;uW4sj1KkoWUpDE+LnbfxV7/AH36/1U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LXR+B/GAQAAxgMAAA4AAAAAAAAA&#10;AAAAAAAALgIAAGRycy9lMm9Eb2MueG1sUEsBAi0AFAAGAAgAAAAhALrh7pjfAAAACQEAAA8AAAAA&#10;AAAAAAAAAAAAIAQAAGRycy9kb3ducmV2LnhtbFBLBQYAAAAABAAEAPMAAAAsBQAAAAA=&#10;" strokecolor="#4579b8"/>
        </w:pict>
      </w:r>
    </w:p>
    <w:p w:rsidR="00641F1B" w:rsidRPr="00717DA7" w:rsidRDefault="00641F1B" w:rsidP="00817E89">
      <w:pPr>
        <w:rPr>
          <w:rFonts w:ascii="Hand writing Mutlu" w:hAnsi="Hand writing Mutlu"/>
          <w:b/>
          <w:color w:val="943634"/>
          <w:sz w:val="36"/>
          <w:u w:val="single"/>
        </w:rPr>
      </w:pPr>
      <w:r>
        <w:rPr>
          <w:noProof/>
          <w:lang w:eastAsia="tr-TR"/>
        </w:rPr>
        <w:pict>
          <v:line id="Düz Bağlayıcı 247" o:spid="_x0000_s1145" style="position:absolute;z-index:25171404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j3LJ1xwEAAMYDAAAOAAAAAAAAAAAA&#10;AAAAAC4CAABkcnMvZTJvRG9jLnhtbFBLAQItABQABgAIAAAAIQD3ndNT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48" o:spid="_x0000_s1146" style="position:absolute;z-index:251717120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E+A97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49" o:spid="_x0000_s1147" style="position:absolute;z-index:25171609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FAygEAAM0DAAAOAAAAZHJzL2Uyb0RvYy54bWysU0tu2zAQ3RfIHQjuY8lOUd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5drSgzT+Ei7Xz+/kzfs9EOx4XTHT3ckBdGqzoUKETdm76dTcHufdPfC6/RFRaTP9g6zvdBHwvHy&#10;6mpdrkt8BX6OFfdA50N8B1aTtKmpkiYpZxU7vg8Ri2HqOSVdK5PuUj9jB3kXBwVj8BMIFIU1l5kk&#10;jxPcKE+ODAeBcQ4mrpIipFUGsxNMSKVmYPk4cMpPUMij9hTwjMiVrYkzWEtj/UPVY7+cWhZj/tmB&#10;UXey4NY2Q36bbA3OTFY4zXcayj/PGX7/F25/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IPxgUD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50" o:spid="_x0000_s1148" style="position:absolute;z-index:251715072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G/xAEAAMYDAAAOAAAAZHJzL2Uyb0RvYy54bWysU82O0zAQviPxDpbvNGlXID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Eyggb/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51" o:spid="_x0000_s1149" style="position:absolute;z-index:25171814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FcbUH7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52" o:spid="_x0000_s1150" style="position:absolute;z-index:25167001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F50Ks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253" o:spid="_x0000_s1151" style="position:absolute;z-index:25166899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Mt+YL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54" o:spid="_x0000_s1152" style="position:absolute;z-index:25166489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cAgmoccBAADGAwAADgAAAAAAAAAA&#10;AAAAAAAuAgAAZHJzL2Uyb0RvYy54bWxQSwECLQAUAAYACAAAACEAHXvCGN0AAAAJ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55" o:spid="_x0000_s1153" style="position:absolute;z-index:25166796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aPygEAAM0DAAAOAAAAZHJzL2Uyb0RvYy54bWysU82O0zAQviPtO1i+06StF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DowDaP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56" o:spid="_x0000_s1154" style="position:absolute;z-index:25166694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ofrygEAAM0DAAAOAAAAZHJzL2Uyb0RvYy54bWysU81u1DAQviP1HSzf2WS3oqL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s0F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P4ah+v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57" o:spid="_x0000_s1155" style="position:absolute;z-index:25166592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N26LkrGAQAAxgMAAA4AAAAAAAAA&#10;AAAAAAAALgIAAGRycy9lMm9Eb2MueG1sUEsBAi0AFAAGAAgAAAAhALrh7pjfAAAACQEAAA8AAAAA&#10;AAAAAAAAAAAAIAQAAGRycy9kb3ducmV2LnhtbFBLBQYAAAAABAAEAPMAAAAsBQAAAAA=&#10;" strokecolor="#4579b8"/>
        </w:pict>
      </w:r>
    </w:p>
    <w:p w:rsidR="00641F1B" w:rsidRPr="00717DA7" w:rsidRDefault="00641F1B" w:rsidP="00817E89">
      <w:pPr>
        <w:rPr>
          <w:rFonts w:ascii="Hand writing Mutlu" w:hAnsi="Hand writing Mutlu"/>
          <w:b/>
          <w:color w:val="943634"/>
          <w:sz w:val="36"/>
          <w:u w:val="single"/>
        </w:rPr>
      </w:pPr>
      <w:r>
        <w:rPr>
          <w:noProof/>
          <w:lang w:eastAsia="tr-TR"/>
        </w:rPr>
        <w:pict>
          <v:line id="Düz Bağlayıcı 258" o:spid="_x0000_s1156" style="position:absolute;z-index:25172019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OiESxD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59" o:spid="_x0000_s1157" style="position:absolute;z-index:25172326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BO2D/7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60" o:spid="_x0000_s1158" style="position:absolute;z-index:25172224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61" o:spid="_x0000_s1159" style="position:absolute;z-index:251721216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nAxA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1&#10;veTMgqFH2n77+pm9gOMXDdPxQRwfWA6SVIOPDSHu7C6cveh3IfMeZTD5S4zYWOSdZnlxTEzQ5dXV&#10;TX1T0yuIS6x6BPoQ0yt0huVDy7WymTk0cHgdEzWj1EsKOXmQU+tySpPGnKztO5TEhpotC7rsEd7p&#10;wA5AGwBCoE2FCtUr2RkmldYzsP4z8JyfoVh27G/AM6J0djbNYKOsC7/rnsbLyPKUf1HgxDtLcO+6&#10;qTxKkYaWpSh2Xuy8jT/6Bf74+22+Aw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APornAxAEAAMYDAAAOAAAAAAAAAAAA&#10;AAAAAC4CAABkcnMvZTJvRG9jLnhtbFBLAQItABQABgAIAAAAIQDLEXB83wAAAAoBAAAPAAAAAAAA&#10;AAAAAAAAAB4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62" o:spid="_x0000_s1160" style="position:absolute;z-index:25172428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M/V9tD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63" o:spid="_x0000_s1161" style="position:absolute;z-index:25167616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7YpKs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264" o:spid="_x0000_s1162" style="position:absolute;z-index:25167513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KIfA7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65" o:spid="_x0000_s1163" style="position:absolute;z-index:25167104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zCh7e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66" o:spid="_x0000_s1164" style="position:absolute;z-index:25167411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B+WCPv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67" o:spid="_x0000_s1165" style="position:absolute;z-index:25167308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6FxygEAAM0DAAAOAAAAZHJzL2Uyb0RvYy54bWysU81u1DAQviP1HSzf2WS3UqH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uIN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JyXoXH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68" o:spid="_x0000_s1166" style="position:absolute;z-index:25167206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/Ys5BcUBAADGAwAADgAAAAAAAAAA&#10;AAAAAAAuAgAAZHJzL2Uyb0RvYy54bWxQSwECLQAUAAYACAAAACEAuuHumN8AAAAJAQAADwAAAAAA&#10;AAAAAAAAAAAfBAAAZHJzL2Rvd25yZXYueG1sUEsFBgAAAAAEAAQA8wAAACsFAAAAAA==&#10;" strokecolor="#4579b8"/>
        </w:pict>
      </w:r>
    </w:p>
    <w:p w:rsidR="00641F1B" w:rsidRPr="00717DA7" w:rsidRDefault="00641F1B" w:rsidP="00817E89">
      <w:pPr>
        <w:rPr>
          <w:rFonts w:ascii="Hand writing Mutlu" w:hAnsi="Hand writing Mutlu"/>
          <w:b/>
          <w:color w:val="943634"/>
          <w:sz w:val="36"/>
          <w:u w:val="single"/>
        </w:rPr>
      </w:pPr>
      <w:r>
        <w:rPr>
          <w:noProof/>
          <w:lang w:eastAsia="tr-TR"/>
        </w:rPr>
        <w:pict>
          <v:line id="Düz Bağlayıcı 269" o:spid="_x0000_s1167" style="position:absolute;z-index:251726336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KuGc2/GAQAAxgMAAA4AAAAAAAAAAAAA&#10;AAAALgIAAGRycy9lMm9Eb2MueG1sUEsBAi0AFAAGAAgAAAAhAEmXFWv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70" o:spid="_x0000_s1168" style="position:absolute;z-index:251729408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q2ISZ8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71" o:spid="_x0000_s1169" style="position:absolute;z-index:251728384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mtkPn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72" o:spid="_x0000_s1170" style="position:absolute;z-index:251727360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cdi0U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73" o:spid="_x0000_s1171" style="position:absolute;z-index:251730432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sD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+o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HiSuwP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74" o:spid="_x0000_s1172" style="position:absolute;z-index:25168230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LryPpTHAQAAzAMAAA4AAAAAAAAAAAAA&#10;AAAALgIAAGRycy9lMm9Eb2MueG1sUEsBAi0AFAAGAAgAAAAhAMrtohjbAAAACQEAAA8AAAAAAAAA&#10;AAAAAAAAIQ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75" o:spid="_x0000_s1173" style="position:absolute;z-index:251681280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" strokecolor="#40a7c2"/>
        </w:pict>
      </w:r>
      <w:r>
        <w:rPr>
          <w:noProof/>
          <w:lang w:eastAsia="tr-TR"/>
        </w:rPr>
        <w:pict>
          <v:line id="Düz Bağlayıcı 276" o:spid="_x0000_s1174" style="position:absolute;z-index:251677184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oKxwEAAMYDAAAOAAAAZHJzL2Uyb0RvYy54bWysU82O0zAQviPxDpbvNGlXWt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ChWqV7IzTCqtJ2D9OPCUn6FYduwp4AlROjubJrBR1oW/dU/DPKtPI8tj/lmBI+8s&#10;wZ3rxvIoRRpalpJ+Wuy8jb/6Bf7w+61+Ag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oN6KCscBAADGAwAADgAAAAAAAAAA&#10;AAAAAAAuAgAAZHJzL2Uyb0RvYy54bWxQSwECLQAUAAYACAAAACEAHXvCGN0AAAAJ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77" o:spid="_x0000_s1175" style="position:absolute;z-index:251680256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C/PygEAAM0DAAAOAAAAZHJzL2Uyb0RvYy54bWysU82O0zAQviPtO1i+06StxLJ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AM0C/P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78" o:spid="_x0000_s1176" style="position:absolute;z-index:251679232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4Xyn2skBAADN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79" o:spid="_x0000_s1177" style="position:absolute;z-index:251678208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leDvUMUBAADGAwAADgAAAAAAAAAA&#10;AAAAAAAuAgAAZHJzL2Uyb0RvYy54bWxQSwECLQAUAAYACAAAACEAuuHumN8AAAAJAQAADwAAAAAA&#10;AAAAAAAAAAAfBAAAZHJzL2Rvd25yZXYueG1sUEsFBgAAAAAEAAQA8wAAACsFAAAAAA==&#10;" strokecolor="#4579b8"/>
        </w:pict>
      </w:r>
    </w:p>
    <w:p w:rsidR="00641F1B" w:rsidRPr="00717DA7" w:rsidRDefault="00641F1B" w:rsidP="00817E89">
      <w:pPr>
        <w:rPr>
          <w:rFonts w:ascii="Hand writing Mutlu" w:hAnsi="Hand writing Mutlu"/>
          <w:b/>
          <w:color w:val="943634"/>
          <w:sz w:val="36"/>
          <w:u w:val="single"/>
        </w:rPr>
      </w:pPr>
      <w:r>
        <w:rPr>
          <w:noProof/>
          <w:lang w:eastAsia="tr-TR"/>
        </w:rPr>
        <w:pict>
          <v:line id="Düz Bağlayıcı 280" o:spid="_x0000_s1178" style="position:absolute;z-index:251735552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DRdzOqyQEAAM0DAAAOAAAA&#10;AAAAAAAAAAAAAC4CAABkcnMvZTJvRG9jLnhtbFBLAQItABQABgAIAAAAIQCIuacq4AAAAAoBAAAP&#10;AAAAAAAAAAAAAAAAACM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81" o:spid="_x0000_s1179" style="position:absolute;z-index:251732480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BVbGHTxwEAAMYDAAAOAAAAAAAAAAAA&#10;AAAAAC4CAABkcnMvZTJvRG9jLnhtbFBLAQItABQABgAIAAAAIQD3ndNT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82" o:spid="_x0000_s1180" style="position:absolute;z-index:251734528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uz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Wr66&#10;XnFmwdCQtt++fmYv4PRFw/H0IE4PLDupVYOPDSHu7C6cX9HvQtY9ymDylxSxsbT3OLcXx8QEGa+u&#10;buqbmqYgLr7qEehDTK/QGZYvLdfKZuXQwOF1TJSMQi8h2axttuV6pgrKLR01Ts53KEkU5VwWkrJO&#10;eKcDOwAtAgiBNhVFRKstRWeYVFrPwPrPwHN8hmJZtb8Bz4iS2dk0g42yLvwuexqXeQhUspziLx2Y&#10;dOcW3LvuWGZTWkM7U8LP+52X8sd3gT/+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0nm7P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83" o:spid="_x0000_s1181" style="position:absolute;z-index:251733504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lAnCV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84" o:spid="_x0000_s1182" style="position:absolute;z-index:251736576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JG7Uz7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85" o:spid="_x0000_s1183" style="position:absolute;z-index:25168844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MBQOXzHAQAAzAMAAA4AAAAAAAAAAAAA&#10;AAAALgIAAGRycy9lMm9Eb2MueG1sUEsBAi0AFAAGAAgAAAAhAMrtohjbAAAACQEAAA8AAAAAAAAA&#10;AAAAAAAAIQ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86" o:spid="_x0000_s1184" style="position:absolute;z-index:251687424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WN+sL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87" o:spid="_x0000_s1185" style="position:absolute;z-index:251683328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GarXi8cBAADGAwAADgAAAAAAAAAA&#10;AAAAAAAuAgAAZHJzL2Uyb0RvYy54bWxQSwECLQAUAAYACAAAACEAHXvCGN0AAAAJ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88" o:spid="_x0000_s1186" style="position:absolute;z-index:251686400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DLB30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89" o:spid="_x0000_s1187" style="position:absolute;z-index:251685376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GHjn2r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90" o:spid="_x0000_s1188" style="position:absolute;z-index:251684352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RBxAEAAMYDAAAOAAAAZHJzL2Uyb0RvYy54bWysU82O0zAQviPxDpbvNGlXQjR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sX&#10;S9LHgqFH2vz4/pW9huM3DePxXhzvWQ6SVAcfG0Lc2G04e9FvQ+Y9yGDylxixocg7TvLikJigy6ur&#10;Zb2sqYu4xKoHoA8xvUVnWD60XCubmUMD+3cxUTNKvaSQkwc5tS6nNGrMydp+RElsqNm8oMse4Y0O&#10;bA+0ASAE2jTPVKheyc4wqbSegPW/gef8DMWyY48BT4jS2dk0gY2yLvytexouI8tT/kWBE+8swZ3r&#10;xvIoRRpalsLwvNh5G3/1C/zh91v/B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21uRBxAEAAMYDAAAOAAAAAAAAAAAA&#10;AAAAAC4CAABkcnMvZTJvRG9jLnhtbFBLAQItABQABgAIAAAAIQC64e6Y3wAAAAkBAAAPAAAAAAAA&#10;AAAAAAAAAB4EAABkcnMvZG93bnJldi54bWxQSwUGAAAAAAQABADzAAAAKgUAAAAA&#10;" strokecolor="#4579b8"/>
        </w:pict>
      </w:r>
    </w:p>
    <w:p w:rsidR="00641F1B" w:rsidRPr="00717DA7" w:rsidRDefault="00641F1B" w:rsidP="00817E89">
      <w:pPr>
        <w:rPr>
          <w:rFonts w:ascii="Hand writing Mutlu" w:hAnsi="Hand writing Mutlu"/>
          <w:b/>
          <w:color w:val="943634"/>
          <w:sz w:val="36"/>
          <w:u w:val="single"/>
        </w:rPr>
      </w:pPr>
      <w:r>
        <w:rPr>
          <w:noProof/>
          <w:lang w:eastAsia="tr-TR"/>
        </w:rPr>
        <w:pict>
          <v:line id="Düz Bağlayıcı 291" o:spid="_x0000_s1189" style="position:absolute;z-index:251738624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92" o:spid="_x0000_s1190" style="position:absolute;z-index:25174169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UN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i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rWAVDc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93" o:spid="_x0000_s1191" style="position:absolute;z-index:251740672;visibility:visible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5eT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m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T6+Xk8kBAADNAwAADgAAAAAA&#10;AAAAAAAAAAAuAgAAZHJzL2Uyb0RvYy54bWxQSwECLQAUAAYACAAAACEALNQF/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94" o:spid="_x0000_s1192" style="position:absolute;z-index:25173964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BrxCY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95" o:spid="_x0000_s1193" style="position:absolute;z-index:25174272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" strokecolor="#40a7c2"/>
        </w:pict>
      </w:r>
      <w:r>
        <w:rPr>
          <w:noProof/>
          <w:lang w:eastAsia="tr-TR"/>
        </w:rPr>
        <w:pict>
          <v:line id="Düz Bağlayıcı 296" o:spid="_x0000_s1194" style="position:absolute;z-index:25169459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wYcI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297" o:spid="_x0000_s1195" style="position:absolute;z-index:25169356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LKtxH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98" o:spid="_x0000_s1196" style="position:absolute;z-index:25168947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7uxgEAAMY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JGZcHQkDY/vn9lr+D0TcPxdC9O9yw7SaqDjw0hbu02jFb025B5DzKY/CVGbCjyHid5cUhM0OPV&#10;1bJe1jQFcfFVD0AfYnqDzrB8ablWNjOHBvZvY6JiFHoJISM3ci5dbumoMQdr+wElsaFi84Iue4S3&#10;OrA90AaAEGjTdaZC+Up0hkml9QSsHweO8RmKZceeAp4QpbKzaQIbZV34W/U0zMeW5Tn+osCZd5bg&#10;znXHMpQiDS1LYTgudt7GX+0Cf/j91j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S8i7u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99" o:spid="_x0000_s1197" style="position:absolute;z-index:25169254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HU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h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PGkEdT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00" o:spid="_x0000_s1198" style="position:absolute;z-index:25169152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q0vyAEAAM0DAAAOAAAAZHJzL2Uyb0RvYy54bWysU0tu2zAQ3RfIHQjua8k2UD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yX6Y5jGR9r9/PGNXLPTd8WG0wM/PZAURKs6FypE3Ji9n07B7X3S3Quv0xcVkT7bO8z2Qh8Jx8v1&#10;+rK8TFX4OVY8Ap0P8RasJmlTUyVNUs4qdnwfIhbD1HNKulYm3aV+xg7yLg4KxuAnECgKay4zSR4n&#10;uFGeHBkOAuMcTFwlRUirDGYnmJBKzcDy/8ApP0Ehj9pTwDMiV7YmzmAtjfX/qh775dSyGPPPDoy6&#10;kwX3thny22RrcGaywmm+01D+fs7wx79w+ws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aMq0vyAEAAM0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01" o:spid="_x0000_s1199" style="position:absolute;z-index:25169049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GkXgExAEAAMYDAAAOAAAAAAAAAAAA&#10;AAAAAC4CAABkcnMvZTJvRG9jLnhtbFBLAQItABQABgAIAAAAIQC64e6Y3wAAAAkBAAAPAAAAAAAA&#10;AAAAAAAAAB4EAABkcnMvZG93bnJldi54bWxQSwUGAAAAAAQABADzAAAAKgUAAAAA&#10;" strokecolor="#4579b8"/>
        </w:pict>
      </w:r>
    </w:p>
    <w:p w:rsidR="00641F1B" w:rsidRPr="00717DA7" w:rsidRDefault="00641F1B" w:rsidP="00817E89">
      <w:pPr>
        <w:rPr>
          <w:rFonts w:ascii="Hand writing Mutlu" w:hAnsi="Hand writing Mutlu"/>
          <w:b/>
          <w:color w:val="943634"/>
          <w:sz w:val="36"/>
          <w:u w:val="single"/>
        </w:rPr>
      </w:pPr>
      <w:r>
        <w:rPr>
          <w:noProof/>
          <w:lang w:eastAsia="tr-TR"/>
        </w:rPr>
        <w:pict>
          <v:line id="Düz Bağlayıcı 302" o:spid="_x0000_s1200" style="position:absolute;z-index:25174476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Dv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WS84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GsjcO/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03" o:spid="_x0000_s1201" style="position:absolute;z-index:251747840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xL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1/JV&#10;veLMgqEhbb99/cxewumLhvH0IE4PLDupVUcfG0Lc2l04v6Lfhax7kMHkLyliQ2nvOLcXh8QEGVer&#10;6/q6pimIi696BPoQ02t0huVLy7WyWTk0cHgTEyWj0EtINmubbbmeqYJyS6PGyfkeJYminMtCUtYJ&#10;b3VgB6BFACHQpqKIaLWl6AyTSusZWP8ZeI7PUCyr9jfgGVEyO5tmsFHWhd9lT8MyD4FKllP8pQOT&#10;7tyCe9eNZTalNbQzJfy833kpf3wX+ONfuPkO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M6BxLyQEAAM0DAAAOAAAA&#10;AAAAAAAAAAAAAC4CAABkcnMvZTJvRG9jLnhtbFBLAQItABQABgAIAAAAIQCIuacq4AAAAAoBAAAP&#10;AAAAAAAAAAAAAAAAACM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04" o:spid="_x0000_s1202" style="position:absolute;z-index:25174681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o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6/IlJYZpfKTdr5/fyRt2+qHYcLrjpzuSgmhV50KFiBuz99MpuL1PunvhdfqiItJne4fZXugj4Xi5&#10;Xl+VVyW+Aj/Hinug8yG+A6tJ2tRUSZOUs4od34eIxTD1nJKulUl3qZ+xg7yLg4Ix+AkEisKay0yS&#10;xwlulCdHhoPAOAcTV0kR0iqD2QkmpFIzsHwcOOUnKORRewp4RuTK1sQZrKWx/qHqsV9OLYsx/+zA&#10;qDtZcGubIb9NtgZnJiuc5jsN5Z/nDL//C7e/A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PMfugD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305" o:spid="_x0000_s1203" style="position:absolute;z-index:251745792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ceiM3cUBAADGAwAADgAAAAAAAAAA&#10;AAAAAAAuAgAAZHJzL2Uyb0RvYy54bWxQSwECLQAUAAYACAAAACEAyxFwfN8AAAAKAQAADwAAAAAA&#10;AAAAAAAAAAAf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06" o:spid="_x0000_s1204" style="position:absolute;z-index:25174886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Dfz6xSwgEAAMUDAAAOAAAAAAAAAAAAAAAA&#10;AC4CAABkcnMvZTJvRG9jLnhtbFBLAQItABQABgAIAAAAIQCJw5O9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307" o:spid="_x0000_s1205" style="position:absolute;z-index:25170073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J4qQ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308" o:spid="_x0000_s1206" style="position:absolute;z-index:25169971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DBFYMj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309" o:spid="_x0000_s1207" style="position:absolute;z-index:25169561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itbKr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310" o:spid="_x0000_s1208" style="position:absolute;z-index:25169868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Mp1I5H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11" o:spid="_x0000_s1209" style="position:absolute;z-index:25169766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" strokecolor="#bc4542"/>
        </w:pict>
      </w:r>
      <w:r>
        <w:rPr>
          <w:noProof/>
          <w:lang w:eastAsia="tr-TR"/>
        </w:rPr>
        <w:pict>
          <v:line id="Düz Bağlayıcı 312" o:spid="_x0000_s1210" style="position:absolute;z-index:25169664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VUXs0MUBAADGAwAADgAAAAAAAAAA&#10;AAAAAAAuAgAAZHJzL2Uyb0RvYy54bWxQSwECLQAUAAYACAAAACEAuuHumN8AAAAJAQAADwAAAAAA&#10;AAAAAAAAAAAfBAAAZHJzL2Rvd25yZXYueG1sUEsFBgAAAAAEAAQA8wAAACsFAAAAAA==&#10;" strokecolor="#4579b8"/>
        </w:pict>
      </w:r>
    </w:p>
    <w:p w:rsidR="00641F1B" w:rsidRPr="00717DA7" w:rsidRDefault="00641F1B" w:rsidP="00817E89">
      <w:pPr>
        <w:rPr>
          <w:rFonts w:ascii="Hand writing Mutlu" w:hAnsi="Hand writing Mutlu"/>
          <w:color w:val="943634"/>
          <w:sz w:val="36"/>
        </w:rPr>
      </w:pPr>
      <w:r>
        <w:rPr>
          <w:noProof/>
          <w:lang w:eastAsia="tr-TR"/>
        </w:rPr>
        <w:pict>
          <v:line id="Düz Bağlayıcı 313" o:spid="_x0000_s1211" style="position:absolute;z-index:25175091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ANIprr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14" o:spid="_x0000_s1212" style="position:absolute;z-index:25175398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NYNL7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15" o:spid="_x0000_s1213" style="position:absolute;z-index:25175296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gZe2IM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16" o:spid="_x0000_s1214" style="position:absolute;z-index:251751936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iPBgJ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17" o:spid="_x0000_s1215" style="position:absolute;z-index:25175500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BoiOGBwgEAAMUDAAAOAAAAAAAAAAAAAAAA&#10;AC4CAABkcnMvZTJvRG9jLnhtbFBLAQItABQABgAIAAAAIQCJw5O9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318" o:spid="_x0000_s1216" style="position:absolute;z-index:25170688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ruvyUxQEAAMw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319" o:spid="_x0000_s1217" style="position:absolute;z-index:25170585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CHAi0bwgEAAMUDAAAOAAAAAAAAAAAAAAAA&#10;AC4CAABkcnMvZTJvRG9jLnhtbFBLAQItABQABgAIAAAAIQBu6/zU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320" o:spid="_x0000_s1218" style="position:absolute;z-index:25170176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dxExQ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B9LBh6pM2P71/ZKzh903A83YvTPctBkqr3sSHErd2G0Yt+GzLvQQaTv8SIDUXe4yQvDokJulwu&#10;r+vrmrqIS6x6APoQ0xt0huVDy7WymTk0cHgbEzWj1EsKOXmQc+tySkeNOVnbDyiJDTWbF3TZI7zV&#10;gR2ANgCEQJuuMhWqV7IzTCqtJ2D9OHDMz1AsO/YU8IQonZ1NE9go68LfuqdhPo4sz/kXBc68swR3&#10;rjuWRynS0LIUhuNi52381S/wh99v/RM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v13ETFAQAAxg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21" o:spid="_x0000_s1219" style="position:absolute;z-index:25170483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UL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zlnFgwNafPj+1f2Gk7fNBxP9+J0z7KTWtX72BDixm7D+RX9NmTdgwwmf0kRG0p7j1N7cUhMkHG5&#10;vKqvapqCuPiqB6APMb1FZ1i+tFwrm5VDA4d3MVEyCr2EZLO22ZbrGSsot3TUODo/oiRRlHNeSMo6&#10;4Y0O7AC0CCAE2rTMiohWW4rOMKm0noD1v4Hn+AzFsmqPAU+IktnZNIGNsi78LXsayhCoZDnGXzow&#10;6s4tuHPdscymtIZ2pig873deyl/fBf7wF65/Ag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o+AUL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22" o:spid="_x0000_s1220" style="position:absolute;z-index:25170380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Rv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wVnFgwNafPj+1f2Gk7fNBxP9+J0z7KTWtX72BDixm7D+RX9NmTdgwwmf0kRG0p7j1N7cUhMkHG5&#10;vKqvapqCuPiqB6APMb1FZ1i+tFwrm5VDA4d3MVEyCr2EZLO22ZbrGSsot3TUODo/oiRRlHNeSMo6&#10;4Y0O7AC0CCAE2lQUEa22FJ1hUmk9Aet/A8/xGYpl1R4DnhAls7NpAhtlXfhb9jTM8xCoZDnGXzow&#10;6s4tuHPdscymtIZ2poSf9zsv5a/vAn/4C9c/A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L4itG/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323" o:spid="_x0000_s1221" style="position:absolute;z-index:25170278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SvxQEAAMYDAAAOAAAAZHJzL2Uyb0RvYy54bWysU82O0zAQviPxDpbvNGkrITZ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uX&#10;iyVnFgw90ubH96/sNRy/aRiP9+J4z3KQpDr42BDixm7D2Yt+GzLvQQaTv8SIDUXecZIXh8QEXS6X&#10;V/VVTa8gLrHqAehDTG/RGZYPLdfKZubQwP5dTNSMUi8p5ORBTq3LKY0ac7K2H1ESG2o2L+iyR3ij&#10;A9sDbQAIgTbNMxWqV7IzTCqtJ2D9b+A5P0Ox7NhjwBOidHY2TWCjrAt/656Gy8jylH9R4MQ7S3Dn&#10;urE8SpGGlqUwPC923sZf/QJ/+P3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FkfUr8UBAADGAwAADgAAAAAAAAAA&#10;AAAAAAAuAgAAZHJzL2Uyb0RvYy54bWxQSwECLQAUAAYACAAAACEAuuHumN8AAAAJAQAADwAAAAAA&#10;AAAAAAAAAAAfBAAAZHJzL2Rvd25yZXYueG1sUEsFBgAAAAAEAAQA8wAAACsFAAAAAA==&#10;" strokecolor="#4579b8"/>
        </w:pict>
      </w:r>
      <w:r w:rsidRPr="00717DA7">
        <w:rPr>
          <w:rFonts w:ascii="Hand writing Mutlu" w:hAnsi="Hand writing Mutlu"/>
          <w:color w:val="943634"/>
          <w:sz w:val="36"/>
        </w:rPr>
        <w:t xml:space="preserve">                                       </w:t>
      </w:r>
    </w:p>
    <w:p w:rsidR="00641F1B" w:rsidRPr="00717DA7" w:rsidRDefault="00641F1B" w:rsidP="00817E89">
      <w:pPr>
        <w:ind w:firstLine="708"/>
        <w:rPr>
          <w:rFonts w:ascii="Hand writing Mutlu" w:hAnsi="Hand writing Mutlu"/>
          <w:color w:val="943634"/>
          <w:sz w:val="36"/>
        </w:rPr>
      </w:pPr>
      <w:r w:rsidRPr="00717DA7">
        <w:rPr>
          <w:rFonts w:ascii="Hand writing Mutlu" w:hAnsi="Hand writing Mutlu"/>
          <w:color w:val="943634"/>
          <w:sz w:val="36"/>
        </w:rPr>
        <w:t xml:space="preserve">                   </w:t>
      </w:r>
    </w:p>
    <w:p w:rsidR="00641F1B" w:rsidRPr="00717DA7" w:rsidRDefault="00641F1B" w:rsidP="00817E89">
      <w:pPr>
        <w:ind w:firstLine="708"/>
        <w:rPr>
          <w:rFonts w:ascii="Hand writing Mutlu" w:hAnsi="Hand writing Mutlu"/>
          <w:color w:val="943634"/>
          <w:sz w:val="36"/>
        </w:rPr>
      </w:pPr>
      <w:r>
        <w:rPr>
          <w:rFonts w:ascii="Hand writing Mutlu" w:hAnsi="Hand writing Mutlu"/>
          <w:color w:val="943634"/>
          <w:sz w:val="36"/>
        </w:rPr>
        <w:t xml:space="preserve">   Aysun</w:t>
      </w:r>
      <w:r w:rsidRPr="00717DA7">
        <w:rPr>
          <w:rFonts w:ascii="Hand writing Mutlu" w:hAnsi="Hand writing Mutlu"/>
          <w:color w:val="943634"/>
          <w:sz w:val="36"/>
        </w:rPr>
        <w:t xml:space="preserve"> </w:t>
      </w:r>
    </w:p>
    <w:p w:rsidR="00641F1B" w:rsidRPr="00717DA7" w:rsidRDefault="00641F1B" w:rsidP="00817E89">
      <w:pPr>
        <w:rPr>
          <w:rFonts w:ascii="Hand writing Mutlu" w:hAnsi="Hand writing Mutlu"/>
          <w:color w:val="943634"/>
          <w:sz w:val="36"/>
        </w:rPr>
      </w:pPr>
      <w:r>
        <w:rPr>
          <w:rFonts w:ascii="Hand writing Mutlu" w:hAnsi="Hand writing Mutlu"/>
          <w:color w:val="943634"/>
          <w:sz w:val="36"/>
        </w:rPr>
        <w:t>Aysun sırana otur</w:t>
      </w:r>
      <w:r w:rsidRPr="00717DA7">
        <w:rPr>
          <w:rFonts w:ascii="Hand writing Mutlu" w:hAnsi="Hand writing Mutlu"/>
          <w:color w:val="943634"/>
          <w:sz w:val="36"/>
        </w:rPr>
        <w:t xml:space="preserve">                                                </w:t>
      </w:r>
      <w:r>
        <w:rPr>
          <w:rFonts w:ascii="Hand writing Mutlu" w:hAnsi="Hand writing Mutlu"/>
          <w:color w:val="943634"/>
          <w:sz w:val="36"/>
        </w:rPr>
        <w:t xml:space="preserve">             Aysun uslu uslu otur</w:t>
      </w:r>
      <w:r w:rsidRPr="00717DA7">
        <w:rPr>
          <w:rFonts w:ascii="Hand writing Mutlu" w:hAnsi="Hand writing Mutlu"/>
          <w:color w:val="943634"/>
          <w:sz w:val="36"/>
        </w:rPr>
        <w:t xml:space="preserve">                   </w:t>
      </w:r>
      <w:r>
        <w:rPr>
          <w:rFonts w:ascii="Hand writing Mutlu" w:hAnsi="Hand writing Mutlu"/>
          <w:color w:val="943634"/>
          <w:sz w:val="36"/>
        </w:rPr>
        <w:t xml:space="preserve">       Melis saati ona kur   </w:t>
      </w:r>
      <w:r w:rsidRPr="00717DA7">
        <w:rPr>
          <w:rFonts w:ascii="Hand writing Mutlu" w:hAnsi="Hand writing Mutlu"/>
          <w:color w:val="943634"/>
          <w:sz w:val="36"/>
        </w:rPr>
        <w:t xml:space="preserve">                                </w:t>
      </w:r>
      <w:r>
        <w:rPr>
          <w:rFonts w:ascii="Hand writing Mutlu" w:hAnsi="Hand writing Mutlu"/>
          <w:color w:val="943634"/>
          <w:sz w:val="36"/>
        </w:rPr>
        <w:t xml:space="preserve">       Melis okula sona kalma</w:t>
      </w:r>
      <w:r w:rsidRPr="00717DA7">
        <w:rPr>
          <w:rFonts w:ascii="Hand writing Mutlu" w:hAnsi="Hand writing Mutlu"/>
          <w:color w:val="943634"/>
          <w:sz w:val="36"/>
        </w:rPr>
        <w:t xml:space="preserve">                             </w:t>
      </w:r>
      <w:r>
        <w:rPr>
          <w:rFonts w:ascii="Hand writing Mutlu" w:hAnsi="Hand writing Mutlu"/>
          <w:color w:val="943634"/>
          <w:sz w:val="36"/>
        </w:rPr>
        <w:t xml:space="preserve">         Esma</w:t>
      </w:r>
      <w:r>
        <w:rPr>
          <w:rFonts w:ascii="Times New Roman" w:hAnsi="Times New Roman"/>
          <w:color w:val="943634"/>
          <w:sz w:val="36"/>
        </w:rPr>
        <w:t>’</w:t>
      </w:r>
      <w:r>
        <w:rPr>
          <w:rFonts w:ascii="Hand writing Mutlu" w:hAnsi="Hand writing Mutlu"/>
          <w:color w:val="943634"/>
          <w:sz w:val="36"/>
        </w:rPr>
        <w:t>nın arkasına sıra ol</w:t>
      </w:r>
      <w:r w:rsidRPr="00717DA7">
        <w:rPr>
          <w:rFonts w:ascii="Hand writing Mutlu" w:hAnsi="Hand writing Mutlu"/>
          <w:color w:val="943634"/>
          <w:sz w:val="36"/>
        </w:rPr>
        <w:t xml:space="preserve">                       </w:t>
      </w:r>
      <w:r>
        <w:rPr>
          <w:rFonts w:ascii="Hand writing Mutlu" w:hAnsi="Hand writing Mutlu"/>
          <w:color w:val="943634"/>
          <w:sz w:val="36"/>
        </w:rPr>
        <w:t xml:space="preserve">           Selma Sena</w:t>
      </w:r>
      <w:r>
        <w:rPr>
          <w:rFonts w:ascii="Times New Roman" w:hAnsi="Times New Roman"/>
          <w:color w:val="943634"/>
          <w:sz w:val="36"/>
        </w:rPr>
        <w:t>’</w:t>
      </w:r>
      <w:r>
        <w:rPr>
          <w:rFonts w:ascii="Hand writing Mutlu" w:hAnsi="Hand writing Mutlu"/>
          <w:color w:val="943634"/>
          <w:sz w:val="36"/>
        </w:rPr>
        <w:t>nın kolunu tut</w:t>
      </w:r>
      <w:r w:rsidRPr="00717DA7">
        <w:rPr>
          <w:rFonts w:ascii="Hand writing Mutlu" w:hAnsi="Hand writing Mutlu"/>
          <w:color w:val="943634"/>
          <w:sz w:val="36"/>
        </w:rPr>
        <w:t xml:space="preserve">              </w:t>
      </w:r>
      <w:r>
        <w:rPr>
          <w:rFonts w:ascii="Hand writing Mutlu" w:hAnsi="Hand writing Mutlu"/>
          <w:color w:val="943634"/>
          <w:sz w:val="36"/>
        </w:rPr>
        <w:t xml:space="preserve">           Ersen Aysel</w:t>
      </w:r>
      <w:r>
        <w:rPr>
          <w:rFonts w:ascii="Times New Roman" w:hAnsi="Times New Roman"/>
          <w:color w:val="943634"/>
          <w:sz w:val="36"/>
        </w:rPr>
        <w:t>’</w:t>
      </w:r>
      <w:r>
        <w:rPr>
          <w:rFonts w:ascii="Hand writing Mutlu" w:hAnsi="Hand writing Mutlu"/>
          <w:color w:val="943634"/>
          <w:sz w:val="36"/>
        </w:rPr>
        <w:t xml:space="preserve">i sıraya sok </w:t>
      </w:r>
      <w:r w:rsidRPr="00717DA7">
        <w:rPr>
          <w:rFonts w:ascii="Hand writing Mutlu" w:hAnsi="Hand writing Mutlu"/>
          <w:color w:val="943634"/>
          <w:sz w:val="36"/>
        </w:rPr>
        <w:t xml:space="preserve">                              </w:t>
      </w:r>
      <w:r>
        <w:rPr>
          <w:rFonts w:ascii="Hand writing Mutlu" w:hAnsi="Hand writing Mutlu"/>
          <w:color w:val="943634"/>
          <w:sz w:val="36"/>
        </w:rPr>
        <w:t xml:space="preserve">          Sema senin yerin yok.</w:t>
      </w:r>
      <w:bookmarkStart w:id="0" w:name="_GoBack"/>
      <w:bookmarkEnd w:id="0"/>
      <w:r>
        <w:rPr>
          <w:rFonts w:ascii="Hand writing Mutlu" w:hAnsi="Hand writing Mutlu"/>
          <w:color w:val="943634"/>
          <w:sz w:val="36"/>
        </w:rPr>
        <w:t xml:space="preserve"> </w:t>
      </w:r>
      <w:r w:rsidRPr="00717DA7">
        <w:rPr>
          <w:rFonts w:ascii="Hand writing Mutlu" w:hAnsi="Hand writing Mutlu"/>
          <w:color w:val="943634"/>
          <w:sz w:val="36"/>
        </w:rPr>
        <w:t xml:space="preserve">                                                      </w:t>
      </w:r>
      <w:r w:rsidRPr="00717DA7">
        <w:rPr>
          <w:rFonts w:ascii="Hand writing Mutlu" w:hAnsi="Hand writing Mutlu"/>
          <w:b/>
          <w:color w:val="943634"/>
          <w:sz w:val="36"/>
        </w:rPr>
        <w:t xml:space="preserve">                                        </w:t>
      </w:r>
    </w:p>
    <w:p w:rsidR="00641F1B" w:rsidRPr="009720DD" w:rsidRDefault="00641F1B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24" o:spid="_x0000_s1222" style="position:absolute;z-index:251757056;visibility:visible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" strokecolor="#46aac5"/>
        </w:pict>
      </w:r>
      <w:r>
        <w:rPr>
          <w:noProof/>
          <w:lang w:eastAsia="tr-TR"/>
        </w:rPr>
        <w:pict>
          <v:line id="Düz Bağlayıcı 325" o:spid="_x0000_s1223" style="position:absolute;z-index:25171302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O4cMYXHAQAAzAMAAA4AAAAAAAAAAAAA&#10;AAAALgIAAGRycy9lMm9Eb2MueG1sUEsBAi0AFAAGAAgAAAAhAMrtohjbAAAACQEAAA8AAAAAAAAA&#10;AAAAAAAAIQQAAGRycy9kb3ducmV2LnhtbFBLBQYAAAAABAAEAPMAAAApBQAAAAA=&#10;" strokecolor="#795d9b"/>
        </w:pict>
      </w:r>
    </w:p>
    <w:p w:rsidR="00641F1B" w:rsidRPr="009720DD" w:rsidRDefault="00641F1B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26" o:spid="_x0000_s1224" style="position:absolute;z-index:251758080;visibility:visible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yPCzeOABAACYAwAADgAAAAAAAAAAAAAAAAAuAgAAZHJzL2Uyb0RvYy54bWxQSwECLQAU&#10;AAYACAAAACEAaAeYd9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27" o:spid="_x0000_s1225" style="position:absolute;z-index:25171916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8IsZucYBAADMAwAADgAAAAAAAAAAAAAA&#10;AAAuAgAAZHJzL2Uyb0RvYy54bWxQSwECLQAUAAYACAAAACEAyu2iGNsAAAAJAQAADwAAAAAAAAAA&#10;AAAAAAAgBAAAZHJzL2Rvd25yZXYueG1sUEsFBgAAAAAEAAQA8wAAACgFAAAAAA==&#10;" strokecolor="#795d9b"/>
        </w:pict>
      </w:r>
    </w:p>
    <w:p w:rsidR="00641F1B" w:rsidRPr="009720DD" w:rsidRDefault="00641F1B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28" o:spid="_x0000_s1226" style="position:absolute;z-index:251759104;visibility:visible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29" o:spid="_x0000_s1227" style="position:absolute;z-index:25172531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m7CDcYBAADMAwAADgAAAAAAAAAAAAAA&#10;AAAuAgAAZHJzL2Uyb0RvYy54bWxQSwECLQAUAAYACAAAACEAyu2iGNsAAAAJAQAADwAAAAAAAAAA&#10;AAAAAAAgBAAAZHJzL2Rvd25yZXYueG1sUEsFBgAAAAAEAAQA8wAAACgFAAAAAA==&#10;" strokecolor="#795d9b"/>
        </w:pict>
      </w:r>
    </w:p>
    <w:p w:rsidR="00641F1B" w:rsidRPr="009720DD" w:rsidRDefault="00641F1B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30" o:spid="_x0000_s1228" style="position:absolute;z-index:251760128;visibility:visible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S93w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J38sGPpIm58/vrFbOH/XcDrfi/M9S0my6uCxooq13YYxQr8NSfexDSa9SRE7ZntPF3vlMTIxgILQ&#10;OT2vFomu+FXnA8a30hmWNjXXyibhUMH+Hcbh6OORBFt3p7QmHCpt2aHm14vZgjMBNEKthkhb40kU&#10;2o4z0B3NpoghM6LTqknVqRhDt1vrwPZA8/Hy9s16fTUc6qGRA3q9KMtxThDie9cM8LR8xEnFSJMV&#10;/cafet4A9kNNTo3CtU33yzyio8Tk7uBn2u1cc8o2Fymiz5/Zx1FN8/U0pv3TH2r1A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3sMS93wEAAJgDAAAOAAAAAAAAAAAAAAAAAC4CAABkcnMvZTJvRG9jLnhtbFBLAQItABQA&#10;BgAIAAAAIQDp6ILV3wAAAAkBAAAPAAAAAAAAAAAAAAAAADkEAABkcnMvZG93bnJldi54bWxQSwUG&#10;AAAAAAQABADzAAAARQUAAAAA&#10;" strokecolor="#46aac5"/>
        </w:pict>
      </w:r>
      <w:r>
        <w:rPr>
          <w:noProof/>
          <w:lang w:eastAsia="tr-TR"/>
        </w:rPr>
        <w:pict>
          <v:line id="Düz Bağlayıcı 331" o:spid="_x0000_s1229" style="position:absolute;z-index:25173145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Ci4eYDHAQAAzAMAAA4AAAAAAAAAAAAA&#10;AAAALgIAAGRycy9lMm9Eb2MueG1sUEsBAi0AFAAGAAgAAAAhAMrtohjbAAAACQEAAA8AAAAAAAAA&#10;AAAAAAAAIQQAAGRycy9kb3ducmV2LnhtbFBLBQYAAAAABAAEAPMAAAApBQAAAAA=&#10;" strokecolor="#795d9b"/>
        </w:pict>
      </w:r>
    </w:p>
    <w:p w:rsidR="00641F1B" w:rsidRPr="009720DD" w:rsidRDefault="00641F1B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32" o:spid="_x0000_s1230" style="position:absolute;z-index:251761152;visibility:visible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qq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n3F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ggJqquABAACYAwAADgAAAAAAAAAAAAAAAAAuAgAAZHJzL2Uyb0RvYy54bWxQSwECLQAU&#10;AAYACAAAACEACdCj9t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3" o:spid="_x0000_s1231" style="position:absolute;z-index:25173760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2L1G8xQEAAMwDAAAOAAAAAAAAAAAAAAAA&#10;AC4CAABkcnMvZTJvRG9jLnhtbFBLAQItABQABgAIAAAAIQDK7aIY2wAAAAkBAAAPAAAAAAAAAAAA&#10;AAAAAB8EAABkcnMvZG93bnJldi54bWxQSwUGAAAAAAQABADzAAAAJwUAAAAA&#10;" strokecolor="#795d9b"/>
        </w:pict>
      </w:r>
    </w:p>
    <w:p w:rsidR="00641F1B" w:rsidRPr="009720DD" w:rsidRDefault="00641F1B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34" o:spid="_x0000_s1232" style="position:absolute;z-index:251762176;visibility:visible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HdSZkuABAACYAwAADgAAAAAAAAAAAAAAAAAuAgAAZHJzL2Uyb0RvYy54bWxQSwECLQAU&#10;AAYACAAAACEADJRxBN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5" o:spid="_x0000_s1233" style="position:absolute;z-index:25174374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BSWKPjHAQAAzAMAAA4AAAAAAAAAAAAA&#10;AAAALgIAAGRycy9lMm9Eb2MueG1sUEsBAi0AFAAGAAgAAAAhAMrtohjbAAAACQEAAA8AAAAAAAAA&#10;AAAAAAAAIQQAAGRycy9kb3ducmV2LnhtbFBLBQYAAAAABAAEAPMAAAApBQAAAAA=&#10;" strokecolor="#795d9b"/>
        </w:pict>
      </w:r>
    </w:p>
    <w:p w:rsidR="00641F1B" w:rsidRDefault="00641F1B" w:rsidP="00817E89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336" o:spid="_x0000_s1234" style="position:absolute;z-index:251763200;visibility:visible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aGY3heABAACYAwAADgAAAAAAAAAAAAAAAAAuAgAAZHJzL2Uyb0RvYy54bWxQSwECLQAU&#10;AAYACAAAACEAVFW+Q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7" o:spid="_x0000_s1235" style="position:absolute;z-index:25174988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CgEAxM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641F1B" w:rsidRDefault="00641F1B" w:rsidP="00817E89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338" o:spid="_x0000_s1236" style="position:absolute;z-index:251764224;visibility:visible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I3l+4+ABAACYAwAADgAAAAAAAAAAAAAAAAAuAgAAZHJzL2Uyb0RvYy54bWxQSwECLQAU&#10;AAYACAAAACEAM0QY5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9" o:spid="_x0000_s1237" style="position:absolute;z-index:25175603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UOTbcM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641F1B" w:rsidRDefault="00641F1B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                             </w:t>
      </w:r>
    </w:p>
    <w:p w:rsidR="00641F1B" w:rsidRPr="009720DD" w:rsidRDefault="00641F1B" w:rsidP="00BF25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                           </w:t>
      </w:r>
    </w:p>
    <w:p w:rsidR="00641F1B" w:rsidRPr="009720DD" w:rsidRDefault="00641F1B" w:rsidP="000963DB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 xml:space="preserve">                                                                          </w:t>
      </w:r>
    </w:p>
    <w:sectPr w:rsidR="00641F1B" w:rsidRPr="009720DD" w:rsidSect="00096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85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F1B" w:rsidRDefault="00641F1B" w:rsidP="000963DB">
      <w:pPr>
        <w:spacing w:after="0" w:line="240" w:lineRule="auto"/>
      </w:pPr>
      <w:r>
        <w:separator/>
      </w:r>
    </w:p>
  </w:endnote>
  <w:endnote w:type="continuationSeparator" w:id="0">
    <w:p w:rsidR="00641F1B" w:rsidRDefault="00641F1B" w:rsidP="0009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F1B" w:rsidRDefault="00641F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F1B" w:rsidRDefault="00641F1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F1B" w:rsidRDefault="00641F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F1B" w:rsidRDefault="00641F1B" w:rsidP="000963DB">
      <w:pPr>
        <w:spacing w:after="0" w:line="240" w:lineRule="auto"/>
      </w:pPr>
      <w:r>
        <w:separator/>
      </w:r>
    </w:p>
  </w:footnote>
  <w:footnote w:type="continuationSeparator" w:id="0">
    <w:p w:rsidR="00641F1B" w:rsidRDefault="00641F1B" w:rsidP="0009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F1B" w:rsidRDefault="00641F1B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3" o:spid="_x0000_s2049" type="#_x0000_t75" style="position:absolute;margin-left:0;margin-top:0;width:588pt;height:660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F1B" w:rsidRDefault="00641F1B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4" o:spid="_x0000_s2050" type="#_x0000_t75" style="position:absolute;margin-left:0;margin-top:0;width:588pt;height:660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F1B" w:rsidRDefault="00641F1B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2" o:spid="_x0000_s2051" type="#_x0000_t75" style="position:absolute;margin-left:0;margin-top:0;width:588pt;height:660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3DB"/>
    <w:rsid w:val="00045842"/>
    <w:rsid w:val="0006356D"/>
    <w:rsid w:val="00072EBD"/>
    <w:rsid w:val="000963DB"/>
    <w:rsid w:val="000A4E4E"/>
    <w:rsid w:val="000D12EA"/>
    <w:rsid w:val="00110924"/>
    <w:rsid w:val="001450AF"/>
    <w:rsid w:val="001C191B"/>
    <w:rsid w:val="001E4DF2"/>
    <w:rsid w:val="00226927"/>
    <w:rsid w:val="00392CB2"/>
    <w:rsid w:val="003B0271"/>
    <w:rsid w:val="00402931"/>
    <w:rsid w:val="00463C7C"/>
    <w:rsid w:val="0047075B"/>
    <w:rsid w:val="004856C4"/>
    <w:rsid w:val="004B2A39"/>
    <w:rsid w:val="005B2848"/>
    <w:rsid w:val="005D5CEE"/>
    <w:rsid w:val="005D719B"/>
    <w:rsid w:val="005F7C62"/>
    <w:rsid w:val="0060073E"/>
    <w:rsid w:val="00640092"/>
    <w:rsid w:val="00641F1B"/>
    <w:rsid w:val="00644067"/>
    <w:rsid w:val="00647268"/>
    <w:rsid w:val="006911E9"/>
    <w:rsid w:val="006B362A"/>
    <w:rsid w:val="006D6643"/>
    <w:rsid w:val="00717DA7"/>
    <w:rsid w:val="00720A28"/>
    <w:rsid w:val="007A70E5"/>
    <w:rsid w:val="007D251A"/>
    <w:rsid w:val="00802F59"/>
    <w:rsid w:val="00817E89"/>
    <w:rsid w:val="00837011"/>
    <w:rsid w:val="00866724"/>
    <w:rsid w:val="00891BE7"/>
    <w:rsid w:val="008C1E52"/>
    <w:rsid w:val="009006B5"/>
    <w:rsid w:val="00900BCC"/>
    <w:rsid w:val="009720DD"/>
    <w:rsid w:val="00977F42"/>
    <w:rsid w:val="00983059"/>
    <w:rsid w:val="00994497"/>
    <w:rsid w:val="009A2676"/>
    <w:rsid w:val="00A45B03"/>
    <w:rsid w:val="00A60EE3"/>
    <w:rsid w:val="00A62BC7"/>
    <w:rsid w:val="00A9380A"/>
    <w:rsid w:val="00AC3CAF"/>
    <w:rsid w:val="00AC4FDA"/>
    <w:rsid w:val="00B021CB"/>
    <w:rsid w:val="00B2126D"/>
    <w:rsid w:val="00B30782"/>
    <w:rsid w:val="00B3247E"/>
    <w:rsid w:val="00BA063D"/>
    <w:rsid w:val="00BA7191"/>
    <w:rsid w:val="00BF25F5"/>
    <w:rsid w:val="00C16CB5"/>
    <w:rsid w:val="00D347CA"/>
    <w:rsid w:val="00DB38D7"/>
    <w:rsid w:val="00DD442A"/>
    <w:rsid w:val="00DE2ACB"/>
    <w:rsid w:val="00E07CDB"/>
    <w:rsid w:val="00E2199B"/>
    <w:rsid w:val="00E612BC"/>
    <w:rsid w:val="00EC545B"/>
    <w:rsid w:val="00EF4473"/>
    <w:rsid w:val="00EF7684"/>
    <w:rsid w:val="00FD6359"/>
    <w:rsid w:val="00FE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CD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963D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963DB"/>
    <w:rPr>
      <w:rFonts w:cs="Times New Roman"/>
    </w:rPr>
  </w:style>
  <w:style w:type="character" w:styleId="Hyperlink">
    <w:name w:val="Hyperlink"/>
    <w:basedOn w:val="DefaultParagraphFont"/>
    <w:uiPriority w:val="99"/>
    <w:rsid w:val="006440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3</Pages>
  <Words>404</Words>
  <Characters>2307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6</cp:revision>
  <dcterms:created xsi:type="dcterms:W3CDTF">2013-02-12T22:22:00Z</dcterms:created>
  <dcterms:modified xsi:type="dcterms:W3CDTF">2014-02-08T22:48:00Z</dcterms:modified>
  <cp:category>www.sorubak.com</cp:category>
</cp:coreProperties>
</file>