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96" w:rsidRDefault="00424896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9" type="#_x0000_t98" style="position:absolute;left:0;text-align:left;margin-left:4.3pt;margin-top:-16.6pt;width:518.25pt;height:45.75pt;z-index:25150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424896" w:rsidRPr="00EB7EF4" w:rsidRDefault="00424896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/>
                      <w:b/>
                      <w:sz w:val="28"/>
                    </w:rPr>
                    <w:t>–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S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  <w:r>
                    <w:rPr>
                      <w:rFonts w:ascii="Hand writing Mutlu" w:hAnsi="Hand writing Mutlu"/>
                      <w:b/>
                      <w:sz w:val="28"/>
                    </w:rPr>
                    <w:t xml:space="preserve"> - 2</w:t>
                  </w:r>
                </w:p>
              </w:txbxContent>
            </v:textbox>
          </v:shape>
        </w:pict>
      </w:r>
    </w:p>
    <w:p w:rsidR="00424896" w:rsidRDefault="00424896" w:rsidP="00BE701C">
      <w:pPr>
        <w:rPr>
          <w:rFonts w:ascii="Hand writing Mutlu" w:hAnsi="Hand writing Mutlu"/>
          <w:sz w:val="24"/>
          <w:szCs w:val="24"/>
        </w:rPr>
      </w:pPr>
      <w:r>
        <w:tab/>
      </w:r>
      <w:hyperlink r:id="rId6" w:history="1">
        <w:r w:rsidRPr="0060073E">
          <w:rPr>
            <w:rStyle w:val="Hyperlink"/>
            <w:rFonts w:ascii="Hand writing Mutlu" w:hAnsi="Hand writing Mutlu"/>
            <w:sz w:val="24"/>
            <w:szCs w:val="24"/>
          </w:rPr>
          <w:t>www.sorubak.com</w:t>
        </w:r>
      </w:hyperlink>
    </w:p>
    <w:p w:rsidR="00424896" w:rsidRDefault="00424896" w:rsidP="00C1234B">
      <w:pPr>
        <w:tabs>
          <w:tab w:val="left" w:pos="2205"/>
        </w:tabs>
      </w:pP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9" o:spid="_x0000_s1030" style="position:absolute;z-index:25151744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6" o:spid="_x0000_s1031" style="position:absolute;z-index:25151027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"/>
        </w:pict>
      </w:r>
      <w:r>
        <w:rPr>
          <w:noProof/>
          <w:lang w:eastAsia="tr-TR"/>
        </w:rPr>
        <w:pict>
          <v:line id="Düz Bağlayıcı 16" o:spid="_x0000_s1032" style="position:absolute;z-index:25151436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" o:spid="_x0000_s1033" style="position:absolute;z-index:25151232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"/>
        </w:pict>
      </w:r>
      <w:r>
        <w:rPr>
          <w:noProof/>
          <w:lang w:eastAsia="tr-TR"/>
        </w:rPr>
        <w:pict>
          <v:line id="Düz Bağlayıcı 15" o:spid="_x0000_s1034" style="position:absolute;z-index:25151334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3" o:spid="_x0000_s1035" style="position:absolute;z-index:25152153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82" o:spid="_x0000_s1036" style="position:absolute;z-index:25152051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8" o:spid="_x0000_s1037" style="position:absolute;z-index:25151641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17" o:spid="_x0000_s1038" style="position:absolute;z-index:25151539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7" o:spid="_x0000_s1039" style="position:absolute;z-index:25151129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81" o:spid="_x0000_s1040" style="position:absolute;z-index:25151948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80" o:spid="_x0000_s1041" style="position:absolute;z-index:25151846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Aysun sesini kes.</w:t>
      </w:r>
      <w:r w:rsidRPr="000B1784">
        <w:rPr>
          <w:rFonts w:ascii="Hand writing Mutlu" w:hAnsi="Hand writing Mutlu"/>
          <w:b/>
          <w:sz w:val="48"/>
        </w:rPr>
        <w:t xml:space="preserve"> 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84" o:spid="_x0000_s1042" style="position:absolute;z-index:25152972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85" o:spid="_x0000_s1043" style="position:absolute;z-index:25152256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86" o:spid="_x0000_s1044" style="position:absolute;z-index:25152665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87" o:spid="_x0000_s1045" style="position:absolute;z-index:25152460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88" o:spid="_x0000_s1046" style="position:absolute;z-index:25152563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89" o:spid="_x0000_s1047" style="position:absolute;z-index:25153382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90" o:spid="_x0000_s1048" style="position:absolute;z-index:25153280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91" o:spid="_x0000_s1049" style="position:absolute;z-index:25152870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04" o:spid="_x0000_s1050" style="position:absolute;z-index:25152768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05" o:spid="_x0000_s1051" style="position:absolute;z-index:25152358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06" o:spid="_x0000_s1052" style="position:absolute;z-index:25153177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07" o:spid="_x0000_s1053" style="position:absolute;z-index:25153075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Yasin sosisi soy.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08" o:spid="_x0000_s1054" style="position:absolute;z-index:25154201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09" o:spid="_x0000_s1055" style="position:absolute;z-index:25153484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10" o:spid="_x0000_s1056" style="position:absolute;z-index:25153894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11" o:spid="_x0000_s1057" style="position:absolute;z-index:25153689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12" o:spid="_x0000_s1058" style="position:absolute;z-index:25153792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13" o:spid="_x0000_s1059" style="position:absolute;z-index:25154611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4" o:spid="_x0000_s1060" style="position:absolute;z-index:25154508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15" o:spid="_x0000_s1061" style="position:absolute;z-index:25154099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16" o:spid="_x0000_s1062" style="position:absolute;z-index:25153996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17" o:spid="_x0000_s1063" style="position:absolute;z-index:25153587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18" o:spid="_x0000_s1064" style="position:absolute;z-index:25154406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19" o:spid="_x0000_s1065" style="position:absolute;z-index:25154304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İsmail resim yap.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20" o:spid="_x0000_s1066" style="position:absolute;z-index:25155430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121" o:spid="_x0000_s1067" style="position:absolute;z-index:25154713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22" o:spid="_x0000_s1068" style="position:absolute;z-index:25155123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123" o:spid="_x0000_s1069" style="position:absolute;z-index:25154918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4" o:spid="_x0000_s1070" style="position:absolute;z-index:25155020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125" o:spid="_x0000_s1071" style="position:absolute;z-index:25155840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6" o:spid="_x0000_s1072" style="position:absolute;z-index:25155737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27" o:spid="_x0000_s1073" style="position:absolute;z-index:25155328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28" o:spid="_x0000_s1074" style="position:absolute;z-index:25155225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29" o:spid="_x0000_s1075" style="position:absolute;z-index:25154816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30" o:spid="_x0000_s1076" style="position:absolute;z-index:25155635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31" o:spid="_x0000_s1077" style="position:absolute;z-index:25155532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Sinan samanı yak.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32" o:spid="_x0000_s1078" style="position:absolute;z-index:25156659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33" o:spid="_x0000_s1079" style="position:absolute;z-index:25155942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34" o:spid="_x0000_s1080" style="position:absolute;z-index:25156352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135" o:spid="_x0000_s1081" style="position:absolute;z-index:25156147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36" o:spid="_x0000_s1082" style="position:absolute;z-index:25156249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37" o:spid="_x0000_s1083" style="position:absolute;z-index:25157068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38" o:spid="_x0000_s1084" style="position:absolute;z-index:25156966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39" o:spid="_x0000_s1085" style="position:absolute;z-index:25156556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0" o:spid="_x0000_s1086" style="position:absolute;z-index:25156454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41" o:spid="_x0000_s1087" style="position:absolute;z-index:25156044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42" o:spid="_x0000_s1088" style="position:absolute;z-index:25156864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43" o:spid="_x0000_s1089" style="position:absolute;z-index:25156761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"/>
        </w:pict>
      </w:r>
      <w:r>
        <w:rPr>
          <w:rFonts w:ascii="Hand writing Mutlu" w:hAnsi="Hand writing Mutlu"/>
          <w:b/>
          <w:sz w:val="48"/>
        </w:rPr>
        <w:t>Aslan sıra olmalısın.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44" o:spid="_x0000_s1090" style="position:absolute;z-index:25157888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145" o:spid="_x0000_s1091" style="position:absolute;z-index:25157171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146" o:spid="_x0000_s1092" style="position:absolute;z-index:25157580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147" o:spid="_x0000_s1093" style="position:absolute;z-index:25157376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148" o:spid="_x0000_s1094" style="position:absolute;z-index:25157478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149" o:spid="_x0000_s1095" style="position:absolute;z-index:25158297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150" o:spid="_x0000_s1096" style="position:absolute;z-index:25158195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151" o:spid="_x0000_s1097" style="position:absolute;z-index:25157785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152" o:spid="_x0000_s1098" style="position:absolute;z-index:25157683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153" o:spid="_x0000_s1099" style="position:absolute;z-index:25157273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154" o:spid="_x0000_s1100" style="position:absolute;z-index:25158092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155" o:spid="_x0000_s1101" style="position:absolute;z-index:25157990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İsa kolay soru sor.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156" o:spid="_x0000_s1102" style="position:absolute;z-index:25159116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157" o:spid="_x0000_s1103" style="position:absolute;z-index:25158400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18" o:spid="_x0000_s1104" style="position:absolute;z-index:25158809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19" o:spid="_x0000_s1105" style="position:absolute;z-index:25158604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0" o:spid="_x0000_s1106" style="position:absolute;z-index:25158707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"/>
        </w:pict>
      </w:r>
      <w:r>
        <w:rPr>
          <w:noProof/>
          <w:lang w:eastAsia="tr-TR"/>
        </w:rPr>
        <w:pict>
          <v:line id="Düz Bağlayıcı 221" o:spid="_x0000_s1107" style="position:absolute;z-index:25159526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2" o:spid="_x0000_s1108" style="position:absolute;z-index:25159424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23" o:spid="_x0000_s1109" style="position:absolute;z-index:25159014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24" o:spid="_x0000_s1110" style="position:absolute;z-index:25158912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25" o:spid="_x0000_s1111" style="position:absolute;z-index:25158502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26" o:spid="_x0000_s1112" style="position:absolute;z-index:25159321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27" o:spid="_x0000_s1113" style="position:absolute;z-index:25159219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"/>
        </w:pict>
      </w:r>
      <w:r>
        <w:rPr>
          <w:rFonts w:ascii="Hand writing Mutlu" w:hAnsi="Hand writing Mutlu"/>
          <w:b/>
          <w:sz w:val="48"/>
        </w:rPr>
        <w:t xml:space="preserve">Melis sarı kalem al. 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28" o:spid="_x0000_s1114" style="position:absolute;z-index:25160345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29" o:spid="_x0000_s1115" style="position:absolute;z-index:25159628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230" o:spid="_x0000_s1116" style="position:absolute;z-index:25160038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31" o:spid="_x0000_s1117" style="position:absolute;z-index:25159833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32" o:spid="_x0000_s1118" style="position:absolute;z-index:25159936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33" o:spid="_x0000_s1119" style="position:absolute;z-index:25160755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34" o:spid="_x0000_s1120" style="position:absolute;z-index:25160652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35" o:spid="_x0000_s1121" style="position:absolute;z-index:25160243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36" o:spid="_x0000_s1122" style="position:absolute;z-index:25160140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37" o:spid="_x0000_s1123" style="position:absolute;z-index:25159731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38" o:spid="_x0000_s1124" style="position:absolute;z-index:25160550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39" o:spid="_x0000_s1125" style="position:absolute;z-index:25160448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Samet salamı sakla.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EB7EF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40" o:spid="_x0000_s1126" style="position:absolute;z-index:25161574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41" o:spid="_x0000_s1127" style="position:absolute;z-index:25160857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42" o:spid="_x0000_s1128" style="position:absolute;z-index:25161267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43" o:spid="_x0000_s1129" style="position:absolute;z-index:25161062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244" o:spid="_x0000_s1130" style="position:absolute;z-index:25161164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5" o:spid="_x0000_s1131" style="position:absolute;z-index:25161984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46" o:spid="_x0000_s1132" style="position:absolute;z-index:25161881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47" o:spid="_x0000_s1133" style="position:absolute;z-index:25161472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48" o:spid="_x0000_s1134" style="position:absolute;z-index:25161369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49" o:spid="_x0000_s1135" style="position:absolute;z-index:25160960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50" o:spid="_x0000_s1136" style="position:absolute;z-index:25161779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51" o:spid="_x0000_s1137" style="position:absolute;z-index:25161676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Sıla o asker kim?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Pr="00EB7EF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52" o:spid="_x0000_s1138" style="position:absolute;z-index:25162803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253" o:spid="_x0000_s1139" style="position:absolute;z-index:25162086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54" o:spid="_x0000_s1140" style="position:absolute;z-index:25162496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255" o:spid="_x0000_s1141" style="position:absolute;z-index:25162291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56" o:spid="_x0000_s1142" style="position:absolute;z-index:25162393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57" o:spid="_x0000_s1143" style="position:absolute;z-index:25163212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58" o:spid="_x0000_s1144" style="position:absolute;z-index:25163110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59" o:spid="_x0000_s1145" style="position:absolute;z-index:25162700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60" o:spid="_x0000_s1146" style="position:absolute;z-index:25162598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261" o:spid="_x0000_s1147" style="position:absolute;z-index:25162188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62" o:spid="_x0000_s1148" style="position:absolute;z-index:25163008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63" o:spid="_x0000_s1149" style="position:absolute;z-index:25162905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Asiye sol elimi tut.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EB7EF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64" o:spid="_x0000_s1150" style="position:absolute;z-index:2516403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65" o:spid="_x0000_s1151" style="position:absolute;z-index:2516331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66" o:spid="_x0000_s1152" style="position:absolute;z-index:2516372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267" o:spid="_x0000_s1153" style="position:absolute;z-index:2516352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68" o:spid="_x0000_s1154" style="position:absolute;z-index:2516362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69" o:spid="_x0000_s1155" style="position:absolute;z-index:2516444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0" o:spid="_x0000_s1156" style="position:absolute;z-index:2516433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71" o:spid="_x0000_s1157" style="position:absolute;z-index:2516392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72" o:spid="_x0000_s1158" style="position:absolute;z-index:2516382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73" o:spid="_x0000_s1159" style="position:absolute;z-index:2516341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274" o:spid="_x0000_s1160" style="position:absolute;z-index:2516423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275" o:spid="_x0000_s1161" style="position:absolute;z-index:2516413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Nisa masayı sil.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76" o:spid="_x0000_s1162" style="position:absolute;z-index:2516526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277" o:spid="_x0000_s1163" style="position:absolute;z-index:2516454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278" o:spid="_x0000_s1164" style="position:absolute;z-index:2516495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79" o:spid="_x0000_s1165" style="position:absolute;z-index:2516474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0" o:spid="_x0000_s1166" style="position:absolute;z-index:2516485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"/>
        </w:pict>
      </w:r>
      <w:r>
        <w:rPr>
          <w:noProof/>
          <w:lang w:eastAsia="tr-TR"/>
        </w:rPr>
        <w:pict>
          <v:line id="Düz Bağlayıcı 281" o:spid="_x0000_s1167" style="position:absolute;z-index:2516567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2" o:spid="_x0000_s1168" style="position:absolute;z-index:2516556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83" o:spid="_x0000_s1169" style="position:absolute;z-index:2516515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84" o:spid="_x0000_s1170" style="position:absolute;z-index:2516505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285" o:spid="_x0000_s1171" style="position:absolute;z-index:2516464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86" o:spid="_x0000_s1172" style="position:absolute;z-index:2516546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287" o:spid="_x0000_s1173" style="position:absolute;z-index:2516536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Esma o sert masa.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Default="00424896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noProof/>
          <w:lang w:eastAsia="tr-TR"/>
        </w:rPr>
        <w:pict>
          <v:rect id="Dikdörtgen 288" o:spid="_x0000_s1174" style="position:absolute;margin-left:-3.2pt;margin-top:.55pt;width:525.75pt;height:51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24896" w:rsidRPr="00EB7EF4" w:rsidRDefault="00424896" w:rsidP="00D97167">
                  <w:pPr>
                    <w:ind w:left="-567"/>
                    <w:rPr>
                      <w:rFonts w:cs="Calibri"/>
                      <w:b/>
                    </w:rPr>
                  </w:pPr>
                  <w:r w:rsidRPr="00EB7EF4">
                    <w:rPr>
                      <w:rFonts w:cs="Calibri"/>
                      <w:b/>
                    </w:rPr>
                    <w:t>A</w:t>
                  </w:r>
                  <w:r>
                    <w:rPr>
                      <w:rFonts w:cs="Calibri"/>
                      <w:b/>
                    </w:rPr>
                    <w:t xml:space="preserve">        Sayın </w:t>
                  </w:r>
                  <w:r w:rsidRPr="00EB7EF4">
                    <w:rPr>
                      <w:rFonts w:cs="Calibri"/>
                      <w:b/>
                    </w:rPr>
                    <w:t>veli. Cümleleri öğrencilerimize</w:t>
                  </w:r>
                  <w:r>
                    <w:rPr>
                      <w:rFonts w:cs="Calibri"/>
                      <w:b/>
                    </w:rPr>
                    <w:t xml:space="preserve"> </w:t>
                  </w:r>
                  <w:r w:rsidRPr="00EB7EF4">
                    <w:rPr>
                      <w:rFonts w:cs="Calibri"/>
                      <w:b/>
                    </w:rPr>
                    <w:t xml:space="preserve"> 10’ar kez okutalım. Yandaki boş yerlere yazdıralım. Sonra tekrar </w:t>
                  </w:r>
                  <w:r>
                    <w:rPr>
                      <w:rFonts w:cs="Calibri"/>
                      <w:b/>
                    </w:rPr>
                    <w:t>oku</w:t>
                  </w:r>
                  <w:r w:rsidRPr="00EB7EF4">
                    <w:rPr>
                      <w:rFonts w:cs="Calibri"/>
                      <w:b/>
                    </w:rPr>
                    <w:t>talım.</w:t>
                  </w:r>
                  <w:r>
                    <w:rPr>
                      <w:rFonts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424896" w:rsidRDefault="00424896" w:rsidP="00D97167">
                  <w:pPr>
                    <w:jc w:val="center"/>
                  </w:pPr>
                </w:p>
              </w:txbxContent>
            </v:textbox>
          </v:rect>
        </w:pict>
      </w:r>
    </w:p>
    <w:p w:rsidR="00424896" w:rsidRDefault="00424896" w:rsidP="00EB7EF4">
      <w:pPr>
        <w:tabs>
          <w:tab w:val="left" w:pos="2205"/>
        </w:tabs>
      </w:pPr>
      <w:r>
        <w:tab/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290" o:spid="_x0000_s1175" style="position:absolute;z-index:25166592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"/>
        </w:pict>
      </w:r>
      <w:r>
        <w:rPr>
          <w:noProof/>
          <w:lang w:eastAsia="tr-TR"/>
        </w:rPr>
        <w:pict>
          <v:line id="Düz Bağlayıcı 291" o:spid="_x0000_s1176" style="position:absolute;z-index:25165875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292" o:spid="_x0000_s1177" style="position:absolute;z-index:25166284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293" o:spid="_x0000_s1178" style="position:absolute;z-index:25166080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" strokecolor="#40a7c2"/>
        </w:pict>
      </w:r>
      <w:r>
        <w:rPr>
          <w:noProof/>
          <w:lang w:eastAsia="tr-TR"/>
        </w:rPr>
        <w:pict>
          <v:line id="Düz Bağlayıcı 294" o:spid="_x0000_s1179" style="position:absolute;z-index:25166182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295" o:spid="_x0000_s1180" style="position:absolute;z-index:25167001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296" o:spid="_x0000_s1181" style="position:absolute;z-index:25166899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297" o:spid="_x0000_s1182" style="position:absolute;z-index:25166489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298" o:spid="_x0000_s1183" style="position:absolute;z-index:25166387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299" o:spid="_x0000_s1184" style="position:absolute;z-index:25165977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0" o:spid="_x0000_s1185" style="position:absolute;z-index:25166796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noProof/>
          <w:lang w:eastAsia="tr-TR"/>
        </w:rPr>
        <w:pict>
          <v:line id="Düz Bağlayıcı 301" o:spid="_x0000_s1186" style="position:absolute;z-index:25166694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sar-yarayı-Osman.</w:t>
      </w:r>
      <w:r w:rsidRPr="000B1784">
        <w:rPr>
          <w:rFonts w:ascii="Hand writing Mutlu" w:hAnsi="Hand writing Mutlu"/>
          <w:b/>
          <w:sz w:val="48"/>
        </w:rPr>
        <w:t xml:space="preserve">            </w:t>
      </w:r>
      <w:r>
        <w:rPr>
          <w:rFonts w:ascii="Hand writing Mutlu" w:hAnsi="Hand writing Mutlu"/>
          <w:b/>
          <w:sz w:val="48"/>
        </w:rPr>
        <w:t xml:space="preserve">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02" o:spid="_x0000_s1187" style="position:absolute;z-index:25167820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03" o:spid="_x0000_s1188" style="position:absolute;z-index:25167104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04" o:spid="_x0000_s1189" style="position:absolute;z-index:25167513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305" o:spid="_x0000_s1190" style="position:absolute;z-index:25167308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06" o:spid="_x0000_s1191" style="position:absolute;z-index:25167411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07" o:spid="_x0000_s1192" style="position:absolute;z-index:25168230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08" o:spid="_x0000_s1193" style="position:absolute;z-index:25168128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09" o:spid="_x0000_s1194" style="position:absolute;z-index:25167718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10" o:spid="_x0000_s1195" style="position:absolute;z-index:25167616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1" o:spid="_x0000_s1196" style="position:absolute;z-index:25167206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12" o:spid="_x0000_s1197" style="position:absolute;z-index:25168025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13" o:spid="_x0000_s1198" style="position:absolute;z-index:25167923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sat-seksen-kilo-Aslı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14" o:spid="_x0000_s1199" style="position:absolute;z-index:25169049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15" o:spid="_x0000_s1200" style="position:absolute;z-index:25168332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16" o:spid="_x0000_s1201" style="position:absolute;z-index:25168742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17" o:spid="_x0000_s1202" style="position:absolute;z-index:25168537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18" o:spid="_x0000_s1203" style="position:absolute;z-index:25168640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19" o:spid="_x0000_s1204" style="position:absolute;z-index:25169459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0" o:spid="_x0000_s1205" style="position:absolute;z-index:25169356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21" o:spid="_x0000_s1206" style="position:absolute;z-index:25168947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22" o:spid="_x0000_s1207" style="position:absolute;z-index:25168844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23" o:spid="_x0000_s1208" style="position:absolute;z-index:25168435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24" o:spid="_x0000_s1209" style="position:absolute;z-index:25169254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25" o:spid="_x0000_s1210" style="position:absolute;z-index:25169152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sarı-kart-al-Selim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26" o:spid="_x0000_s1211" style="position:absolute;z-index:25170278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27" o:spid="_x0000_s1212" style="position:absolute;z-index:25169561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28" o:spid="_x0000_s1213" style="position:absolute;z-index:25169971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29" o:spid="_x0000_s1214" style="position:absolute;z-index:25169766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0" o:spid="_x0000_s1215" style="position:absolute;z-index:25169868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1" o:spid="_x0000_s1216" style="position:absolute;z-index:25170688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2" o:spid="_x0000_s1217" style="position:absolute;z-index:25170585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33" o:spid="_x0000_s1218" style="position:absolute;z-index:25170176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34" o:spid="_x0000_s1219" style="position:absolute;z-index:25170073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35" o:spid="_x0000_s1220" style="position:absolute;z-index:25169664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36" o:spid="_x0000_s1221" style="position:absolute;z-index:25170483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37" o:spid="_x0000_s1222" style="position:absolute;z-index:25170380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saati-kur-erkene-Sıla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38" o:spid="_x0000_s1223" style="position:absolute;z-index:25171507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39" o:spid="_x0000_s1224" style="position:absolute;z-index:25170790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40" o:spid="_x0000_s1225" style="position:absolute;z-index:25171200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341" o:spid="_x0000_s1226" style="position:absolute;z-index:25170995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42" o:spid="_x0000_s1227" style="position:absolute;z-index:25171097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"/>
        </w:pict>
      </w:r>
      <w:r>
        <w:rPr>
          <w:noProof/>
          <w:lang w:eastAsia="tr-TR"/>
        </w:rPr>
        <w:pict>
          <v:line id="Düz Bağlayıcı 343" o:spid="_x0000_s1228" style="position:absolute;z-index:25171916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44" o:spid="_x0000_s1229" style="position:absolute;z-index:25171814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45" o:spid="_x0000_s1230" style="position:absolute;z-index:25171404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46" o:spid="_x0000_s1231" style="position:absolute;z-index:25171302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47" o:spid="_x0000_s1232" style="position:absolute;z-index:25170892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48" o:spid="_x0000_s1233" style="position:absolute;z-index:25171712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49" o:spid="_x0000_s1234" style="position:absolute;z-index:25171609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yensin-Kartal-onları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50" o:spid="_x0000_s1235" style="position:absolute;z-index:25172736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351" o:spid="_x0000_s1236" style="position:absolute;z-index:25172019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52" o:spid="_x0000_s1237" style="position:absolute;z-index:25172428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53" o:spid="_x0000_s1238" style="position:absolute;z-index:25172224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354" o:spid="_x0000_s1239" style="position:absolute;z-index:25172326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55" o:spid="_x0000_s1240" style="position:absolute;z-index:25173145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56" o:spid="_x0000_s1241" style="position:absolute;z-index:25173043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57" o:spid="_x0000_s1242" style="position:absolute;z-index:25172633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58" o:spid="_x0000_s1243" style="position:absolute;z-index:25172531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59" o:spid="_x0000_s1244" style="position:absolute;z-index:25172121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60" o:spid="_x0000_s1245" style="position:absolute;z-index:25172940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61" o:spid="_x0000_s1246" style="position:absolute;z-index:25172838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"/>
        </w:pict>
      </w:r>
      <w:r>
        <w:rPr>
          <w:rFonts w:ascii="Hand writing Mutlu" w:hAnsi="Hand writing Mutlu"/>
          <w:b/>
          <w:sz w:val="48"/>
        </w:rPr>
        <w:t>asma-suratını-Aslı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62" o:spid="_x0000_s1247" style="position:absolute;z-index:25173964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63" o:spid="_x0000_s1248" style="position:absolute;z-index:25173248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364" o:spid="_x0000_s1249" style="position:absolute;z-index:25173657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"/>
        </w:pict>
      </w:r>
      <w:r>
        <w:rPr>
          <w:noProof/>
          <w:lang w:eastAsia="tr-TR"/>
        </w:rPr>
        <w:pict>
          <v:line id="Düz Bağlayıcı 365" o:spid="_x0000_s1250" style="position:absolute;z-index:25173452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66" o:spid="_x0000_s1251" style="position:absolute;z-index:25173555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67" o:spid="_x0000_s1252" style="position:absolute;z-index:25174374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8" o:spid="_x0000_s1253" style="position:absolute;z-index:25174272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69" o:spid="_x0000_s1254" style="position:absolute;z-index:25173862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70" o:spid="_x0000_s1255" style="position:absolute;z-index:25173760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371" o:spid="_x0000_s1256" style="position:absolute;z-index:25173350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noProof/>
          <w:lang w:eastAsia="tr-TR"/>
        </w:rPr>
        <w:pict>
          <v:line id="Düz Bağlayıcı 372" o:spid="_x0000_s1257" style="position:absolute;z-index:25174169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73" o:spid="_x0000_s1258" style="position:absolute;z-index:25174067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sarma-sar-Sanem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0B178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74" o:spid="_x0000_s1259" style="position:absolute;z-index:251751936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75" o:spid="_x0000_s1260" style="position:absolute;z-index:251744768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76" o:spid="_x0000_s1261" style="position:absolute;z-index:251748864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77" o:spid="_x0000_s1262" style="position:absolute;z-index:251746816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78" o:spid="_x0000_s1263" style="position:absolute;z-index:251747840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79" o:spid="_x0000_s1264" style="position:absolute;z-index:251756032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80" o:spid="_x0000_s1265" style="position:absolute;z-index:251755008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81" o:spid="_x0000_s1266" style="position:absolute;z-index:251750912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82" o:spid="_x0000_s1267" style="position:absolute;z-index:251749888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83" o:spid="_x0000_s1268" style="position:absolute;z-index:251745792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84" o:spid="_x0000_s1269" style="position:absolute;z-index:251753984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385" o:spid="_x0000_s1270" style="position:absolute;z-index:251752960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"/>
        </w:pict>
      </w:r>
      <w:r>
        <w:rPr>
          <w:rFonts w:ascii="Hand writing Mutlu" w:hAnsi="Hand writing Mutlu"/>
          <w:b/>
          <w:sz w:val="48"/>
        </w:rPr>
        <w:t>Esma-sarıl-Sinem</w:t>
      </w:r>
      <w:r>
        <w:rPr>
          <w:rFonts w:ascii="Times New Roman" w:hAnsi="Times New Roman"/>
          <w:b/>
          <w:sz w:val="48"/>
        </w:rPr>
        <w:t>’</w:t>
      </w:r>
      <w:r>
        <w:rPr>
          <w:rFonts w:ascii="Hand writing Mutlu" w:hAnsi="Hand writing Mutlu"/>
          <w:b/>
          <w:sz w:val="48"/>
        </w:rPr>
        <w:t>e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EB7EF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86" o:spid="_x0000_s1271" style="position:absolute;z-index:251764224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"/>
        </w:pict>
      </w:r>
      <w:r>
        <w:rPr>
          <w:noProof/>
          <w:lang w:eastAsia="tr-TR"/>
        </w:rPr>
        <w:pict>
          <v:line id="Düz Bağlayıcı 387" o:spid="_x0000_s1272" style="position:absolute;z-index:251757056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388" o:spid="_x0000_s1273" style="position:absolute;z-index:251761152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"/>
        </w:pict>
      </w:r>
      <w:r>
        <w:rPr>
          <w:noProof/>
          <w:lang w:eastAsia="tr-TR"/>
        </w:rPr>
        <w:pict>
          <v:line id="Düz Bağlayıcı 389" o:spid="_x0000_s1274" style="position:absolute;z-index:251759104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390" o:spid="_x0000_s1275" style="position:absolute;z-index:251760128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391" o:spid="_x0000_s1276" style="position:absolute;z-index:251768320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2" o:spid="_x0000_s1277" style="position:absolute;z-index:251767296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393" o:spid="_x0000_s1278" style="position:absolute;z-index:251763200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394" o:spid="_x0000_s1279" style="position:absolute;z-index:251762176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"/>
        </w:pict>
      </w:r>
      <w:r>
        <w:rPr>
          <w:noProof/>
          <w:lang w:eastAsia="tr-TR"/>
        </w:rPr>
        <w:pict>
          <v:line id="Düz Bağlayıcı 395" o:spid="_x0000_s1280" style="position:absolute;z-index:251758080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96" o:spid="_x0000_s1281" style="position:absolute;z-index:251766272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noProof/>
          <w:lang w:eastAsia="tr-TR"/>
        </w:rPr>
        <w:pict>
          <v:line id="Düz Bağlayıcı 397" o:spid="_x0000_s1282" style="position:absolute;z-index:251765248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sok-sıraya-Aslı-onu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EB7EF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398" o:spid="_x0000_s1283" style="position:absolute;z-index:251776512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"/>
        </w:pict>
      </w:r>
      <w:r>
        <w:rPr>
          <w:noProof/>
          <w:lang w:eastAsia="tr-TR"/>
        </w:rPr>
        <w:pict>
          <v:line id="Düz Bağlayıcı 399" o:spid="_x0000_s1284" style="position:absolute;z-index:251769344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"/>
        </w:pict>
      </w:r>
      <w:r>
        <w:rPr>
          <w:noProof/>
          <w:lang w:eastAsia="tr-TR"/>
        </w:rPr>
        <w:pict>
          <v:line id="Düz Bağlayıcı 400" o:spid="_x0000_s1285" style="position:absolute;z-index:251773440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"/>
        </w:pict>
      </w:r>
      <w:r>
        <w:rPr>
          <w:noProof/>
          <w:lang w:eastAsia="tr-TR"/>
        </w:rPr>
        <w:pict>
          <v:line id="Düz Bağlayıcı 401" o:spid="_x0000_s1286" style="position:absolute;z-index:251771392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02" o:spid="_x0000_s1287" style="position:absolute;z-index:251772416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03" o:spid="_x0000_s1288" style="position:absolute;z-index:251780608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4" o:spid="_x0000_s1289" style="position:absolute;z-index:251779584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05" o:spid="_x0000_s1290" style="position:absolute;z-index:251775488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06" o:spid="_x0000_s1291" style="position:absolute;z-index:251774464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07" o:spid="_x0000_s1292" style="position:absolute;z-index:251770368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08" o:spid="_x0000_s1293" style="position:absolute;z-index:251778560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09" o:spid="_x0000_s1294" style="position:absolute;z-index:251777536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satar-Yunus-simit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Pr="00EB7EF4" w:rsidRDefault="00424896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10" o:spid="_x0000_s1295" style="position:absolute;z-index:251788800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11" o:spid="_x0000_s1296" style="position:absolute;z-index:251781632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412" o:spid="_x0000_s1297" style="position:absolute;z-index:251785728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"/>
        </w:pict>
      </w:r>
      <w:r>
        <w:rPr>
          <w:noProof/>
          <w:lang w:eastAsia="tr-TR"/>
        </w:rPr>
        <w:pict>
          <v:line id="Düz Bağlayıcı 413" o:spid="_x0000_s1298" style="position:absolute;z-index:251783680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"/>
        </w:pict>
      </w:r>
      <w:r>
        <w:rPr>
          <w:noProof/>
          <w:lang w:eastAsia="tr-TR"/>
        </w:rPr>
        <w:pict>
          <v:line id="Düz Bağlayıcı 414" o:spid="_x0000_s1299" style="position:absolute;z-index:251784704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15" o:spid="_x0000_s1300" style="position:absolute;z-index:251792896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416" o:spid="_x0000_s1301" style="position:absolute;z-index:251791872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17" o:spid="_x0000_s1302" style="position:absolute;z-index:251787776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18" o:spid="_x0000_s1303" style="position:absolute;z-index:251786752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19" o:spid="_x0000_s1304" style="position:absolute;z-index:251782656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20" o:spid="_x0000_s1305" style="position:absolute;z-index:251790848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noProof/>
          <w:lang w:eastAsia="tr-TR"/>
        </w:rPr>
        <w:pict>
          <v:line id="Düz Bağlayıcı 421" o:spid="_x0000_s1306" style="position:absolute;z-index:251789824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"/>
        </w:pict>
      </w:r>
      <w:r>
        <w:rPr>
          <w:rFonts w:ascii="Hand writing Mutlu" w:hAnsi="Hand writing Mutlu"/>
          <w:b/>
          <w:sz w:val="48"/>
        </w:rPr>
        <w:t>siler-masayı-Selma</w:t>
      </w:r>
      <w:r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424896" w:rsidRDefault="00424896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line id="Düz Bağlayıcı 422" o:spid="_x0000_s1307" style="position:absolute;z-index:251801088;visibility:visible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"/>
        </w:pict>
      </w:r>
      <w:r>
        <w:rPr>
          <w:noProof/>
          <w:lang w:eastAsia="tr-TR"/>
        </w:rPr>
        <w:pict>
          <v:line id="Düz Bağlayıcı 423" o:spid="_x0000_s1308" style="position:absolute;z-index:251793920;visibility:visible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"/>
        </w:pict>
      </w:r>
      <w:r>
        <w:rPr>
          <w:noProof/>
          <w:lang w:eastAsia="tr-TR"/>
        </w:rPr>
        <w:pict>
          <v:line id="Düz Bağlayıcı 424" o:spid="_x0000_s1309" style="position:absolute;z-index:251798016;visibility:visible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"/>
        </w:pict>
      </w:r>
      <w:r>
        <w:rPr>
          <w:noProof/>
          <w:lang w:eastAsia="tr-TR"/>
        </w:rPr>
        <w:pict>
          <v:line id="Düz Bağlayıcı 425" o:spid="_x0000_s1310" style="position:absolute;z-index:251795968;visibility:visible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"/>
        </w:pict>
      </w:r>
      <w:r>
        <w:rPr>
          <w:noProof/>
          <w:lang w:eastAsia="tr-TR"/>
        </w:rPr>
        <w:pict>
          <v:line id="Düz Bağlayıcı 426" o:spid="_x0000_s1311" style="position:absolute;z-index:251796992;visibility:visible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"/>
        </w:pict>
      </w:r>
      <w:r>
        <w:rPr>
          <w:noProof/>
          <w:lang w:eastAsia="tr-TR"/>
        </w:rPr>
        <w:pict>
          <v:line id="Düz Bağlayıcı 427" o:spid="_x0000_s1312" style="position:absolute;z-index:251805184;visibility:visible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428" o:spid="_x0000_s1313" style="position:absolute;z-index:251804160;visibility:visible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noProof/>
          <w:lang w:eastAsia="tr-TR"/>
        </w:rPr>
        <w:pict>
          <v:line id="Düz Bağlayıcı 429" o:spid="_x0000_s1314" style="position:absolute;z-index:251800064;visibility:visible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"/>
        </w:pict>
      </w:r>
      <w:r>
        <w:rPr>
          <w:noProof/>
          <w:lang w:eastAsia="tr-TR"/>
        </w:rPr>
        <w:pict>
          <v:line id="Düz Bağlayıcı 430" o:spid="_x0000_s1315" style="position:absolute;z-index:251799040;visibility:visible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"/>
        </w:pict>
      </w:r>
      <w:r>
        <w:rPr>
          <w:noProof/>
          <w:lang w:eastAsia="tr-TR"/>
        </w:rPr>
        <w:pict>
          <v:line id="Düz Bağlayıcı 431" o:spid="_x0000_s1316" style="position:absolute;z-index:251794944;visibility:visible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432" o:spid="_x0000_s1317" style="position:absolute;z-index:251803136;visibility:visible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noProof/>
          <w:lang w:eastAsia="tr-TR"/>
        </w:rPr>
        <w:pict>
          <v:line id="Düz Bağlayıcı 433" o:spid="_x0000_s1318" style="position:absolute;z-index:251802112;visibility:visible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"/>
        </w:pict>
      </w:r>
      <w:r>
        <w:rPr>
          <w:rFonts w:ascii="Hand writing Mutlu" w:hAnsi="Hand writing Mutlu"/>
          <w:b/>
          <w:sz w:val="48"/>
        </w:rPr>
        <w:t>sıkma-Yasemin-elimi</w:t>
      </w:r>
      <w:bookmarkStart w:id="0" w:name="_GoBack"/>
      <w:bookmarkEnd w:id="0"/>
      <w:r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424896" w:rsidRPr="001925BD" w:rsidRDefault="00424896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noProof/>
          <w:lang w:eastAsia="tr-TR"/>
        </w:rPr>
        <w:pict>
          <v:rect id="Dikdörtgen 434" o:spid="_x0000_s1319" style="position:absolute;margin-left:-3.2pt;margin-top:.5pt;width:531.75pt;height:51.75pt;z-index:251806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24896" w:rsidRDefault="00424896" w:rsidP="00EB7EF4">
                  <w:pPr>
                    <w:jc w:val="center"/>
                  </w:pPr>
                  <w:r>
                    <w:t>Sayın veli. Öğrencilerimize yukarıda karışık şekilde verilen kelimelerden kurallı ve anlamlı bir cümle oluşturup yanda boş bırakılan yerlere yazdıralım. Kelimeler arasına – koymayalım . Her cümleyi 10 defa okutalım.</w:t>
                  </w:r>
                </w:p>
              </w:txbxContent>
            </v:textbox>
          </v:rect>
        </w:pict>
      </w:r>
    </w:p>
    <w:sectPr w:rsidR="00424896" w:rsidRPr="001925BD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896" w:rsidRDefault="00424896" w:rsidP="008420B4">
      <w:pPr>
        <w:spacing w:after="0" w:line="240" w:lineRule="auto"/>
      </w:pPr>
      <w:r>
        <w:separator/>
      </w:r>
    </w:p>
  </w:endnote>
  <w:endnote w:type="continuationSeparator" w:id="0">
    <w:p w:rsidR="00424896" w:rsidRDefault="00424896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96" w:rsidRDefault="0042489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96" w:rsidRDefault="0042489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96" w:rsidRDefault="0042489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896" w:rsidRDefault="00424896" w:rsidP="008420B4">
      <w:pPr>
        <w:spacing w:after="0" w:line="240" w:lineRule="auto"/>
      </w:pPr>
      <w:r>
        <w:separator/>
      </w:r>
    </w:p>
  </w:footnote>
  <w:footnote w:type="continuationSeparator" w:id="0">
    <w:p w:rsidR="00424896" w:rsidRDefault="00424896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96" w:rsidRDefault="0042489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49" type="#_x0000_t75" style="position:absolute;margin-left:0;margin-top:0;width:453.6pt;height:489.2pt;z-index:-251658752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96" w:rsidRDefault="0042489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0" type="#_x0000_t75" style="position:absolute;margin-left:0;margin-top:0;width:453.6pt;height:489.2pt;z-index:-251657728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96" w:rsidRDefault="00424896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51" type="#_x0000_t75" style="position:absolute;margin-left:0;margin-top:0;width:453.6pt;height:489.2pt;z-index:-251659776;mso-position-horizontal:center;mso-position-horizontal-relative:margin;mso-position-vertical:center;mso-position-vertical-relative:margin" o:allowincell="f">
          <v:imagedata r:id="rId1" o:title="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0B4"/>
    <w:rsid w:val="00001E0E"/>
    <w:rsid w:val="00005F69"/>
    <w:rsid w:val="000B1784"/>
    <w:rsid w:val="001510EC"/>
    <w:rsid w:val="001925BD"/>
    <w:rsid w:val="002A479D"/>
    <w:rsid w:val="002C1745"/>
    <w:rsid w:val="003527A7"/>
    <w:rsid w:val="003D5B63"/>
    <w:rsid w:val="00402931"/>
    <w:rsid w:val="00424896"/>
    <w:rsid w:val="00492B45"/>
    <w:rsid w:val="00524425"/>
    <w:rsid w:val="005E212E"/>
    <w:rsid w:val="0060073E"/>
    <w:rsid w:val="00615D52"/>
    <w:rsid w:val="006310DE"/>
    <w:rsid w:val="00662EA2"/>
    <w:rsid w:val="00704F5B"/>
    <w:rsid w:val="00764E1A"/>
    <w:rsid w:val="007E0497"/>
    <w:rsid w:val="0084107E"/>
    <w:rsid w:val="008420B4"/>
    <w:rsid w:val="00871046"/>
    <w:rsid w:val="00890C40"/>
    <w:rsid w:val="008B1367"/>
    <w:rsid w:val="00927B72"/>
    <w:rsid w:val="009747EF"/>
    <w:rsid w:val="00994497"/>
    <w:rsid w:val="00A252B6"/>
    <w:rsid w:val="00AC3CAF"/>
    <w:rsid w:val="00AF4AD7"/>
    <w:rsid w:val="00B021CB"/>
    <w:rsid w:val="00B0627C"/>
    <w:rsid w:val="00BC6D1C"/>
    <w:rsid w:val="00BE701C"/>
    <w:rsid w:val="00C1234B"/>
    <w:rsid w:val="00C21FBB"/>
    <w:rsid w:val="00C54EB7"/>
    <w:rsid w:val="00D97167"/>
    <w:rsid w:val="00E06FB0"/>
    <w:rsid w:val="00E07A2E"/>
    <w:rsid w:val="00E11162"/>
    <w:rsid w:val="00E40DF2"/>
    <w:rsid w:val="00E41C37"/>
    <w:rsid w:val="00E5588E"/>
    <w:rsid w:val="00EB7EF4"/>
    <w:rsid w:val="00EC2ADE"/>
    <w:rsid w:val="00EF07BF"/>
    <w:rsid w:val="00F13330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F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20B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20B4"/>
    <w:rPr>
      <w:rFonts w:cs="Times New Roman"/>
    </w:rPr>
  </w:style>
  <w:style w:type="character" w:styleId="Hyperlink">
    <w:name w:val="Hyperlink"/>
    <w:basedOn w:val="DefaultParagraphFont"/>
    <w:uiPriority w:val="99"/>
    <w:rsid w:val="00BE70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280</Words>
  <Characters>1600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5</cp:revision>
  <dcterms:created xsi:type="dcterms:W3CDTF">2013-02-14T17:41:00Z</dcterms:created>
  <dcterms:modified xsi:type="dcterms:W3CDTF">2014-02-08T22:48:00Z</dcterms:modified>
  <cp:category>www.sorubak.com</cp:category>
</cp:coreProperties>
</file>