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4226" w:rsidRPr="00AE1937" w:rsidRDefault="00764226" w:rsidP="00BF25F5">
      <w:pPr>
        <w:rPr>
          <w:rFonts w:ascii="Hand writing Mutlu" w:hAnsi="Hand writing Mutlu"/>
          <w:b/>
          <w:color w:val="002060"/>
          <w:sz w:val="36"/>
        </w:rPr>
      </w:pP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234" o:spid="_x0000_s1029" type="#_x0000_t98" style="position:absolute;margin-left:-8.8pt;margin-top:-43.1pt;width:526.5pt;height:41.25pt;z-index:2516577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764226" w:rsidRPr="002F0994" w:rsidRDefault="00764226" w:rsidP="00817E89">
                  <w:pPr>
                    <w:jc w:val="center"/>
                    <w:rPr>
                      <w:rFonts w:ascii="Hand writing Mutlu" w:hAnsi="Hand writing Mutlu"/>
                      <w:b/>
                      <w:caps/>
                      <w:outline/>
                      <w:color w:val="C0504D"/>
                      <w:sz w:val="32"/>
                    </w:rPr>
                  </w:pPr>
                  <w:r w:rsidRPr="002F0994">
                    <w:rPr>
                      <w:rFonts w:ascii="Hand writing Mutlu" w:hAnsi="Hand writing Mutlu"/>
                      <w:b/>
                      <w:caps/>
                      <w:outline/>
                      <w:color w:val="C0504D"/>
                      <w:sz w:val="32"/>
                    </w:rPr>
                    <w:t xml:space="preserve">1.SINIF </w:t>
                  </w:r>
                  <w:r w:rsidRPr="002F0994">
                    <w:rPr>
                      <w:rFonts w:ascii="Times New Roman" w:hAnsi="Times New Roman"/>
                      <w:b/>
                      <w:caps/>
                      <w:outline/>
                      <w:color w:val="C0504D"/>
                      <w:sz w:val="32"/>
                    </w:rPr>
                    <w:t>–</w:t>
                  </w:r>
                  <w:r w:rsidRPr="002F0994">
                    <w:rPr>
                      <w:rFonts w:ascii="Hand writing Mutlu" w:hAnsi="Hand writing Mutlu"/>
                      <w:b/>
                      <w:caps/>
                      <w:outline/>
                      <w:color w:val="C0504D"/>
                      <w:sz w:val="32"/>
                    </w:rPr>
                    <w:t xml:space="preserve"> Ş SES</w:t>
                  </w:r>
                  <w:r w:rsidRPr="002F0994">
                    <w:rPr>
                      <w:rFonts w:ascii="Hand writing Mutlu" w:hAnsi="Hand writing Mutlu" w:cs="Hand writing Mutlu"/>
                      <w:b/>
                      <w:caps/>
                      <w:outline/>
                      <w:color w:val="C0504D"/>
                      <w:sz w:val="32"/>
                    </w:rPr>
                    <w:t>İ</w:t>
                  </w:r>
                  <w:r w:rsidRPr="002F0994">
                    <w:rPr>
                      <w:rFonts w:ascii="Hand writing Mutlu" w:hAnsi="Hand writing Mutlu"/>
                      <w:b/>
                      <w:caps/>
                      <w:outline/>
                      <w:color w:val="C0504D"/>
                      <w:sz w:val="32"/>
                    </w:rPr>
                    <w:t xml:space="preserve"> </w:t>
                  </w:r>
                  <w:r w:rsidRPr="002F0994">
                    <w:rPr>
                      <w:rFonts w:ascii="Hand writing Mutlu" w:hAnsi="Hand writing Mutlu" w:cs="Hand writing Mutlu"/>
                      <w:b/>
                      <w:caps/>
                      <w:outline/>
                      <w:color w:val="C0504D"/>
                      <w:sz w:val="32"/>
                    </w:rPr>
                    <w:t>İ</w:t>
                  </w:r>
                  <w:r w:rsidRPr="002F0994">
                    <w:rPr>
                      <w:rFonts w:ascii="Hand writing Mutlu" w:hAnsi="Hand writing Mutlu"/>
                      <w:b/>
                      <w:caps/>
                      <w:outline/>
                      <w:color w:val="C0504D"/>
                      <w:sz w:val="32"/>
                    </w:rPr>
                    <w:t xml:space="preserve">LE </w:t>
                  </w:r>
                  <w:r w:rsidRPr="002F0994">
                    <w:rPr>
                      <w:rFonts w:ascii="Hand writing Mutlu" w:hAnsi="Hand writing Mutlu" w:cs="Hand writing Mutlu"/>
                      <w:b/>
                      <w:caps/>
                      <w:outline/>
                      <w:color w:val="C0504D"/>
                      <w:sz w:val="32"/>
                    </w:rPr>
                    <w:t>İ</w:t>
                  </w:r>
                  <w:r w:rsidRPr="002F0994">
                    <w:rPr>
                      <w:rFonts w:ascii="Hand writing Mutlu" w:hAnsi="Hand writing Mutlu"/>
                      <w:b/>
                      <w:caps/>
                      <w:outline/>
                      <w:color w:val="C0504D"/>
                      <w:sz w:val="32"/>
                    </w:rPr>
                    <w:t>LG</w:t>
                  </w:r>
                  <w:r w:rsidRPr="002F0994">
                    <w:rPr>
                      <w:rFonts w:ascii="Hand writing Mutlu" w:hAnsi="Hand writing Mutlu" w:cs="Hand writing Mutlu"/>
                      <w:b/>
                      <w:caps/>
                      <w:outline/>
                      <w:color w:val="C0504D"/>
                      <w:sz w:val="32"/>
                    </w:rPr>
                    <w:t>İ</w:t>
                  </w:r>
                  <w:r w:rsidRPr="002F0994">
                    <w:rPr>
                      <w:rFonts w:ascii="Hand writing Mutlu" w:hAnsi="Hand writing Mutlu"/>
                      <w:b/>
                      <w:caps/>
                      <w:outline/>
                      <w:color w:val="C0504D"/>
                      <w:sz w:val="32"/>
                    </w:rPr>
                    <w:t>L</w:t>
                  </w:r>
                  <w:r w:rsidRPr="002F0994">
                    <w:rPr>
                      <w:rFonts w:ascii="Hand writing Mutlu" w:hAnsi="Hand writing Mutlu" w:cs="Hand writing Mutlu"/>
                      <w:b/>
                      <w:caps/>
                      <w:outline/>
                      <w:color w:val="C0504D"/>
                      <w:sz w:val="32"/>
                    </w:rPr>
                    <w:t>İ</w:t>
                  </w:r>
                  <w:r w:rsidRPr="002F0994">
                    <w:rPr>
                      <w:rFonts w:ascii="Hand writing Mutlu" w:hAnsi="Hand writing Mutlu"/>
                      <w:b/>
                      <w:caps/>
                      <w:outline/>
                      <w:color w:val="C0504D"/>
                      <w:sz w:val="32"/>
                    </w:rPr>
                    <w:t xml:space="preserve"> MET</w:t>
                  </w:r>
                  <w:r w:rsidRPr="002F0994">
                    <w:rPr>
                      <w:rFonts w:ascii="Hand writing Mutlu" w:hAnsi="Hand writing Mutlu" w:cs="Hand writing Mutlu"/>
                      <w:b/>
                      <w:caps/>
                      <w:outline/>
                      <w:color w:val="C0504D"/>
                      <w:sz w:val="32"/>
                    </w:rPr>
                    <w:t>İ</w:t>
                  </w:r>
                  <w:r w:rsidRPr="002F0994">
                    <w:rPr>
                      <w:rFonts w:ascii="Hand writing Mutlu" w:hAnsi="Hand writing Mutlu"/>
                      <w:b/>
                      <w:caps/>
                      <w:outline/>
                      <w:color w:val="C0504D"/>
                      <w:sz w:val="32"/>
                    </w:rPr>
                    <w:t>NLER ETK</w:t>
                  </w:r>
                  <w:r w:rsidRPr="002F0994">
                    <w:rPr>
                      <w:rFonts w:ascii="Hand writing Mutlu" w:hAnsi="Hand writing Mutlu" w:cs="Hand writing Mutlu"/>
                      <w:b/>
                      <w:caps/>
                      <w:outline/>
                      <w:color w:val="C0504D"/>
                      <w:sz w:val="32"/>
                    </w:rPr>
                    <w:t>İ</w:t>
                  </w:r>
                  <w:r w:rsidRPr="002F0994">
                    <w:rPr>
                      <w:rFonts w:ascii="Hand writing Mutlu" w:hAnsi="Hand writing Mutlu"/>
                      <w:b/>
                      <w:caps/>
                      <w:outline/>
                      <w:color w:val="C0504D"/>
                      <w:sz w:val="32"/>
                    </w:rPr>
                    <w:t>NL</w:t>
                  </w:r>
                  <w:r w:rsidRPr="002F0994">
                    <w:rPr>
                      <w:rFonts w:ascii="Hand writing Mutlu" w:hAnsi="Hand writing Mutlu" w:cs="Hand writing Mutlu"/>
                      <w:b/>
                      <w:caps/>
                      <w:outline/>
                      <w:color w:val="C0504D"/>
                      <w:sz w:val="32"/>
                    </w:rPr>
                    <w:t>İĞİ</w:t>
                  </w:r>
                </w:p>
              </w:txbxContent>
            </v:textbox>
          </v:shape>
        </w:pict>
      </w:r>
      <w:r w:rsidRPr="00F8088D">
        <w:rPr>
          <w:rFonts w:ascii="Hand writing Mutlu" w:hAnsi="Hand writing Mutlu"/>
          <w:b/>
          <w:color w:val="00B050"/>
          <w:sz w:val="36"/>
        </w:rPr>
        <w:t xml:space="preserve">     </w:t>
      </w:r>
      <w:r>
        <w:rPr>
          <w:rFonts w:ascii="Hand writing Mutlu" w:hAnsi="Hand writing Mutlu"/>
          <w:b/>
          <w:color w:val="00B050"/>
          <w:sz w:val="36"/>
        </w:rPr>
        <w:t xml:space="preserve">      </w:t>
      </w:r>
      <w:r w:rsidRPr="00AE1937">
        <w:rPr>
          <w:rFonts w:ascii="Hand writing Mutlu" w:hAnsi="Hand writing Mutlu"/>
          <w:b/>
          <w:color w:val="002060"/>
          <w:sz w:val="36"/>
        </w:rPr>
        <w:t xml:space="preserve">Ayşe </w:t>
      </w:r>
    </w:p>
    <w:p w:rsidR="00764226" w:rsidRPr="00AE1937" w:rsidRDefault="00764226" w:rsidP="000963DB">
      <w:pPr>
        <w:rPr>
          <w:rFonts w:ascii="Hand writing Mutlu" w:hAnsi="Hand writing Mutlu"/>
          <w:b/>
          <w:color w:val="002060"/>
          <w:sz w:val="36"/>
        </w:rPr>
      </w:pPr>
      <w:r w:rsidRPr="00AE1937">
        <w:rPr>
          <w:rFonts w:ascii="Hand writing Mutlu" w:hAnsi="Hand writing Mutlu"/>
          <w:b/>
          <w:color w:val="002060"/>
          <w:sz w:val="36"/>
        </w:rPr>
        <w:t xml:space="preserve">Ayşe beş yaşında birisi                           </w:t>
      </w:r>
      <w:r>
        <w:rPr>
          <w:rFonts w:ascii="Hand writing Mutlu" w:hAnsi="Hand writing Mutlu"/>
          <w:b/>
          <w:color w:val="002060"/>
          <w:sz w:val="36"/>
        </w:rPr>
        <w:t>Ş</w:t>
      </w:r>
      <w:r w:rsidRPr="00AE1937">
        <w:rPr>
          <w:rFonts w:ascii="Hand writing Mutlu" w:hAnsi="Hand writing Mutlu"/>
          <w:b/>
          <w:color w:val="002060"/>
          <w:sz w:val="36"/>
        </w:rPr>
        <w:t>eker mi şeker</w:t>
      </w:r>
      <w:r>
        <w:rPr>
          <w:rFonts w:ascii="Hand writing Mutlu" w:hAnsi="Hand writing Mutlu"/>
          <w:b/>
          <w:color w:val="002060"/>
          <w:sz w:val="36"/>
        </w:rPr>
        <w:t xml:space="preserve"> birisi</w:t>
      </w:r>
      <w:r w:rsidRPr="00AE1937">
        <w:rPr>
          <w:rFonts w:ascii="Hand writing Mutlu" w:hAnsi="Hand writing Mutlu"/>
          <w:b/>
          <w:color w:val="002060"/>
          <w:sz w:val="36"/>
        </w:rPr>
        <w:t xml:space="preserve">                            </w:t>
      </w:r>
      <w:r>
        <w:rPr>
          <w:rFonts w:ascii="Hand writing Mutlu" w:hAnsi="Hand writing Mutlu"/>
          <w:b/>
          <w:color w:val="002060"/>
          <w:sz w:val="36"/>
        </w:rPr>
        <w:t>Şirin mi şirin birisi</w:t>
      </w:r>
      <w:r w:rsidRPr="00AE1937">
        <w:rPr>
          <w:rFonts w:ascii="Hand writing Mutlu" w:hAnsi="Hand writing Mutlu"/>
          <w:b/>
          <w:color w:val="002060"/>
          <w:sz w:val="36"/>
        </w:rPr>
        <w:t xml:space="preserve">                             </w:t>
      </w:r>
      <w:r>
        <w:rPr>
          <w:rFonts w:ascii="Hand writing Mutlu" w:hAnsi="Hand writing Mutlu"/>
          <w:b/>
          <w:color w:val="002060"/>
          <w:sz w:val="36"/>
        </w:rPr>
        <w:t xml:space="preserve">     Kaşı kara, saçı kara</w:t>
      </w:r>
      <w:r w:rsidRPr="00AE1937">
        <w:rPr>
          <w:rFonts w:ascii="Hand writing Mutlu" w:hAnsi="Hand writing Mutlu"/>
          <w:b/>
          <w:color w:val="002060"/>
          <w:sz w:val="36"/>
        </w:rPr>
        <w:t xml:space="preserve">                                       </w:t>
      </w:r>
      <w:r>
        <w:rPr>
          <w:rFonts w:ascii="Hand writing Mutlu" w:hAnsi="Hand writing Mutlu"/>
          <w:b/>
          <w:color w:val="002060"/>
          <w:sz w:val="36"/>
        </w:rPr>
        <w:t xml:space="preserve"> Şarkı söyler, şiir okur</w:t>
      </w:r>
      <w:r w:rsidRPr="00AE1937">
        <w:rPr>
          <w:rFonts w:ascii="Hand writing Mutlu" w:hAnsi="Hand writing Mutlu"/>
          <w:b/>
          <w:color w:val="002060"/>
          <w:sz w:val="36"/>
        </w:rPr>
        <w:t xml:space="preserve">                            </w:t>
      </w:r>
      <w:r>
        <w:rPr>
          <w:rFonts w:ascii="Hand writing Mutlu" w:hAnsi="Hand writing Mutlu"/>
          <w:b/>
          <w:color w:val="002060"/>
          <w:sz w:val="36"/>
        </w:rPr>
        <w:t xml:space="preserve">    Yeşil yeşil bakar durur</w:t>
      </w:r>
      <w:r w:rsidRPr="00AE1937">
        <w:rPr>
          <w:rFonts w:ascii="Hand writing Mutlu" w:hAnsi="Hand writing Mutlu"/>
          <w:b/>
          <w:color w:val="002060"/>
          <w:sz w:val="36"/>
        </w:rPr>
        <w:t xml:space="preserve">                 </w:t>
      </w:r>
      <w:r>
        <w:rPr>
          <w:rFonts w:ascii="Hand writing Mutlu" w:hAnsi="Hand writing Mutlu"/>
          <w:b/>
          <w:color w:val="002060"/>
          <w:sz w:val="36"/>
        </w:rPr>
        <w:t xml:space="preserve">         Şirinlikte üstüne yoktur</w:t>
      </w:r>
      <w:r w:rsidRPr="00AE1937">
        <w:rPr>
          <w:rFonts w:ascii="Hand writing Mutlu" w:hAnsi="Hand writing Mutlu"/>
          <w:b/>
          <w:color w:val="002060"/>
          <w:sz w:val="36"/>
        </w:rPr>
        <w:t xml:space="preserve">                                </w:t>
      </w:r>
      <w:r>
        <w:rPr>
          <w:rFonts w:ascii="Hand writing Mutlu" w:hAnsi="Hand writing Mutlu"/>
          <w:b/>
          <w:color w:val="002060"/>
          <w:sz w:val="36"/>
        </w:rPr>
        <w:t xml:space="preserve"> Ayşe</w:t>
      </w:r>
      <w:r>
        <w:rPr>
          <w:rFonts w:ascii="Times New Roman" w:hAnsi="Times New Roman"/>
          <w:b/>
          <w:color w:val="002060"/>
          <w:sz w:val="36"/>
        </w:rPr>
        <w:t>’</w:t>
      </w:r>
      <w:r>
        <w:rPr>
          <w:rFonts w:ascii="Hand writing Mutlu" w:hAnsi="Hand writing Mutlu"/>
          <w:b/>
          <w:color w:val="002060"/>
          <w:sz w:val="36"/>
        </w:rPr>
        <w:t>nin arkadaşı çoktur</w:t>
      </w:r>
    </w:p>
    <w:p w:rsidR="00764226" w:rsidRPr="00AE1937" w:rsidRDefault="00764226" w:rsidP="009720DD">
      <w:pPr>
        <w:rPr>
          <w:rFonts w:ascii="Hand writing Mutlu" w:hAnsi="Hand writing Mutlu"/>
          <w:b/>
          <w:color w:val="002060"/>
          <w:sz w:val="36"/>
          <w:u w:val="single"/>
        </w:rPr>
      </w:pPr>
      <w:r>
        <w:rPr>
          <w:noProof/>
          <w:lang w:eastAsia="tr-TR"/>
        </w:rPr>
        <w:pict>
          <v:line id="Düz Bağlayıcı 173" o:spid="_x0000_s1030" style="position:absolute;z-index:251600384;visibility:visible" from="255.8pt,33.75pt" to="522.8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" strokecolor="#f68c36"/>
        </w:pict>
      </w:r>
      <w:r>
        <w:rPr>
          <w:noProof/>
          <w:lang w:eastAsia="tr-TR"/>
        </w:rPr>
        <w:pict>
          <v:line id="Düz Bağlayıcı 172" o:spid="_x0000_s1031" style="position:absolute;z-index:251604480;visibility:visible" from="255.6pt,7.65pt" to="255.6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" strokecolor="#40a7c2"/>
        </w:pict>
      </w:r>
      <w:r>
        <w:rPr>
          <w:noProof/>
          <w:lang w:eastAsia="tr-TR"/>
        </w:rPr>
        <w:pict>
          <v:line id="Düz Bağlayıcı 174" o:spid="_x0000_s1032" style="position:absolute;z-index:251603456;visibility:visible" from="255.8pt,24.4pt" to="522.8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" strokecolor="#94b64e"/>
        </w:pict>
      </w:r>
      <w:r>
        <w:rPr>
          <w:noProof/>
          <w:lang w:eastAsia="tr-TR"/>
        </w:rPr>
        <w:pict>
          <v:line id="Düz Bağlayıcı 175" o:spid="_x0000_s1033" style="position:absolute;z-index:251602432;visibility:visible" from="255.8pt,16.15pt" to="522.8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" strokecolor="#bc4542"/>
        </w:pict>
      </w:r>
      <w:r>
        <w:rPr>
          <w:noProof/>
          <w:lang w:eastAsia="tr-TR"/>
        </w:rPr>
        <w:pict>
          <v:line id="Düz Bağlayıcı 176" o:spid="_x0000_s1034" style="position:absolute;z-index:251601408;visibility:visible" from="255.8pt,7.9pt" to="522.8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" strokecolor="#4579b8"/>
        </w:pict>
      </w:r>
      <w:r>
        <w:rPr>
          <w:noProof/>
          <w:lang w:eastAsia="tr-TR"/>
        </w:rPr>
        <w:pict>
          <v:line id="Düz Bağlayıcı 45" o:spid="_x0000_s1035" style="position:absolute;z-index:251556352;visibility:visible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" strokecolor="#795d9b"/>
        </w:pict>
      </w:r>
      <w:r>
        <w:rPr>
          <w:noProof/>
          <w:lang w:eastAsia="tr-TR"/>
        </w:rPr>
        <w:pict>
          <v:line id="Düz Bağlayıcı 36" o:spid="_x0000_s1036" style="position:absolute;z-index:251555328;visibility:visible" from="-14.8pt,7.65pt" to="-14.8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" strokecolor="#40a7c2"/>
        </w:pict>
      </w:r>
      <w:r>
        <w:rPr>
          <w:noProof/>
          <w:lang w:eastAsia="tr-TR"/>
        </w:rPr>
        <w:pict>
          <v:line id="Düz Bağlayıcı 29" o:spid="_x0000_s1037" style="position:absolute;z-index:251551232;visibility:visible" from="-14.6pt,33.75pt" to="252.4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" strokecolor="#f68c36"/>
        </w:pict>
      </w:r>
      <w:r>
        <w:rPr>
          <w:noProof/>
          <w:lang w:eastAsia="tr-TR"/>
        </w:rPr>
        <w:pict>
          <v:line id="Düz Bağlayıcı 37" o:spid="_x0000_s1038" style="position:absolute;z-index:251554304;visibility:visible" from="-14.6pt,24.4pt" to="252.4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" strokecolor="#94b64e"/>
        </w:pict>
      </w:r>
      <w:r>
        <w:rPr>
          <w:noProof/>
          <w:lang w:eastAsia="tr-TR"/>
        </w:rPr>
        <w:pict>
          <v:line id="Düz Bağlayıcı 38" o:spid="_x0000_s1039" style="position:absolute;z-index:251553280;visibility:visible" from="-14.6pt,16.15pt" to="252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" strokecolor="#bc4542"/>
        </w:pict>
      </w:r>
      <w:r>
        <w:rPr>
          <w:noProof/>
          <w:lang w:eastAsia="tr-TR"/>
        </w:rPr>
        <w:pict>
          <v:line id="Düz Bağlayıcı 40" o:spid="_x0000_s1040" style="position:absolute;z-index:251552256;visibility:visible" from="-14.6pt,7.9pt" to="252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" strokecolor="#4579b8"/>
        </w:pict>
      </w:r>
    </w:p>
    <w:p w:rsidR="00764226" w:rsidRPr="00AE1937" w:rsidRDefault="00764226" w:rsidP="009720DD">
      <w:pPr>
        <w:rPr>
          <w:rFonts w:ascii="Hand writing Mutlu" w:hAnsi="Hand writing Mutlu"/>
          <w:b/>
          <w:color w:val="002060"/>
          <w:sz w:val="36"/>
          <w:u w:val="single"/>
        </w:rPr>
      </w:pPr>
      <w:r>
        <w:rPr>
          <w:noProof/>
          <w:lang w:eastAsia="tr-TR"/>
        </w:rPr>
        <w:pict>
          <v:line id="Düz Bağlayıcı 179" o:spid="_x0000_s1041" style="position:absolute;z-index:251606528;visibility:visible" from="255.8pt,33.75pt" to="522.8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" strokecolor="#f68c36"/>
        </w:pict>
      </w:r>
      <w:r>
        <w:rPr>
          <w:noProof/>
          <w:lang w:eastAsia="tr-TR"/>
        </w:rPr>
        <w:pict>
          <v:line id="Düz Bağlayıcı 180" o:spid="_x0000_s1042" style="position:absolute;z-index:251609600;visibility:visible" from="255.8pt,24.4pt" to="522.8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" strokecolor="#94b64e"/>
        </w:pict>
      </w:r>
      <w:r>
        <w:rPr>
          <w:noProof/>
          <w:lang w:eastAsia="tr-TR"/>
        </w:rPr>
        <w:pict>
          <v:line id="Düz Bağlayıcı 181" o:spid="_x0000_s1043" style="position:absolute;z-index:251608576;visibility:visible" from="255.8pt,16.15pt" to="522.8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" strokecolor="#bc4542"/>
        </w:pict>
      </w:r>
      <w:r>
        <w:rPr>
          <w:noProof/>
          <w:lang w:eastAsia="tr-TR"/>
        </w:rPr>
        <w:pict>
          <v:line id="Düz Bağlayıcı 182" o:spid="_x0000_s1044" style="position:absolute;z-index:251607552;visibility:visible" from="255.8pt,7.9pt" to="522.8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" strokecolor="#4579b8"/>
        </w:pict>
      </w:r>
      <w:r>
        <w:rPr>
          <w:noProof/>
          <w:lang w:eastAsia="tr-TR"/>
        </w:rPr>
        <w:pict>
          <v:line id="Düz Bağlayıcı 178" o:spid="_x0000_s1045" style="position:absolute;z-index:251610624;visibility:visible" from="255.6pt,7.65pt" to="255.6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" strokecolor="#40a7c2"/>
        </w:pict>
      </w:r>
      <w:r>
        <w:rPr>
          <w:noProof/>
          <w:lang w:eastAsia="tr-TR"/>
        </w:rPr>
        <w:pict>
          <v:line id="Düz Bağlayıcı 80" o:spid="_x0000_s1046" style="position:absolute;z-index:251562496;visibility:visible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" strokecolor="#795d9b"/>
        </w:pict>
      </w:r>
      <w:r>
        <w:rPr>
          <w:noProof/>
          <w:lang w:eastAsia="tr-TR"/>
        </w:rPr>
        <w:pict>
          <v:line id="Düz Bağlayıcı 81" o:spid="_x0000_s1047" style="position:absolute;z-index:251561472;visibility:visible" from="-14.8pt,7.65pt" to="-14.8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" strokecolor="#40a7c2"/>
        </w:pict>
      </w:r>
      <w:r>
        <w:rPr>
          <w:noProof/>
          <w:lang w:eastAsia="tr-TR"/>
        </w:rPr>
        <w:pict>
          <v:line id="Düz Bağlayıcı 82" o:spid="_x0000_s1048" style="position:absolute;z-index:251557376;visibility:visible" from="-14.6pt,33.75pt" to="252.4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" strokecolor="#f68c36"/>
        </w:pict>
      </w:r>
      <w:r>
        <w:rPr>
          <w:noProof/>
          <w:lang w:eastAsia="tr-TR"/>
        </w:rPr>
        <w:pict>
          <v:line id="Düz Bağlayıcı 83" o:spid="_x0000_s1049" style="position:absolute;z-index:251560448;visibility:visible" from="-14.6pt,24.4pt" to="252.4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" strokecolor="#94b64e"/>
        </w:pict>
      </w:r>
      <w:r>
        <w:rPr>
          <w:noProof/>
          <w:lang w:eastAsia="tr-TR"/>
        </w:rPr>
        <w:pict>
          <v:line id="Düz Bağlayıcı 84" o:spid="_x0000_s1050" style="position:absolute;z-index:251559424;visibility:visible" from="-14.6pt,16.15pt" to="252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" strokecolor="#bc4542"/>
        </w:pict>
      </w:r>
      <w:r>
        <w:rPr>
          <w:noProof/>
          <w:lang w:eastAsia="tr-TR"/>
        </w:rPr>
        <w:pict>
          <v:line id="Düz Bağlayıcı 85" o:spid="_x0000_s1051" style="position:absolute;z-index:251558400;visibility:visible" from="-14.6pt,7.9pt" to="252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" strokecolor="#4579b8"/>
        </w:pict>
      </w:r>
    </w:p>
    <w:p w:rsidR="00764226" w:rsidRPr="00AE1937" w:rsidRDefault="00764226" w:rsidP="009720DD">
      <w:pPr>
        <w:rPr>
          <w:rFonts w:ascii="Hand writing Mutlu" w:hAnsi="Hand writing Mutlu"/>
          <w:b/>
          <w:color w:val="002060"/>
          <w:sz w:val="36"/>
          <w:u w:val="single"/>
        </w:rPr>
      </w:pPr>
      <w:r>
        <w:rPr>
          <w:noProof/>
          <w:lang w:eastAsia="tr-TR"/>
        </w:rPr>
        <w:pict>
          <v:line id="Düz Bağlayıcı 185" o:spid="_x0000_s1052" style="position:absolute;z-index:251612672;visibility:visible" from="255.8pt,33.75pt" to="522.8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" strokecolor="#f68c36"/>
        </w:pict>
      </w:r>
      <w:r>
        <w:rPr>
          <w:noProof/>
          <w:lang w:eastAsia="tr-TR"/>
        </w:rPr>
        <w:pict>
          <v:line id="Düz Bağlayıcı 186" o:spid="_x0000_s1053" style="position:absolute;z-index:251615744;visibility:visible" from="255.8pt,24.4pt" to="522.8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" strokecolor="#94b64e"/>
        </w:pict>
      </w:r>
      <w:r>
        <w:rPr>
          <w:noProof/>
          <w:lang w:eastAsia="tr-TR"/>
        </w:rPr>
        <w:pict>
          <v:line id="Düz Bağlayıcı 187" o:spid="_x0000_s1054" style="position:absolute;z-index:251614720;visibility:visible" from="255.8pt,16.15pt" to="522.8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" strokecolor="#bc4542"/>
        </w:pict>
      </w:r>
      <w:r>
        <w:rPr>
          <w:noProof/>
          <w:lang w:eastAsia="tr-TR"/>
        </w:rPr>
        <w:pict>
          <v:line id="Düz Bağlayıcı 188" o:spid="_x0000_s1055" style="position:absolute;z-index:251613696;visibility:visible" from="255.8pt,7.15pt" to="522.8pt,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" strokecolor="#4579b8"/>
        </w:pict>
      </w:r>
      <w:r>
        <w:rPr>
          <w:noProof/>
          <w:lang w:eastAsia="tr-TR"/>
        </w:rPr>
        <w:pict>
          <v:line id="Düz Bağlayıcı 184" o:spid="_x0000_s1056" style="position:absolute;z-index:251616768;visibility:visible" from="255.6pt,7.65pt" to="255.6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" strokecolor="#40a7c2"/>
        </w:pict>
      </w:r>
      <w:r>
        <w:rPr>
          <w:noProof/>
          <w:lang w:eastAsia="tr-TR"/>
        </w:rPr>
        <w:pict>
          <v:line id="Düz Bağlayıcı 86" o:spid="_x0000_s1057" style="position:absolute;z-index:251568640;visibility:visible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" strokecolor="#795d9b"/>
        </w:pict>
      </w:r>
      <w:r>
        <w:rPr>
          <w:noProof/>
          <w:lang w:eastAsia="tr-TR"/>
        </w:rPr>
        <w:pict>
          <v:line id="Düz Bağlayıcı 87" o:spid="_x0000_s1058" style="position:absolute;z-index:251567616;visibility:visible" from="-14.8pt,7.65pt" to="-14.8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" strokecolor="#40a7c2"/>
        </w:pict>
      </w:r>
      <w:r>
        <w:rPr>
          <w:noProof/>
          <w:lang w:eastAsia="tr-TR"/>
        </w:rPr>
        <w:pict>
          <v:line id="Düz Bağlayıcı 88" o:spid="_x0000_s1059" style="position:absolute;z-index:251563520;visibility:visible" from="-14.6pt,33.75pt" to="252.4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" strokecolor="#f68c36"/>
        </w:pict>
      </w:r>
      <w:r>
        <w:rPr>
          <w:noProof/>
          <w:lang w:eastAsia="tr-TR"/>
        </w:rPr>
        <w:pict>
          <v:line id="Düz Bağlayıcı 89" o:spid="_x0000_s1060" style="position:absolute;z-index:251566592;visibility:visible" from="-14.6pt,24.4pt" to="252.4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" strokecolor="#94b64e"/>
        </w:pict>
      </w:r>
      <w:r>
        <w:rPr>
          <w:noProof/>
          <w:lang w:eastAsia="tr-TR"/>
        </w:rPr>
        <w:pict>
          <v:line id="Düz Bağlayıcı 90" o:spid="_x0000_s1061" style="position:absolute;z-index:251565568;visibility:visible" from="-14.6pt,16.15pt" to="252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" strokecolor="#bc4542"/>
        </w:pict>
      </w:r>
      <w:r>
        <w:rPr>
          <w:noProof/>
          <w:lang w:eastAsia="tr-TR"/>
        </w:rPr>
        <w:pict>
          <v:line id="Düz Bağlayıcı 91" o:spid="_x0000_s1062" style="position:absolute;z-index:251564544;visibility:visible" from="-14.6pt,7.9pt" to="252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" strokecolor="#4579b8"/>
        </w:pict>
      </w:r>
    </w:p>
    <w:p w:rsidR="00764226" w:rsidRPr="00AE1937" w:rsidRDefault="00764226" w:rsidP="009720DD">
      <w:pPr>
        <w:rPr>
          <w:rFonts w:ascii="Hand writing Mutlu" w:hAnsi="Hand writing Mutlu"/>
          <w:b/>
          <w:color w:val="002060"/>
          <w:sz w:val="36"/>
          <w:u w:val="single"/>
        </w:rPr>
      </w:pPr>
      <w:r>
        <w:rPr>
          <w:noProof/>
          <w:lang w:eastAsia="tr-TR"/>
        </w:rPr>
        <w:pict>
          <v:line id="Düz Bağlayıcı 191" o:spid="_x0000_s1063" style="position:absolute;z-index:251618816;visibility:visible" from="255.8pt,33pt" to="522.8pt,3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" strokecolor="#f68c36"/>
        </w:pict>
      </w:r>
      <w:r>
        <w:rPr>
          <w:noProof/>
          <w:lang w:eastAsia="tr-TR"/>
        </w:rPr>
        <w:pict>
          <v:line id="Düz Bağlayıcı 192" o:spid="_x0000_s1064" style="position:absolute;z-index:251621888;visibility:visible" from="255.8pt,24.4pt" to="522.8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" strokecolor="#94b64e"/>
        </w:pict>
      </w:r>
      <w:r>
        <w:rPr>
          <w:noProof/>
          <w:lang w:eastAsia="tr-TR"/>
        </w:rPr>
        <w:pict>
          <v:line id="Düz Bağlayıcı 193" o:spid="_x0000_s1065" style="position:absolute;z-index:251620864;visibility:visible" from="255.8pt,16.15pt" to="522.8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" strokecolor="#bc4542"/>
        </w:pict>
      </w:r>
      <w:r>
        <w:rPr>
          <w:noProof/>
          <w:lang w:eastAsia="tr-TR"/>
        </w:rPr>
        <w:pict>
          <v:line id="Düz Bağlayıcı 194" o:spid="_x0000_s1066" style="position:absolute;z-index:251619840;visibility:visible" from="255.8pt,7.9pt" to="522.8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" strokecolor="#4579b8"/>
        </w:pict>
      </w:r>
      <w:r>
        <w:rPr>
          <w:noProof/>
          <w:lang w:eastAsia="tr-TR"/>
        </w:rPr>
        <w:pict>
          <v:line id="Düz Bağlayıcı 190" o:spid="_x0000_s1067" style="position:absolute;z-index:251622912;visibility:visible" from="255.6pt,7.65pt" to="255.6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" strokecolor="#40a7c2"/>
        </w:pict>
      </w:r>
      <w:r>
        <w:rPr>
          <w:noProof/>
          <w:lang w:eastAsia="tr-TR"/>
        </w:rPr>
        <w:pict>
          <v:line id="Düz Bağlayıcı 92" o:spid="_x0000_s1068" style="position:absolute;z-index:251574784;visibility:visible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" strokecolor="#795d9b"/>
        </w:pict>
      </w:r>
      <w:r>
        <w:rPr>
          <w:noProof/>
          <w:lang w:eastAsia="tr-TR"/>
        </w:rPr>
        <w:pict>
          <v:line id="Düz Bağlayıcı 93" o:spid="_x0000_s1069" style="position:absolute;z-index:251573760;visibility:visible" from="-14.8pt,7.65pt" to="-14.8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" strokecolor="#40a7c2"/>
        </w:pict>
      </w:r>
      <w:r>
        <w:rPr>
          <w:noProof/>
          <w:lang w:eastAsia="tr-TR"/>
        </w:rPr>
        <w:pict>
          <v:line id="Düz Bağlayıcı 94" o:spid="_x0000_s1070" style="position:absolute;z-index:251569664;visibility:visible" from="-14.6pt,33.75pt" to="252.4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" strokecolor="#f68c36"/>
        </w:pict>
      </w:r>
      <w:r>
        <w:rPr>
          <w:noProof/>
          <w:lang w:eastAsia="tr-TR"/>
        </w:rPr>
        <w:pict>
          <v:line id="Düz Bağlayıcı 95" o:spid="_x0000_s1071" style="position:absolute;z-index:251572736;visibility:visible" from="-14.6pt,24.4pt" to="252.4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" strokecolor="#94b64e"/>
        </w:pict>
      </w:r>
      <w:r>
        <w:rPr>
          <w:noProof/>
          <w:lang w:eastAsia="tr-TR"/>
        </w:rPr>
        <w:pict>
          <v:line id="Düz Bağlayıcı 96" o:spid="_x0000_s1072" style="position:absolute;z-index:251571712;visibility:visible" from="-14.6pt,16.15pt" to="252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" strokecolor="#bc4542"/>
        </w:pict>
      </w:r>
      <w:r>
        <w:rPr>
          <w:noProof/>
          <w:lang w:eastAsia="tr-TR"/>
        </w:rPr>
        <w:pict>
          <v:line id="Düz Bağlayıcı 97" o:spid="_x0000_s1073" style="position:absolute;z-index:251570688;visibility:visible" from="-14.6pt,7.9pt" to="252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" strokecolor="#4579b8"/>
        </w:pict>
      </w:r>
    </w:p>
    <w:p w:rsidR="00764226" w:rsidRPr="00AE1937" w:rsidRDefault="00764226" w:rsidP="009720DD">
      <w:pPr>
        <w:rPr>
          <w:rFonts w:ascii="Hand writing Mutlu" w:hAnsi="Hand writing Mutlu"/>
          <w:b/>
          <w:color w:val="002060"/>
          <w:sz w:val="36"/>
          <w:u w:val="single"/>
        </w:rPr>
      </w:pPr>
      <w:r>
        <w:rPr>
          <w:noProof/>
          <w:lang w:eastAsia="tr-TR"/>
        </w:rPr>
        <w:pict>
          <v:line id="Düz Bağlayıcı 198" o:spid="_x0000_s1074" style="position:absolute;z-index:251628032;visibility:visible" from="255.8pt,23.65pt" to="522.8pt,2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" strokecolor="#94b64e"/>
        </w:pict>
      </w:r>
      <w:r>
        <w:rPr>
          <w:noProof/>
          <w:lang w:eastAsia="tr-TR"/>
        </w:rPr>
        <w:pict>
          <v:line id="Düz Bağlayıcı 197" o:spid="_x0000_s1075" style="position:absolute;z-index:251624960;visibility:visible" from="255.8pt,33.75pt" to="522.8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" strokecolor="#f68c36"/>
        </w:pict>
      </w:r>
      <w:r>
        <w:rPr>
          <w:noProof/>
          <w:lang w:eastAsia="tr-TR"/>
        </w:rPr>
        <w:pict>
          <v:line id="Düz Bağlayıcı 199" o:spid="_x0000_s1076" style="position:absolute;z-index:251627008;visibility:visible" from="255.8pt,16.15pt" to="522.8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" strokecolor="#bc4542"/>
        </w:pict>
      </w:r>
      <w:r>
        <w:rPr>
          <w:noProof/>
          <w:lang w:eastAsia="tr-TR"/>
        </w:rPr>
        <w:pict>
          <v:line id="Düz Bağlayıcı 200" o:spid="_x0000_s1077" style="position:absolute;z-index:251625984;visibility:visible" from="255.8pt,7.9pt" to="522.8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" strokecolor="#4579b8"/>
        </w:pict>
      </w:r>
      <w:r>
        <w:rPr>
          <w:noProof/>
          <w:lang w:eastAsia="tr-TR"/>
        </w:rPr>
        <w:pict>
          <v:line id="Düz Bağlayıcı 196" o:spid="_x0000_s1078" style="position:absolute;z-index:251629056;visibility:visible" from="255.6pt,7.65pt" to="255.6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" strokecolor="#40a7c2"/>
        </w:pict>
      </w:r>
      <w:r>
        <w:rPr>
          <w:noProof/>
          <w:lang w:eastAsia="tr-TR"/>
        </w:rPr>
        <w:pict>
          <v:line id="Düz Bağlayıcı 98" o:spid="_x0000_s1079" style="position:absolute;z-index:251580928;visibility:visible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" strokecolor="#795d9b"/>
        </w:pict>
      </w:r>
      <w:r>
        <w:rPr>
          <w:noProof/>
          <w:lang w:eastAsia="tr-TR"/>
        </w:rPr>
        <w:pict>
          <v:line id="Düz Bağlayıcı 99" o:spid="_x0000_s1080" style="position:absolute;z-index:251579904;visibility:visible" from="-14.8pt,7.65pt" to="-14.8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" strokecolor="#40a7c2"/>
        </w:pict>
      </w:r>
      <w:r>
        <w:rPr>
          <w:noProof/>
          <w:lang w:eastAsia="tr-TR"/>
        </w:rPr>
        <w:pict>
          <v:line id="Düz Bağlayıcı 100" o:spid="_x0000_s1081" style="position:absolute;z-index:251575808;visibility:visible" from="-14.6pt,33.75pt" to="252.4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" strokecolor="#f68c36"/>
        </w:pict>
      </w:r>
      <w:r>
        <w:rPr>
          <w:noProof/>
          <w:lang w:eastAsia="tr-TR"/>
        </w:rPr>
        <w:pict>
          <v:line id="Düz Bağlayıcı 101" o:spid="_x0000_s1082" style="position:absolute;z-index:251578880;visibility:visible" from="-14.6pt,24.4pt" to="252.4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" strokecolor="#94b64e"/>
        </w:pict>
      </w:r>
      <w:r>
        <w:rPr>
          <w:noProof/>
          <w:lang w:eastAsia="tr-TR"/>
        </w:rPr>
        <w:pict>
          <v:line id="Düz Bağlayıcı 102" o:spid="_x0000_s1083" style="position:absolute;z-index:251577856;visibility:visible" from="-14.6pt,16.15pt" to="252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" strokecolor="#bc4542"/>
        </w:pict>
      </w:r>
      <w:r>
        <w:rPr>
          <w:noProof/>
          <w:lang w:eastAsia="tr-TR"/>
        </w:rPr>
        <w:pict>
          <v:line id="Düz Bağlayıcı 103" o:spid="_x0000_s1084" style="position:absolute;z-index:251576832;visibility:visible" from="-14.6pt,7.9pt" to="252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" strokecolor="#4579b8"/>
        </w:pict>
      </w:r>
    </w:p>
    <w:p w:rsidR="00764226" w:rsidRPr="00AE1937" w:rsidRDefault="00764226" w:rsidP="009720DD">
      <w:pPr>
        <w:rPr>
          <w:rFonts w:ascii="Hand writing Mutlu" w:hAnsi="Hand writing Mutlu"/>
          <w:b/>
          <w:color w:val="002060"/>
          <w:sz w:val="36"/>
          <w:u w:val="single"/>
        </w:rPr>
      </w:pPr>
      <w:r>
        <w:rPr>
          <w:noProof/>
          <w:lang w:eastAsia="tr-TR"/>
        </w:rPr>
        <w:pict>
          <v:line id="Düz Bağlayıcı 203" o:spid="_x0000_s1085" style="position:absolute;z-index:251631104;visibility:visible" from="255.8pt,33pt" to="522.8pt,3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" strokecolor="#f68c36"/>
        </w:pict>
      </w:r>
      <w:r>
        <w:rPr>
          <w:noProof/>
          <w:lang w:eastAsia="tr-TR"/>
        </w:rPr>
        <w:pict>
          <v:line id="Düz Bağlayıcı 204" o:spid="_x0000_s1086" style="position:absolute;z-index:251634176;visibility:visible" from="255.8pt,24.4pt" to="522.8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" strokecolor="#94b64e"/>
        </w:pict>
      </w:r>
      <w:r>
        <w:rPr>
          <w:noProof/>
          <w:lang w:eastAsia="tr-TR"/>
        </w:rPr>
        <w:pict>
          <v:line id="Düz Bağlayıcı 205" o:spid="_x0000_s1087" style="position:absolute;z-index:251633152;visibility:visible" from="255.8pt,15.4pt" to="522.8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" strokecolor="#bc4542"/>
        </w:pict>
      </w:r>
      <w:r>
        <w:rPr>
          <w:noProof/>
          <w:lang w:eastAsia="tr-TR"/>
        </w:rPr>
        <w:pict>
          <v:line id="Düz Bağlayıcı 206" o:spid="_x0000_s1088" style="position:absolute;z-index:251632128;visibility:visible" from="255.8pt,7.9pt" to="522.8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" strokecolor="#4579b8"/>
        </w:pict>
      </w:r>
      <w:r>
        <w:rPr>
          <w:noProof/>
          <w:lang w:eastAsia="tr-TR"/>
        </w:rPr>
        <w:pict>
          <v:line id="Düz Bağlayıcı 202" o:spid="_x0000_s1089" style="position:absolute;z-index:251635200;visibility:visible" from="255.6pt,7.65pt" to="255.6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" strokecolor="#40a7c2"/>
        </w:pict>
      </w:r>
      <w:r>
        <w:rPr>
          <w:noProof/>
          <w:lang w:eastAsia="tr-TR"/>
        </w:rPr>
        <w:pict>
          <v:line id="Düz Bağlayıcı 104" o:spid="_x0000_s1090" style="position:absolute;z-index:251587072;visibility:visible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" strokecolor="#795d9b"/>
        </w:pict>
      </w:r>
      <w:r>
        <w:rPr>
          <w:noProof/>
          <w:lang w:eastAsia="tr-TR"/>
        </w:rPr>
        <w:pict>
          <v:line id="Düz Bağlayıcı 105" o:spid="_x0000_s1091" style="position:absolute;z-index:251586048;visibility:visible" from="-14.8pt,7.65pt" to="-14.8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" strokecolor="#40a7c2"/>
        </w:pict>
      </w:r>
      <w:r>
        <w:rPr>
          <w:noProof/>
          <w:lang w:eastAsia="tr-TR"/>
        </w:rPr>
        <w:pict>
          <v:line id="Düz Bağlayıcı 106" o:spid="_x0000_s1092" style="position:absolute;z-index:251581952;visibility:visible" from="-14.6pt,33.75pt" to="252.4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" strokecolor="#f68c36"/>
        </w:pict>
      </w:r>
      <w:r>
        <w:rPr>
          <w:noProof/>
          <w:lang w:eastAsia="tr-TR"/>
        </w:rPr>
        <w:pict>
          <v:line id="Düz Bağlayıcı 107" o:spid="_x0000_s1093" style="position:absolute;z-index:251585024;visibility:visible" from="-14.6pt,24.4pt" to="252.4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" strokecolor="#94b64e"/>
        </w:pict>
      </w:r>
      <w:r>
        <w:rPr>
          <w:noProof/>
          <w:lang w:eastAsia="tr-TR"/>
        </w:rPr>
        <w:pict>
          <v:line id="Düz Bağlayıcı 108" o:spid="_x0000_s1094" style="position:absolute;z-index:251584000;visibility:visible" from="-14.6pt,16.15pt" to="252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" strokecolor="#bc4542"/>
        </w:pict>
      </w:r>
      <w:r>
        <w:rPr>
          <w:noProof/>
          <w:lang w:eastAsia="tr-TR"/>
        </w:rPr>
        <w:pict>
          <v:line id="Düz Bağlayıcı 109" o:spid="_x0000_s1095" style="position:absolute;z-index:251582976;visibility:visible" from="-14.6pt,7.9pt" to="252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" strokecolor="#4579b8"/>
        </w:pict>
      </w:r>
    </w:p>
    <w:p w:rsidR="00764226" w:rsidRPr="00AE1937" w:rsidRDefault="00764226" w:rsidP="009720DD">
      <w:pPr>
        <w:rPr>
          <w:rFonts w:ascii="Hand writing Mutlu" w:hAnsi="Hand writing Mutlu"/>
          <w:b/>
          <w:color w:val="002060"/>
          <w:sz w:val="36"/>
          <w:u w:val="single"/>
        </w:rPr>
      </w:pPr>
      <w:r>
        <w:rPr>
          <w:noProof/>
          <w:lang w:eastAsia="tr-TR"/>
        </w:rPr>
        <w:pict>
          <v:line id="Düz Bağlayıcı 209" o:spid="_x0000_s1096" style="position:absolute;z-index:251637248;visibility:visible" from="255.8pt,33.75pt" to="522.8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" strokecolor="#f68c36"/>
        </w:pict>
      </w:r>
      <w:r>
        <w:rPr>
          <w:noProof/>
          <w:lang w:eastAsia="tr-TR"/>
        </w:rPr>
        <w:pict>
          <v:line id="Düz Bağlayıcı 210" o:spid="_x0000_s1097" style="position:absolute;z-index:251640320;visibility:visible" from="255.8pt,23.65pt" to="522.8pt,2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" strokecolor="#94b64e"/>
        </w:pict>
      </w:r>
      <w:r>
        <w:rPr>
          <w:noProof/>
          <w:lang w:eastAsia="tr-TR"/>
        </w:rPr>
        <w:pict>
          <v:line id="Düz Bağlayıcı 211" o:spid="_x0000_s1098" style="position:absolute;z-index:251639296;visibility:visible" from="255.8pt,16.15pt" to="522.8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" strokecolor="#bc4542"/>
        </w:pict>
      </w:r>
      <w:r>
        <w:rPr>
          <w:noProof/>
          <w:lang w:eastAsia="tr-TR"/>
        </w:rPr>
        <w:pict>
          <v:line id="Düz Bağlayıcı 212" o:spid="_x0000_s1099" style="position:absolute;z-index:251638272;visibility:visible" from="255.8pt,7.15pt" to="522.8pt,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" strokecolor="#4579b8"/>
        </w:pict>
      </w:r>
      <w:r>
        <w:rPr>
          <w:noProof/>
          <w:lang w:eastAsia="tr-TR"/>
        </w:rPr>
        <w:pict>
          <v:line id="Düz Bağlayıcı 208" o:spid="_x0000_s1100" style="position:absolute;z-index:251641344;visibility:visible" from="255.6pt,7.65pt" to="255.6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" strokecolor="#40a7c2"/>
        </w:pict>
      </w:r>
      <w:r>
        <w:rPr>
          <w:noProof/>
          <w:lang w:eastAsia="tr-TR"/>
        </w:rPr>
        <w:pict>
          <v:line id="Düz Bağlayıcı 110" o:spid="_x0000_s1101" style="position:absolute;z-index:251593216;visibility:visible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" strokecolor="#795d9b"/>
        </w:pict>
      </w:r>
      <w:r>
        <w:rPr>
          <w:noProof/>
          <w:lang w:eastAsia="tr-TR"/>
        </w:rPr>
        <w:pict>
          <v:line id="Düz Bağlayıcı 111" o:spid="_x0000_s1102" style="position:absolute;z-index:251592192;visibility:visible" from="-14.8pt,7.65pt" to="-14.8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" strokecolor="#40a7c2"/>
        </w:pict>
      </w:r>
      <w:r>
        <w:rPr>
          <w:noProof/>
          <w:lang w:eastAsia="tr-TR"/>
        </w:rPr>
        <w:pict>
          <v:line id="Düz Bağlayıcı 112" o:spid="_x0000_s1103" style="position:absolute;z-index:251588096;visibility:visible" from="-14.6pt,33.75pt" to="252.4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" strokecolor="#f68c36"/>
        </w:pict>
      </w:r>
      <w:r>
        <w:rPr>
          <w:noProof/>
          <w:lang w:eastAsia="tr-TR"/>
        </w:rPr>
        <w:pict>
          <v:line id="Düz Bağlayıcı 113" o:spid="_x0000_s1104" style="position:absolute;z-index:251591168;visibility:visible" from="-14.6pt,24.4pt" to="252.4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" strokecolor="#94b64e"/>
        </w:pict>
      </w:r>
      <w:r>
        <w:rPr>
          <w:noProof/>
          <w:lang w:eastAsia="tr-TR"/>
        </w:rPr>
        <w:pict>
          <v:line id="Düz Bağlayıcı 114" o:spid="_x0000_s1105" style="position:absolute;z-index:251590144;visibility:visible" from="-14.6pt,16.15pt" to="252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" strokecolor="#bc4542"/>
        </w:pict>
      </w:r>
      <w:r>
        <w:rPr>
          <w:noProof/>
          <w:lang w:eastAsia="tr-TR"/>
        </w:rPr>
        <w:pict>
          <v:line id="Düz Bağlayıcı 115" o:spid="_x0000_s1106" style="position:absolute;z-index:251589120;visibility:visible" from="-14.6pt,7.9pt" to="252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" strokecolor="#4579b8"/>
        </w:pict>
      </w:r>
    </w:p>
    <w:p w:rsidR="00764226" w:rsidRPr="00AE1937" w:rsidRDefault="00764226" w:rsidP="009720DD">
      <w:pPr>
        <w:rPr>
          <w:rFonts w:ascii="Hand writing Mutlu" w:hAnsi="Hand writing Mutlu"/>
          <w:color w:val="002060"/>
          <w:sz w:val="36"/>
        </w:rPr>
      </w:pPr>
      <w:r>
        <w:rPr>
          <w:noProof/>
          <w:lang w:eastAsia="tr-TR"/>
        </w:rPr>
        <w:pict>
          <v:line id="Düz Bağlayıcı 221" o:spid="_x0000_s1107" style="position:absolute;z-index:251643392;visibility:visible" from="255.8pt,33.75pt" to="522.8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" strokecolor="#f68c36"/>
        </w:pict>
      </w:r>
      <w:r>
        <w:rPr>
          <w:noProof/>
          <w:lang w:eastAsia="tr-TR"/>
        </w:rPr>
        <w:pict>
          <v:line id="Düz Bağlayıcı 222" o:spid="_x0000_s1108" style="position:absolute;z-index:251646464;visibility:visible" from="255.8pt,24.4pt" to="522.8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" strokecolor="#94b64e"/>
        </w:pict>
      </w:r>
      <w:r>
        <w:rPr>
          <w:noProof/>
          <w:lang w:eastAsia="tr-TR"/>
        </w:rPr>
        <w:pict>
          <v:line id="Düz Bağlayıcı 223" o:spid="_x0000_s1109" style="position:absolute;z-index:251645440;visibility:visible" from="255.8pt,16.15pt" to="522.8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" strokecolor="#bc4542"/>
        </w:pict>
      </w:r>
      <w:r>
        <w:rPr>
          <w:noProof/>
          <w:lang w:eastAsia="tr-TR"/>
        </w:rPr>
        <w:pict>
          <v:line id="Düz Bağlayıcı 224" o:spid="_x0000_s1110" style="position:absolute;z-index:251644416;visibility:visible" from="255.8pt,7.9pt" to="522.8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" strokecolor="#4579b8"/>
        </w:pict>
      </w:r>
      <w:r>
        <w:rPr>
          <w:noProof/>
          <w:lang w:eastAsia="tr-TR"/>
        </w:rPr>
        <w:pict>
          <v:line id="Düz Bağlayıcı 220" o:spid="_x0000_s1111" style="position:absolute;z-index:251647488;visibility:visible" from="255.6pt,7.65pt" to="255.6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" strokecolor="#40a7c2"/>
        </w:pict>
      </w:r>
      <w:r>
        <w:rPr>
          <w:noProof/>
          <w:lang w:eastAsia="tr-TR"/>
        </w:rPr>
        <w:pict>
          <v:line id="Düz Bağlayıcı 116" o:spid="_x0000_s1112" style="position:absolute;z-index:251599360;visibility:visible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" strokecolor="#795d9b"/>
        </w:pict>
      </w:r>
      <w:r>
        <w:rPr>
          <w:noProof/>
          <w:lang w:eastAsia="tr-TR"/>
        </w:rPr>
        <w:pict>
          <v:line id="Düz Bağlayıcı 117" o:spid="_x0000_s1113" style="position:absolute;z-index:251598336;visibility:visible" from="-14.8pt,7.65pt" to="-14.8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" strokecolor="#40a7c2"/>
        </w:pict>
      </w:r>
      <w:r>
        <w:rPr>
          <w:noProof/>
          <w:lang w:eastAsia="tr-TR"/>
        </w:rPr>
        <w:pict>
          <v:line id="Düz Bağlayıcı 118" o:spid="_x0000_s1114" style="position:absolute;z-index:251594240;visibility:visible" from="-14.6pt,33.75pt" to="252.4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" strokecolor="#f68c36"/>
        </w:pict>
      </w:r>
      <w:r>
        <w:rPr>
          <w:noProof/>
          <w:lang w:eastAsia="tr-TR"/>
        </w:rPr>
        <w:pict>
          <v:line id="Düz Bağlayıcı 119" o:spid="_x0000_s1115" style="position:absolute;z-index:251597312;visibility:visible" from="-14.6pt,24.4pt" to="252.4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" strokecolor="#94b64e"/>
        </w:pict>
      </w:r>
      <w:r>
        <w:rPr>
          <w:noProof/>
          <w:lang w:eastAsia="tr-TR"/>
        </w:rPr>
        <w:pict>
          <v:line id="Düz Bağlayıcı 120" o:spid="_x0000_s1116" style="position:absolute;z-index:251596288;visibility:visible" from="-14.6pt,16.15pt" to="252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" strokecolor="#bc4542"/>
        </w:pict>
      </w:r>
      <w:r>
        <w:rPr>
          <w:noProof/>
          <w:lang w:eastAsia="tr-TR"/>
        </w:rPr>
        <w:pict>
          <v:line id="Düz Bağlayıcı 121" o:spid="_x0000_s1117" style="position:absolute;z-index:251595264;visibility:visible" from="-14.6pt,7.9pt" to="252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" strokecolor="#4579b8"/>
        </w:pict>
      </w:r>
      <w:r w:rsidRPr="00AE1937">
        <w:rPr>
          <w:rFonts w:ascii="Hand writing Mutlu" w:hAnsi="Hand writing Mutlu"/>
          <w:color w:val="002060"/>
          <w:sz w:val="36"/>
        </w:rPr>
        <w:t xml:space="preserve">                                       </w:t>
      </w:r>
    </w:p>
    <w:p w:rsidR="00764226" w:rsidRPr="00AE1937" w:rsidRDefault="00764226" w:rsidP="00BF25F5">
      <w:pPr>
        <w:ind w:firstLine="708"/>
        <w:rPr>
          <w:rFonts w:ascii="Hand writing Mutlu" w:hAnsi="Hand writing Mutlu"/>
          <w:color w:val="002060"/>
          <w:sz w:val="36"/>
        </w:rPr>
      </w:pPr>
      <w:r w:rsidRPr="00AE1937">
        <w:rPr>
          <w:rFonts w:ascii="Hand writing Mutlu" w:hAnsi="Hand writing Mutlu"/>
          <w:color w:val="002060"/>
          <w:sz w:val="36"/>
        </w:rPr>
        <w:t xml:space="preserve">                  </w:t>
      </w:r>
      <w:hyperlink r:id="rId6" w:history="1">
        <w:r w:rsidRPr="00796849">
          <w:rPr>
            <w:rStyle w:val="Hyperlink"/>
            <w:rFonts w:ascii="Hand writing Mutlu" w:hAnsi="Hand writing Mutlu"/>
            <w:sz w:val="20"/>
            <w:szCs w:val="20"/>
          </w:rPr>
          <w:t>http://www.sorubak.com</w:t>
        </w:r>
      </w:hyperlink>
      <w:r w:rsidRPr="00AE1937">
        <w:rPr>
          <w:rFonts w:ascii="Hand writing Mutlu" w:hAnsi="Hand writing Mutlu"/>
          <w:color w:val="002060"/>
          <w:sz w:val="36"/>
        </w:rPr>
        <w:t xml:space="preserve"> </w:t>
      </w:r>
    </w:p>
    <w:p w:rsidR="00764226" w:rsidRPr="00AE1937" w:rsidRDefault="00764226" w:rsidP="00BF25F5">
      <w:pPr>
        <w:ind w:firstLine="708"/>
        <w:rPr>
          <w:rFonts w:ascii="Hand writing Mutlu" w:hAnsi="Hand writing Mutlu"/>
          <w:color w:val="002060"/>
          <w:sz w:val="36"/>
        </w:rPr>
      </w:pPr>
      <w:r>
        <w:rPr>
          <w:rFonts w:ascii="Hand writing Mutlu" w:hAnsi="Hand writing Mutlu"/>
          <w:color w:val="002060"/>
          <w:sz w:val="36"/>
        </w:rPr>
        <w:t xml:space="preserve">  Şule</w:t>
      </w:r>
    </w:p>
    <w:p w:rsidR="00764226" w:rsidRPr="00AE1937" w:rsidRDefault="00764226" w:rsidP="00BF25F5">
      <w:pPr>
        <w:rPr>
          <w:rFonts w:ascii="Hand writing Mutlu" w:hAnsi="Hand writing Mutlu"/>
          <w:color w:val="002060"/>
          <w:sz w:val="36"/>
        </w:rPr>
      </w:pPr>
      <w:r>
        <w:rPr>
          <w:rFonts w:ascii="Hand writing Mutlu" w:hAnsi="Hand writing Mutlu"/>
          <w:color w:val="002060"/>
          <w:sz w:val="36"/>
        </w:rPr>
        <w:t>Şule</w:t>
      </w:r>
      <w:r>
        <w:rPr>
          <w:rFonts w:ascii="Times New Roman" w:hAnsi="Times New Roman"/>
          <w:color w:val="002060"/>
          <w:sz w:val="36"/>
        </w:rPr>
        <w:t>’</w:t>
      </w:r>
      <w:r>
        <w:rPr>
          <w:rFonts w:ascii="Hand writing Mutlu" w:hAnsi="Hand writing Mutlu"/>
          <w:color w:val="002060"/>
          <w:sz w:val="36"/>
        </w:rPr>
        <w:t>nin şekeri yere düştü</w:t>
      </w:r>
      <w:r w:rsidRPr="00AE1937">
        <w:rPr>
          <w:rFonts w:ascii="Hand writing Mutlu" w:hAnsi="Hand writing Mutlu"/>
          <w:color w:val="002060"/>
          <w:sz w:val="36"/>
        </w:rPr>
        <w:t xml:space="preserve">                      </w:t>
      </w:r>
      <w:r>
        <w:rPr>
          <w:rFonts w:ascii="Hand writing Mutlu" w:hAnsi="Hand writing Mutlu"/>
          <w:color w:val="002060"/>
          <w:sz w:val="36"/>
        </w:rPr>
        <w:t>Şener şekeri yerden alma</w:t>
      </w:r>
      <w:r w:rsidRPr="00AE1937">
        <w:rPr>
          <w:rFonts w:ascii="Hand writing Mutlu" w:hAnsi="Hand writing Mutlu"/>
          <w:color w:val="002060"/>
          <w:sz w:val="36"/>
        </w:rPr>
        <w:t xml:space="preserve">                                </w:t>
      </w:r>
      <w:r>
        <w:rPr>
          <w:rFonts w:ascii="Hand writing Mutlu" w:hAnsi="Hand writing Mutlu"/>
          <w:color w:val="002060"/>
          <w:sz w:val="36"/>
        </w:rPr>
        <w:t xml:space="preserve"> Şeyma, Büşra aşı olmuş</w:t>
      </w:r>
      <w:r w:rsidRPr="00AE1937">
        <w:rPr>
          <w:rFonts w:ascii="Hand writing Mutlu" w:hAnsi="Hand writing Mutlu"/>
          <w:color w:val="002060"/>
          <w:sz w:val="36"/>
        </w:rPr>
        <w:t xml:space="preserve">                                 </w:t>
      </w:r>
      <w:r>
        <w:rPr>
          <w:rFonts w:ascii="Hand writing Mutlu" w:hAnsi="Hand writing Mutlu"/>
          <w:color w:val="002060"/>
          <w:sz w:val="36"/>
        </w:rPr>
        <w:t>Şule konuşalım dertleşelim</w:t>
      </w:r>
      <w:r w:rsidRPr="00AE1937">
        <w:rPr>
          <w:rFonts w:ascii="Hand writing Mutlu" w:hAnsi="Hand writing Mutlu"/>
          <w:color w:val="002060"/>
          <w:sz w:val="36"/>
        </w:rPr>
        <w:t xml:space="preserve">                                 </w:t>
      </w:r>
      <w:r>
        <w:rPr>
          <w:rFonts w:ascii="Hand writing Mutlu" w:hAnsi="Hand writing Mutlu"/>
          <w:color w:val="002060"/>
          <w:sz w:val="36"/>
        </w:rPr>
        <w:t xml:space="preserve"> Şakir uslu dur, şımarma</w:t>
      </w:r>
      <w:r w:rsidRPr="00AE1937">
        <w:rPr>
          <w:rFonts w:ascii="Hand writing Mutlu" w:hAnsi="Hand writing Mutlu"/>
          <w:color w:val="002060"/>
          <w:sz w:val="36"/>
        </w:rPr>
        <w:t xml:space="preserve">                 </w:t>
      </w:r>
      <w:r>
        <w:rPr>
          <w:rFonts w:ascii="Hand writing Mutlu" w:hAnsi="Hand writing Mutlu"/>
          <w:color w:val="002060"/>
          <w:sz w:val="36"/>
        </w:rPr>
        <w:t xml:space="preserve">         Şiiri iyi oku, şaşırma</w:t>
      </w:r>
      <w:r w:rsidRPr="00AE1937">
        <w:rPr>
          <w:rFonts w:ascii="Hand writing Mutlu" w:hAnsi="Hand writing Mutlu"/>
          <w:color w:val="002060"/>
          <w:sz w:val="36"/>
        </w:rPr>
        <w:t xml:space="preserve">                            </w:t>
      </w:r>
      <w:r>
        <w:rPr>
          <w:rFonts w:ascii="Hand writing Mutlu" w:hAnsi="Hand writing Mutlu"/>
          <w:color w:val="002060"/>
          <w:sz w:val="36"/>
        </w:rPr>
        <w:t xml:space="preserve">            Şoray başını kaşıma</w:t>
      </w:r>
      <w:r w:rsidRPr="00AE1937">
        <w:rPr>
          <w:rFonts w:ascii="Hand writing Mutlu" w:hAnsi="Hand writing Mutlu"/>
          <w:color w:val="002060"/>
          <w:sz w:val="36"/>
        </w:rPr>
        <w:t xml:space="preserve">                  </w:t>
      </w:r>
      <w:r>
        <w:rPr>
          <w:rFonts w:ascii="Hand writing Mutlu" w:hAnsi="Hand writing Mutlu"/>
          <w:color w:val="002060"/>
          <w:sz w:val="36"/>
        </w:rPr>
        <w:t xml:space="preserve">     Barış terli terli koşturma</w:t>
      </w:r>
      <w:r w:rsidRPr="00AE1937">
        <w:rPr>
          <w:rFonts w:ascii="Hand writing Mutlu" w:hAnsi="Hand writing Mutlu"/>
          <w:color w:val="002060"/>
          <w:sz w:val="36"/>
        </w:rPr>
        <w:t xml:space="preserve">                                                     </w:t>
      </w:r>
      <w:r w:rsidRPr="00AE1937">
        <w:rPr>
          <w:rFonts w:ascii="Hand writing Mutlu" w:hAnsi="Hand writing Mutlu"/>
          <w:b/>
          <w:color w:val="002060"/>
          <w:sz w:val="36"/>
        </w:rPr>
        <w:t xml:space="preserve">                                        </w:t>
      </w:r>
    </w:p>
    <w:p w:rsidR="00764226" w:rsidRPr="009720DD" w:rsidRDefault="00764226" w:rsidP="00BF25F5">
      <w:pPr>
        <w:rPr>
          <w:rFonts w:ascii="Hand writing Mutlu" w:hAnsi="Hand writing Mutlu"/>
          <w:b/>
          <w:sz w:val="36"/>
          <w:u w:val="single"/>
        </w:rPr>
      </w:pPr>
      <w:r>
        <w:rPr>
          <w:noProof/>
          <w:lang w:eastAsia="tr-TR"/>
        </w:rPr>
        <w:pict>
          <v:line id="Düz Bağlayıcı 226" o:spid="_x0000_s1118" style="position:absolute;z-index:251649536;visibility:visible" from="246.2pt,7.65pt" to="246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" strokecolor="#46aac5"/>
        </w:pict>
      </w:r>
      <w:r>
        <w:rPr>
          <w:noProof/>
          <w:lang w:eastAsia="tr-TR"/>
        </w:rPr>
        <w:pict>
          <v:line id="Düz Bağlayıcı 171" o:spid="_x0000_s1119" style="position:absolute;z-index:251605504;visibility:visible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" strokecolor="#795d9b"/>
        </w:pict>
      </w:r>
    </w:p>
    <w:p w:rsidR="00764226" w:rsidRPr="009720DD" w:rsidRDefault="00764226" w:rsidP="00BF25F5">
      <w:pPr>
        <w:rPr>
          <w:rFonts w:ascii="Hand writing Mutlu" w:hAnsi="Hand writing Mutlu"/>
          <w:b/>
          <w:sz w:val="36"/>
          <w:u w:val="single"/>
        </w:rPr>
      </w:pPr>
      <w:r>
        <w:rPr>
          <w:noProof/>
          <w:lang w:eastAsia="tr-TR"/>
        </w:rPr>
        <w:pict>
          <v:line id="Düz Bağlayıcı 227" o:spid="_x0000_s1120" style="position:absolute;z-index:251650560;visibility:visible" from="246.2pt,8.05pt" to="246.2pt,3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" strokecolor="#46aac5"/>
        </w:pict>
      </w:r>
      <w:r>
        <w:rPr>
          <w:noProof/>
          <w:lang w:eastAsia="tr-TR"/>
        </w:rPr>
        <w:pict>
          <v:line id="Düz Bağlayıcı 177" o:spid="_x0000_s1121" style="position:absolute;z-index:251611648;visibility:visible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" strokecolor="#795d9b"/>
        </w:pict>
      </w:r>
    </w:p>
    <w:p w:rsidR="00764226" w:rsidRPr="009720DD" w:rsidRDefault="00764226" w:rsidP="00BF25F5">
      <w:pPr>
        <w:rPr>
          <w:rFonts w:ascii="Hand writing Mutlu" w:hAnsi="Hand writing Mutlu"/>
          <w:b/>
          <w:sz w:val="36"/>
          <w:u w:val="single"/>
        </w:rPr>
      </w:pPr>
      <w:r>
        <w:rPr>
          <w:noProof/>
          <w:lang w:eastAsia="tr-TR"/>
        </w:rPr>
        <w:pict>
          <v:line id="Düz Bağlayıcı 228" o:spid="_x0000_s1122" style="position:absolute;z-index:251651584;visibility:visible" from="246.2pt,7pt" to="246.2pt,3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" strokecolor="#46aac5"/>
        </w:pict>
      </w:r>
      <w:r>
        <w:rPr>
          <w:noProof/>
          <w:lang w:eastAsia="tr-TR"/>
        </w:rPr>
        <w:pict>
          <v:line id="Düz Bağlayıcı 183" o:spid="_x0000_s1123" style="position:absolute;z-index:251617792;visibility:visible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" strokecolor="#795d9b"/>
        </w:pict>
      </w:r>
    </w:p>
    <w:p w:rsidR="00764226" w:rsidRPr="009720DD" w:rsidRDefault="00764226" w:rsidP="00BF25F5">
      <w:pPr>
        <w:rPr>
          <w:rFonts w:ascii="Hand writing Mutlu" w:hAnsi="Hand writing Mutlu"/>
          <w:b/>
          <w:sz w:val="36"/>
          <w:u w:val="single"/>
        </w:rPr>
      </w:pPr>
      <w:r>
        <w:rPr>
          <w:noProof/>
          <w:lang w:eastAsia="tr-TR"/>
        </w:rPr>
        <w:pict>
          <v:line id="Düz Bağlayıcı 229" o:spid="_x0000_s1124" style="position:absolute;z-index:251652608;visibility:visible" from="246.2pt,7.45pt" to="246.2pt,3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" strokecolor="#46aac5"/>
        </w:pict>
      </w:r>
      <w:r>
        <w:rPr>
          <w:noProof/>
          <w:lang w:eastAsia="tr-TR"/>
        </w:rPr>
        <w:pict>
          <v:line id="Düz Bağlayıcı 189" o:spid="_x0000_s1125" style="position:absolute;z-index:251623936;visibility:visible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" strokecolor="#795d9b"/>
        </w:pict>
      </w:r>
    </w:p>
    <w:p w:rsidR="00764226" w:rsidRPr="009720DD" w:rsidRDefault="00764226" w:rsidP="00BF25F5">
      <w:pPr>
        <w:rPr>
          <w:rFonts w:ascii="Hand writing Mutlu" w:hAnsi="Hand writing Mutlu"/>
          <w:b/>
          <w:sz w:val="36"/>
          <w:u w:val="single"/>
        </w:rPr>
      </w:pPr>
      <w:r>
        <w:rPr>
          <w:noProof/>
          <w:lang w:eastAsia="tr-TR"/>
        </w:rPr>
        <w:pict>
          <v:line id="Düz Bağlayıcı 230" o:spid="_x0000_s1126" style="position:absolute;z-index:251653632;visibility:visible" from="246.2pt,7.9pt" to="246.2pt,3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" strokecolor="#46aac5"/>
        </w:pict>
      </w:r>
      <w:r>
        <w:rPr>
          <w:noProof/>
          <w:lang w:eastAsia="tr-TR"/>
        </w:rPr>
        <w:pict>
          <v:line id="Düz Bağlayıcı 195" o:spid="_x0000_s1127" style="position:absolute;z-index:251630080;visibility:visible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" strokecolor="#795d9b"/>
        </w:pict>
      </w:r>
    </w:p>
    <w:p w:rsidR="00764226" w:rsidRPr="009720DD" w:rsidRDefault="00764226" w:rsidP="00BF25F5">
      <w:pPr>
        <w:rPr>
          <w:rFonts w:ascii="Hand writing Mutlu" w:hAnsi="Hand writing Mutlu"/>
          <w:b/>
          <w:sz w:val="36"/>
          <w:u w:val="single"/>
        </w:rPr>
      </w:pPr>
      <w:r>
        <w:rPr>
          <w:noProof/>
          <w:lang w:eastAsia="tr-TR"/>
        </w:rPr>
        <w:pict>
          <v:line id="Düz Bağlayıcı 231" o:spid="_x0000_s1128" style="position:absolute;z-index:251654656;visibility:visible" from="246.2pt,8.3pt" to="246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" strokecolor="#46aac5"/>
        </w:pict>
      </w:r>
      <w:r>
        <w:rPr>
          <w:noProof/>
          <w:lang w:eastAsia="tr-TR"/>
        </w:rPr>
        <w:pict>
          <v:line id="Düz Bağlayıcı 201" o:spid="_x0000_s1129" style="position:absolute;z-index:251636224;visibility:visible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" strokecolor="#795d9b"/>
        </w:pict>
      </w:r>
    </w:p>
    <w:p w:rsidR="00764226" w:rsidRDefault="00764226" w:rsidP="00BF25F5">
      <w:pPr>
        <w:rPr>
          <w:rFonts w:ascii="Hand writing Mutlu" w:hAnsi="Hand writing Mutlu"/>
          <w:sz w:val="36"/>
        </w:rPr>
      </w:pPr>
      <w:r>
        <w:rPr>
          <w:noProof/>
          <w:lang w:eastAsia="tr-TR"/>
        </w:rPr>
        <w:pict>
          <v:line id="Düz Bağlayıcı 232" o:spid="_x0000_s1130" style="position:absolute;z-index:251655680;visibility:visible" from="246.2pt,8pt" to="246.2pt,3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" strokecolor="#46aac5"/>
        </w:pict>
      </w:r>
      <w:r>
        <w:rPr>
          <w:noProof/>
          <w:lang w:eastAsia="tr-TR"/>
        </w:rPr>
        <w:pict>
          <v:line id="Düz Bağlayıcı 207" o:spid="_x0000_s1131" style="position:absolute;z-index:251642368;visibility:visible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" strokecolor="#795d9b"/>
        </w:pict>
      </w:r>
      <w:r>
        <w:rPr>
          <w:rFonts w:ascii="Hand writing Mutlu" w:hAnsi="Hand writing Mutlu"/>
          <w:sz w:val="36"/>
        </w:rPr>
        <w:t xml:space="preserve">                                       </w:t>
      </w:r>
    </w:p>
    <w:p w:rsidR="00764226" w:rsidRDefault="00764226" w:rsidP="00817E89">
      <w:pPr>
        <w:rPr>
          <w:rFonts w:ascii="Hand writing Mutlu" w:hAnsi="Hand writing Mutlu"/>
          <w:sz w:val="36"/>
        </w:rPr>
      </w:pPr>
      <w:r>
        <w:rPr>
          <w:noProof/>
          <w:lang w:eastAsia="tr-TR"/>
        </w:rPr>
        <w:pict>
          <v:line id="Düz Bağlayıcı 233" o:spid="_x0000_s1132" style="position:absolute;z-index:251656704;visibility:visible" from="245.45pt,7.7pt" to="245.45pt,3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" strokecolor="#46aac5"/>
        </w:pict>
      </w:r>
      <w:r>
        <w:rPr>
          <w:noProof/>
          <w:lang w:eastAsia="tr-TR"/>
        </w:rPr>
        <w:pict>
          <v:line id="Düz Bağlayıcı 219" o:spid="_x0000_s1133" style="position:absolute;z-index:251648512;visibility:visible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" strokecolor="#795d9b"/>
        </w:pict>
      </w:r>
      <w:r>
        <w:rPr>
          <w:rFonts w:ascii="Hand writing Mutlu" w:hAnsi="Hand writing Mutlu"/>
          <w:sz w:val="36"/>
        </w:rPr>
        <w:t xml:space="preserve">                                       </w:t>
      </w:r>
    </w:p>
    <w:p w:rsidR="00764226" w:rsidRDefault="00764226" w:rsidP="00817E89">
      <w:pPr>
        <w:ind w:firstLine="708"/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  <w:t xml:space="preserve">                   </w:t>
      </w:r>
    </w:p>
    <w:p w:rsidR="00764226" w:rsidRPr="004A68C1" w:rsidRDefault="00764226" w:rsidP="00817E89">
      <w:pPr>
        <w:rPr>
          <w:rFonts w:ascii="Hand writing Mutlu" w:hAnsi="Hand writing Mutlu"/>
          <w:b/>
          <w:color w:val="00B050"/>
          <w:sz w:val="36"/>
        </w:rPr>
      </w:pPr>
      <w:r>
        <w:rPr>
          <w:rFonts w:ascii="Hand writing Mutlu" w:hAnsi="Hand writing Mutlu"/>
          <w:b/>
          <w:color w:val="002060"/>
          <w:sz w:val="36"/>
        </w:rPr>
        <w:t xml:space="preserve">    </w:t>
      </w:r>
      <w:r>
        <w:rPr>
          <w:rFonts w:ascii="Hand writing Mutlu" w:hAnsi="Hand writing Mutlu"/>
          <w:b/>
          <w:color w:val="00B050"/>
          <w:sz w:val="36"/>
        </w:rPr>
        <w:t xml:space="preserve">    Şekerli Süt</w:t>
      </w:r>
      <w:bookmarkStart w:id="0" w:name="_GoBack"/>
      <w:bookmarkEnd w:id="0"/>
    </w:p>
    <w:p w:rsidR="00764226" w:rsidRPr="004A68C1" w:rsidRDefault="00764226" w:rsidP="00E612BC">
      <w:pPr>
        <w:ind w:left="-142"/>
        <w:rPr>
          <w:rFonts w:ascii="Hand writing Mutlu" w:hAnsi="Hand writing Mutlu"/>
          <w:b/>
          <w:color w:val="00B050"/>
          <w:sz w:val="36"/>
        </w:rPr>
      </w:pPr>
      <w:r>
        <w:rPr>
          <w:rFonts w:ascii="Hand writing Mutlu" w:hAnsi="Hand writing Mutlu"/>
          <w:b/>
          <w:color w:val="00B050"/>
          <w:sz w:val="36"/>
        </w:rPr>
        <w:t>Akşam iki şişe süt aldım</w:t>
      </w:r>
      <w:r w:rsidRPr="004A68C1">
        <w:rPr>
          <w:rFonts w:ascii="Hand writing Mutlu" w:hAnsi="Hand writing Mutlu"/>
          <w:b/>
          <w:color w:val="00B050"/>
          <w:sz w:val="36"/>
        </w:rPr>
        <w:t xml:space="preserve">  </w:t>
      </w:r>
      <w:r w:rsidRPr="004A68C1">
        <w:rPr>
          <w:rFonts w:ascii="Hand writing Mutlu" w:hAnsi="Hand writing Mutlu"/>
          <w:b/>
          <w:color w:val="00B050"/>
          <w:sz w:val="32"/>
        </w:rPr>
        <w:t xml:space="preserve">                                 </w:t>
      </w:r>
      <w:r w:rsidRPr="004A68C1">
        <w:rPr>
          <w:rFonts w:ascii="Hand writing Mutlu" w:hAnsi="Hand writing Mutlu"/>
          <w:b/>
          <w:color w:val="00B050"/>
          <w:sz w:val="36"/>
        </w:rPr>
        <w:t xml:space="preserve">  </w:t>
      </w:r>
      <w:r>
        <w:rPr>
          <w:rFonts w:ascii="Hand writing Mutlu" w:hAnsi="Hand writing Mutlu"/>
          <w:b/>
          <w:color w:val="00B050"/>
          <w:sz w:val="36"/>
        </w:rPr>
        <w:t>Süte beş tane şeker attım</w:t>
      </w:r>
      <w:r w:rsidRPr="004A68C1">
        <w:rPr>
          <w:rFonts w:ascii="Hand writing Mutlu" w:hAnsi="Hand writing Mutlu"/>
          <w:b/>
          <w:color w:val="00B050"/>
          <w:sz w:val="36"/>
        </w:rPr>
        <w:t xml:space="preserve">.                                      </w:t>
      </w:r>
      <w:r>
        <w:rPr>
          <w:rFonts w:ascii="Hand writing Mutlu" w:hAnsi="Hand writing Mutlu"/>
          <w:b/>
          <w:color w:val="00B050"/>
          <w:sz w:val="36"/>
        </w:rPr>
        <w:t>Sütüm sanki şerbet oldu    Şişem kırıldı şok oldum</w:t>
      </w:r>
      <w:r w:rsidRPr="004A68C1">
        <w:rPr>
          <w:rFonts w:ascii="Hand writing Mutlu" w:hAnsi="Hand writing Mutlu"/>
          <w:b/>
          <w:color w:val="00B050"/>
          <w:sz w:val="36"/>
        </w:rPr>
        <w:t xml:space="preserve">                                        </w:t>
      </w:r>
      <w:r>
        <w:rPr>
          <w:rFonts w:ascii="Hand writing Mutlu" w:hAnsi="Hand writing Mutlu"/>
          <w:b/>
          <w:color w:val="00B050"/>
          <w:sz w:val="36"/>
        </w:rPr>
        <w:t xml:space="preserve">Limon ekşi, tatlı şıralı </w:t>
      </w:r>
      <w:r w:rsidRPr="004A68C1">
        <w:rPr>
          <w:rFonts w:ascii="Hand writing Mutlu" w:hAnsi="Hand writing Mutlu"/>
          <w:b/>
          <w:color w:val="00B050"/>
          <w:sz w:val="36"/>
        </w:rPr>
        <w:t xml:space="preserve">                                          </w:t>
      </w:r>
      <w:r>
        <w:rPr>
          <w:rFonts w:ascii="Hand writing Mutlu" w:hAnsi="Hand writing Mutlu"/>
          <w:b/>
          <w:color w:val="00B050"/>
          <w:sz w:val="36"/>
        </w:rPr>
        <w:t>Tatlı yedim elim şıra oldu</w:t>
      </w:r>
      <w:r w:rsidRPr="004A68C1">
        <w:rPr>
          <w:rFonts w:ascii="Hand writing Mutlu" w:hAnsi="Hand writing Mutlu"/>
          <w:b/>
          <w:color w:val="00B050"/>
          <w:sz w:val="36"/>
        </w:rPr>
        <w:t xml:space="preserve">                        </w:t>
      </w:r>
      <w:r>
        <w:rPr>
          <w:rFonts w:ascii="Hand writing Mutlu" w:hAnsi="Hand writing Mutlu"/>
          <w:b/>
          <w:color w:val="00B050"/>
          <w:sz w:val="36"/>
        </w:rPr>
        <w:t xml:space="preserve">       Taşkın sütü taşırdın mı?</w:t>
      </w:r>
      <w:r w:rsidRPr="004A68C1">
        <w:rPr>
          <w:rFonts w:ascii="Hand writing Mutlu" w:hAnsi="Hand writing Mutlu"/>
          <w:b/>
          <w:color w:val="00B050"/>
          <w:sz w:val="36"/>
        </w:rPr>
        <w:t xml:space="preserve">                                 </w:t>
      </w:r>
      <w:r>
        <w:rPr>
          <w:rFonts w:ascii="Hand writing Mutlu" w:hAnsi="Hand writing Mutlu"/>
          <w:b/>
          <w:color w:val="00B050"/>
          <w:sz w:val="36"/>
        </w:rPr>
        <w:t xml:space="preserve">Ayşe sen işi başardın mı?  </w:t>
      </w:r>
    </w:p>
    <w:p w:rsidR="00764226" w:rsidRPr="004A68C1" w:rsidRDefault="00764226" w:rsidP="00817E89">
      <w:pPr>
        <w:rPr>
          <w:rFonts w:ascii="Hand writing Mutlu" w:hAnsi="Hand writing Mutlu"/>
          <w:b/>
          <w:color w:val="00B050"/>
          <w:sz w:val="36"/>
          <w:u w:val="single"/>
        </w:rPr>
      </w:pPr>
      <w:r>
        <w:rPr>
          <w:noProof/>
          <w:lang w:eastAsia="tr-TR"/>
        </w:rPr>
        <w:pict>
          <v:line id="Düz Bağlayıcı 236" o:spid="_x0000_s1134" style="position:absolute;z-index:251707904;visibility:visible" from="255.8pt,33.75pt" to="522.8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" strokecolor="#f68c36"/>
        </w:pict>
      </w:r>
      <w:r>
        <w:rPr>
          <w:noProof/>
          <w:lang w:eastAsia="tr-TR"/>
        </w:rPr>
        <w:pict>
          <v:line id="Düz Bağlayıcı 237" o:spid="_x0000_s1135" style="position:absolute;z-index:251712000;visibility:visible" from="255.6pt,7.65pt" to="255.6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" strokecolor="#40a7c2"/>
        </w:pict>
      </w:r>
      <w:r>
        <w:rPr>
          <w:noProof/>
          <w:lang w:eastAsia="tr-TR"/>
        </w:rPr>
        <w:pict>
          <v:line id="Düz Bağlayıcı 238" o:spid="_x0000_s1136" style="position:absolute;z-index:251710976;visibility:visible" from="255.8pt,24.4pt" to="522.8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" strokecolor="#94b64e"/>
        </w:pict>
      </w:r>
      <w:r>
        <w:rPr>
          <w:noProof/>
          <w:lang w:eastAsia="tr-TR"/>
        </w:rPr>
        <w:pict>
          <v:line id="Düz Bağlayıcı 239" o:spid="_x0000_s1137" style="position:absolute;z-index:251709952;visibility:visible" from="255.8pt,16.15pt" to="522.8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" strokecolor="#bc4542"/>
        </w:pict>
      </w:r>
      <w:r>
        <w:rPr>
          <w:noProof/>
          <w:lang w:eastAsia="tr-TR"/>
        </w:rPr>
        <w:pict>
          <v:line id="Düz Bağlayıcı 240" o:spid="_x0000_s1138" style="position:absolute;z-index:251708928;visibility:visible" from="255.8pt,7.9pt" to="522.8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" strokecolor="#4579b8"/>
        </w:pict>
      </w:r>
      <w:r>
        <w:rPr>
          <w:noProof/>
          <w:lang w:eastAsia="tr-TR"/>
        </w:rPr>
        <w:pict>
          <v:line id="Düz Bağlayıcı 241" o:spid="_x0000_s1139" style="position:absolute;z-index:251663872;visibility:visible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" strokecolor="#795d9b"/>
        </w:pict>
      </w:r>
      <w:r>
        <w:rPr>
          <w:noProof/>
          <w:lang w:eastAsia="tr-TR"/>
        </w:rPr>
        <w:pict>
          <v:line id="Düz Bağlayıcı 242" o:spid="_x0000_s1140" style="position:absolute;z-index:251662848;visibility:visible" from="-14.8pt,7.65pt" to="-14.8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" strokecolor="#40a7c2"/>
        </w:pict>
      </w:r>
      <w:r>
        <w:rPr>
          <w:noProof/>
          <w:lang w:eastAsia="tr-TR"/>
        </w:rPr>
        <w:pict>
          <v:line id="Düz Bağlayıcı 243" o:spid="_x0000_s1141" style="position:absolute;z-index:251658752;visibility:visible" from="-14.6pt,33.75pt" to="252.4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" strokecolor="#f68c36"/>
        </w:pict>
      </w:r>
      <w:r>
        <w:rPr>
          <w:noProof/>
          <w:lang w:eastAsia="tr-TR"/>
        </w:rPr>
        <w:pict>
          <v:line id="Düz Bağlayıcı 244" o:spid="_x0000_s1142" style="position:absolute;z-index:251661824;visibility:visible" from="-14.6pt,24.4pt" to="252.4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" strokecolor="#94b64e"/>
        </w:pict>
      </w:r>
      <w:r>
        <w:rPr>
          <w:noProof/>
          <w:lang w:eastAsia="tr-TR"/>
        </w:rPr>
        <w:pict>
          <v:line id="Düz Bağlayıcı 245" o:spid="_x0000_s1143" style="position:absolute;z-index:251660800;visibility:visible" from="-14.6pt,16.15pt" to="252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" strokecolor="#bc4542"/>
        </w:pict>
      </w:r>
      <w:r>
        <w:rPr>
          <w:noProof/>
          <w:lang w:eastAsia="tr-TR"/>
        </w:rPr>
        <w:pict>
          <v:line id="Düz Bağlayıcı 246" o:spid="_x0000_s1144" style="position:absolute;z-index:251659776;visibility:visible" from="-14.6pt,7.9pt" to="252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" strokecolor="#4579b8"/>
        </w:pict>
      </w:r>
    </w:p>
    <w:p w:rsidR="00764226" w:rsidRPr="004A68C1" w:rsidRDefault="00764226" w:rsidP="00817E89">
      <w:pPr>
        <w:rPr>
          <w:rFonts w:ascii="Hand writing Mutlu" w:hAnsi="Hand writing Mutlu"/>
          <w:b/>
          <w:color w:val="00B050"/>
          <w:sz w:val="36"/>
          <w:u w:val="single"/>
        </w:rPr>
      </w:pPr>
      <w:r>
        <w:rPr>
          <w:noProof/>
          <w:lang w:eastAsia="tr-TR"/>
        </w:rPr>
        <w:pict>
          <v:line id="Düz Bağlayıcı 247" o:spid="_x0000_s1145" style="position:absolute;z-index:251714048;visibility:visible" from="255.8pt,33.75pt" to="522.8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" strokecolor="#f68c36"/>
        </w:pict>
      </w:r>
      <w:r>
        <w:rPr>
          <w:noProof/>
          <w:lang w:eastAsia="tr-TR"/>
        </w:rPr>
        <w:pict>
          <v:line id="Düz Bağlayıcı 248" o:spid="_x0000_s1146" style="position:absolute;z-index:251717120;visibility:visible" from="255.8pt,24.4pt" to="522.8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" strokecolor="#94b64e"/>
        </w:pict>
      </w:r>
      <w:r>
        <w:rPr>
          <w:noProof/>
          <w:lang w:eastAsia="tr-TR"/>
        </w:rPr>
        <w:pict>
          <v:line id="Düz Bağlayıcı 249" o:spid="_x0000_s1147" style="position:absolute;z-index:251716096;visibility:visible" from="255.8pt,16.15pt" to="522.8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" strokecolor="#bc4542"/>
        </w:pict>
      </w:r>
      <w:r>
        <w:rPr>
          <w:noProof/>
          <w:lang w:eastAsia="tr-TR"/>
        </w:rPr>
        <w:pict>
          <v:line id="Düz Bağlayıcı 250" o:spid="_x0000_s1148" style="position:absolute;z-index:251715072;visibility:visible" from="255.8pt,7.9pt" to="522.8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" strokecolor="#4579b8"/>
        </w:pict>
      </w:r>
      <w:r>
        <w:rPr>
          <w:noProof/>
          <w:lang w:eastAsia="tr-TR"/>
        </w:rPr>
        <w:pict>
          <v:line id="Düz Bağlayıcı 251" o:spid="_x0000_s1149" style="position:absolute;z-index:251718144;visibility:visible" from="255.6pt,7.65pt" to="255.6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" strokecolor="#40a7c2"/>
        </w:pict>
      </w:r>
      <w:r>
        <w:rPr>
          <w:noProof/>
          <w:lang w:eastAsia="tr-TR"/>
        </w:rPr>
        <w:pict>
          <v:line id="Düz Bağlayıcı 252" o:spid="_x0000_s1150" style="position:absolute;z-index:251670016;visibility:visible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" strokecolor="#795d9b"/>
        </w:pict>
      </w:r>
      <w:r>
        <w:rPr>
          <w:noProof/>
          <w:lang w:eastAsia="tr-TR"/>
        </w:rPr>
        <w:pict>
          <v:line id="Düz Bağlayıcı 253" o:spid="_x0000_s1151" style="position:absolute;z-index:251668992;visibility:visible" from="-14.8pt,7.65pt" to="-14.8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" strokecolor="#40a7c2"/>
        </w:pict>
      </w:r>
      <w:r>
        <w:rPr>
          <w:noProof/>
          <w:lang w:eastAsia="tr-TR"/>
        </w:rPr>
        <w:pict>
          <v:line id="Düz Bağlayıcı 254" o:spid="_x0000_s1152" style="position:absolute;z-index:251664896;visibility:visible" from="-14.6pt,33.75pt" to="252.4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" strokecolor="#f68c36"/>
        </w:pict>
      </w:r>
      <w:r>
        <w:rPr>
          <w:noProof/>
          <w:lang w:eastAsia="tr-TR"/>
        </w:rPr>
        <w:pict>
          <v:line id="Düz Bağlayıcı 255" o:spid="_x0000_s1153" style="position:absolute;z-index:251667968;visibility:visible" from="-14.6pt,24.4pt" to="252.4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" strokecolor="#94b64e"/>
        </w:pict>
      </w:r>
      <w:r>
        <w:rPr>
          <w:noProof/>
          <w:lang w:eastAsia="tr-TR"/>
        </w:rPr>
        <w:pict>
          <v:line id="Düz Bağlayıcı 256" o:spid="_x0000_s1154" style="position:absolute;z-index:251666944;visibility:visible" from="-14.6pt,16.15pt" to="252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" strokecolor="#bc4542"/>
        </w:pict>
      </w:r>
      <w:r>
        <w:rPr>
          <w:noProof/>
          <w:lang w:eastAsia="tr-TR"/>
        </w:rPr>
        <w:pict>
          <v:line id="Düz Bağlayıcı 257" o:spid="_x0000_s1155" style="position:absolute;z-index:251665920;visibility:visible" from="-14.6pt,7.9pt" to="252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" strokecolor="#4579b8"/>
        </w:pict>
      </w:r>
    </w:p>
    <w:p w:rsidR="00764226" w:rsidRPr="004A68C1" w:rsidRDefault="00764226" w:rsidP="00817E89">
      <w:pPr>
        <w:rPr>
          <w:rFonts w:ascii="Hand writing Mutlu" w:hAnsi="Hand writing Mutlu"/>
          <w:b/>
          <w:color w:val="00B050"/>
          <w:sz w:val="36"/>
          <w:u w:val="single"/>
        </w:rPr>
      </w:pPr>
      <w:r>
        <w:rPr>
          <w:noProof/>
          <w:lang w:eastAsia="tr-TR"/>
        </w:rPr>
        <w:pict>
          <v:line id="Düz Bağlayıcı 258" o:spid="_x0000_s1156" style="position:absolute;z-index:251720192;visibility:visible" from="255.8pt,33.75pt" to="522.8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" strokecolor="#f68c36"/>
        </w:pict>
      </w:r>
      <w:r>
        <w:rPr>
          <w:noProof/>
          <w:lang w:eastAsia="tr-TR"/>
        </w:rPr>
        <w:pict>
          <v:line id="Düz Bağlayıcı 259" o:spid="_x0000_s1157" style="position:absolute;z-index:251723264;visibility:visible" from="255.8pt,24.4pt" to="522.8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" strokecolor="#94b64e"/>
        </w:pict>
      </w:r>
      <w:r>
        <w:rPr>
          <w:noProof/>
          <w:lang w:eastAsia="tr-TR"/>
        </w:rPr>
        <w:pict>
          <v:line id="Düz Bağlayıcı 260" o:spid="_x0000_s1158" style="position:absolute;z-index:251722240;visibility:visible" from="255.8pt,16.15pt" to="522.8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" strokecolor="#bc4542"/>
        </w:pict>
      </w:r>
      <w:r>
        <w:rPr>
          <w:noProof/>
          <w:lang w:eastAsia="tr-TR"/>
        </w:rPr>
        <w:pict>
          <v:line id="Düz Bağlayıcı 261" o:spid="_x0000_s1159" style="position:absolute;z-index:251721216;visibility:visible" from="255.8pt,7.15pt" to="522.8pt,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" strokecolor="#4579b8"/>
        </w:pict>
      </w:r>
      <w:r>
        <w:rPr>
          <w:noProof/>
          <w:lang w:eastAsia="tr-TR"/>
        </w:rPr>
        <w:pict>
          <v:line id="Düz Bağlayıcı 262" o:spid="_x0000_s1160" style="position:absolute;z-index:251724288;visibility:visible" from="255.6pt,7.65pt" to="255.6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" strokecolor="#40a7c2"/>
        </w:pict>
      </w:r>
      <w:r>
        <w:rPr>
          <w:noProof/>
          <w:lang w:eastAsia="tr-TR"/>
        </w:rPr>
        <w:pict>
          <v:line id="Düz Bağlayıcı 263" o:spid="_x0000_s1161" style="position:absolute;z-index:251676160;visibility:visible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" strokecolor="#795d9b"/>
        </w:pict>
      </w:r>
      <w:r>
        <w:rPr>
          <w:noProof/>
          <w:lang w:eastAsia="tr-TR"/>
        </w:rPr>
        <w:pict>
          <v:line id="Düz Bağlayıcı 264" o:spid="_x0000_s1162" style="position:absolute;z-index:251675136;visibility:visible" from="-14.8pt,7.65pt" to="-14.8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" strokecolor="#40a7c2"/>
        </w:pict>
      </w:r>
      <w:r>
        <w:rPr>
          <w:noProof/>
          <w:lang w:eastAsia="tr-TR"/>
        </w:rPr>
        <w:pict>
          <v:line id="Düz Bağlayıcı 265" o:spid="_x0000_s1163" style="position:absolute;z-index:251671040;visibility:visible" from="-14.6pt,33.75pt" to="252.4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" strokecolor="#f68c36"/>
        </w:pict>
      </w:r>
      <w:r>
        <w:rPr>
          <w:noProof/>
          <w:lang w:eastAsia="tr-TR"/>
        </w:rPr>
        <w:pict>
          <v:line id="Düz Bağlayıcı 266" o:spid="_x0000_s1164" style="position:absolute;z-index:251674112;visibility:visible" from="-14.6pt,24.4pt" to="252.4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" strokecolor="#94b64e"/>
        </w:pict>
      </w:r>
      <w:r>
        <w:rPr>
          <w:noProof/>
          <w:lang w:eastAsia="tr-TR"/>
        </w:rPr>
        <w:pict>
          <v:line id="Düz Bağlayıcı 267" o:spid="_x0000_s1165" style="position:absolute;z-index:251673088;visibility:visible" from="-14.6pt,16.15pt" to="252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" strokecolor="#bc4542"/>
        </w:pict>
      </w:r>
      <w:r>
        <w:rPr>
          <w:noProof/>
          <w:lang w:eastAsia="tr-TR"/>
        </w:rPr>
        <w:pict>
          <v:line id="Düz Bağlayıcı 268" o:spid="_x0000_s1166" style="position:absolute;z-index:251672064;visibility:visible" from="-14.6pt,7.9pt" to="252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" strokecolor="#4579b8"/>
        </w:pict>
      </w:r>
    </w:p>
    <w:p w:rsidR="00764226" w:rsidRPr="004A68C1" w:rsidRDefault="00764226" w:rsidP="00817E89">
      <w:pPr>
        <w:rPr>
          <w:rFonts w:ascii="Hand writing Mutlu" w:hAnsi="Hand writing Mutlu"/>
          <w:b/>
          <w:color w:val="00B050"/>
          <w:sz w:val="36"/>
          <w:u w:val="single"/>
        </w:rPr>
      </w:pPr>
      <w:r>
        <w:rPr>
          <w:noProof/>
          <w:lang w:eastAsia="tr-TR"/>
        </w:rPr>
        <w:pict>
          <v:line id="Düz Bağlayıcı 269" o:spid="_x0000_s1167" style="position:absolute;z-index:251726336;visibility:visible" from="255.8pt,33pt" to="522.8pt,3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" strokecolor="#f68c36"/>
        </w:pict>
      </w:r>
      <w:r>
        <w:rPr>
          <w:noProof/>
          <w:lang w:eastAsia="tr-TR"/>
        </w:rPr>
        <w:pict>
          <v:line id="Düz Bağlayıcı 270" o:spid="_x0000_s1168" style="position:absolute;z-index:251729408;visibility:visible" from="255.8pt,24.4pt" to="522.8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" strokecolor="#94b64e"/>
        </w:pict>
      </w:r>
      <w:r>
        <w:rPr>
          <w:noProof/>
          <w:lang w:eastAsia="tr-TR"/>
        </w:rPr>
        <w:pict>
          <v:line id="Düz Bağlayıcı 271" o:spid="_x0000_s1169" style="position:absolute;z-index:251728384;visibility:visible" from="255.8pt,16.15pt" to="522.8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" strokecolor="#bc4542"/>
        </w:pict>
      </w:r>
      <w:r>
        <w:rPr>
          <w:noProof/>
          <w:lang w:eastAsia="tr-TR"/>
        </w:rPr>
        <w:pict>
          <v:line id="Düz Bağlayıcı 272" o:spid="_x0000_s1170" style="position:absolute;z-index:251727360;visibility:visible" from="255.8pt,7.9pt" to="522.8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" strokecolor="#4579b8"/>
        </w:pict>
      </w:r>
      <w:r>
        <w:rPr>
          <w:noProof/>
          <w:lang w:eastAsia="tr-TR"/>
        </w:rPr>
        <w:pict>
          <v:line id="Düz Bağlayıcı 273" o:spid="_x0000_s1171" style="position:absolute;z-index:251730432;visibility:visible" from="255.6pt,7.65pt" to="255.6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" strokecolor="#40a7c2"/>
        </w:pict>
      </w:r>
      <w:r>
        <w:rPr>
          <w:noProof/>
          <w:lang w:eastAsia="tr-TR"/>
        </w:rPr>
        <w:pict>
          <v:line id="Düz Bağlayıcı 274" o:spid="_x0000_s1172" style="position:absolute;z-index:251682304;visibility:visible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" strokecolor="#795d9b"/>
        </w:pict>
      </w:r>
      <w:r>
        <w:rPr>
          <w:noProof/>
          <w:lang w:eastAsia="tr-TR"/>
        </w:rPr>
        <w:pict>
          <v:line id="Düz Bağlayıcı 275" o:spid="_x0000_s1173" style="position:absolute;z-index:251681280;visibility:visible" from="-14.8pt,7.65pt" to="-14.8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" strokecolor="#40a7c2"/>
        </w:pict>
      </w:r>
      <w:r>
        <w:rPr>
          <w:noProof/>
          <w:lang w:eastAsia="tr-TR"/>
        </w:rPr>
        <w:pict>
          <v:line id="Düz Bağlayıcı 276" o:spid="_x0000_s1174" style="position:absolute;z-index:251677184;visibility:visible" from="-14.6pt,33.75pt" to="252.4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" strokecolor="#f68c36"/>
        </w:pict>
      </w:r>
      <w:r>
        <w:rPr>
          <w:noProof/>
          <w:lang w:eastAsia="tr-TR"/>
        </w:rPr>
        <w:pict>
          <v:line id="Düz Bağlayıcı 277" o:spid="_x0000_s1175" style="position:absolute;z-index:251680256;visibility:visible" from="-14.6pt,24.4pt" to="252.4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" strokecolor="#94b64e"/>
        </w:pict>
      </w:r>
      <w:r>
        <w:rPr>
          <w:noProof/>
          <w:lang w:eastAsia="tr-TR"/>
        </w:rPr>
        <w:pict>
          <v:line id="Düz Bağlayıcı 278" o:spid="_x0000_s1176" style="position:absolute;z-index:251679232;visibility:visible" from="-14.6pt,16.15pt" to="252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" strokecolor="#bc4542"/>
        </w:pict>
      </w:r>
      <w:r>
        <w:rPr>
          <w:noProof/>
          <w:lang w:eastAsia="tr-TR"/>
        </w:rPr>
        <w:pict>
          <v:line id="Düz Bağlayıcı 279" o:spid="_x0000_s1177" style="position:absolute;z-index:251678208;visibility:visible" from="-14.6pt,7.9pt" to="252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" strokecolor="#4579b8"/>
        </w:pict>
      </w:r>
    </w:p>
    <w:p w:rsidR="00764226" w:rsidRPr="004A68C1" w:rsidRDefault="00764226" w:rsidP="00817E89">
      <w:pPr>
        <w:rPr>
          <w:rFonts w:ascii="Hand writing Mutlu" w:hAnsi="Hand writing Mutlu"/>
          <w:b/>
          <w:color w:val="00B050"/>
          <w:sz w:val="36"/>
          <w:u w:val="single"/>
        </w:rPr>
      </w:pPr>
      <w:r>
        <w:rPr>
          <w:noProof/>
          <w:lang w:eastAsia="tr-TR"/>
        </w:rPr>
        <w:pict>
          <v:line id="Düz Bağlayıcı 280" o:spid="_x0000_s1178" style="position:absolute;z-index:251735552;visibility:visible" from="255.8pt,23.65pt" to="522.8pt,2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" strokecolor="#94b64e"/>
        </w:pict>
      </w:r>
      <w:r>
        <w:rPr>
          <w:noProof/>
          <w:lang w:eastAsia="tr-TR"/>
        </w:rPr>
        <w:pict>
          <v:line id="Düz Bağlayıcı 281" o:spid="_x0000_s1179" style="position:absolute;z-index:251732480;visibility:visible" from="255.8pt,33.75pt" to="522.8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" strokecolor="#f68c36"/>
        </w:pict>
      </w:r>
      <w:r>
        <w:rPr>
          <w:noProof/>
          <w:lang w:eastAsia="tr-TR"/>
        </w:rPr>
        <w:pict>
          <v:line id="Düz Bağlayıcı 282" o:spid="_x0000_s1180" style="position:absolute;z-index:251734528;visibility:visible" from="255.8pt,16.15pt" to="522.8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" strokecolor="#bc4542"/>
        </w:pict>
      </w:r>
      <w:r>
        <w:rPr>
          <w:noProof/>
          <w:lang w:eastAsia="tr-TR"/>
        </w:rPr>
        <w:pict>
          <v:line id="Düz Bağlayıcı 283" o:spid="_x0000_s1181" style="position:absolute;z-index:251733504;visibility:visible" from="255.8pt,7.9pt" to="522.8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" strokecolor="#4579b8"/>
        </w:pict>
      </w:r>
      <w:r>
        <w:rPr>
          <w:noProof/>
          <w:lang w:eastAsia="tr-TR"/>
        </w:rPr>
        <w:pict>
          <v:line id="Düz Bağlayıcı 284" o:spid="_x0000_s1182" style="position:absolute;z-index:251736576;visibility:visible" from="255.6pt,7.65pt" to="255.6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" strokecolor="#40a7c2"/>
        </w:pict>
      </w:r>
      <w:r>
        <w:rPr>
          <w:noProof/>
          <w:lang w:eastAsia="tr-TR"/>
        </w:rPr>
        <w:pict>
          <v:line id="Düz Bağlayıcı 285" o:spid="_x0000_s1183" style="position:absolute;z-index:251688448;visibility:visible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" strokecolor="#795d9b"/>
        </w:pict>
      </w:r>
      <w:r>
        <w:rPr>
          <w:noProof/>
          <w:lang w:eastAsia="tr-TR"/>
        </w:rPr>
        <w:pict>
          <v:line id="Düz Bağlayıcı 286" o:spid="_x0000_s1184" style="position:absolute;z-index:251687424;visibility:visible" from="-14.8pt,7.65pt" to="-14.8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" strokecolor="#40a7c2"/>
        </w:pict>
      </w:r>
      <w:r>
        <w:rPr>
          <w:noProof/>
          <w:lang w:eastAsia="tr-TR"/>
        </w:rPr>
        <w:pict>
          <v:line id="Düz Bağlayıcı 287" o:spid="_x0000_s1185" style="position:absolute;z-index:251683328;visibility:visible" from="-14.6pt,33.75pt" to="252.4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" strokecolor="#f68c36"/>
        </w:pict>
      </w:r>
      <w:r>
        <w:rPr>
          <w:noProof/>
          <w:lang w:eastAsia="tr-TR"/>
        </w:rPr>
        <w:pict>
          <v:line id="Düz Bağlayıcı 288" o:spid="_x0000_s1186" style="position:absolute;z-index:251686400;visibility:visible" from="-14.6pt,24.4pt" to="252.4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" strokecolor="#94b64e"/>
        </w:pict>
      </w:r>
      <w:r>
        <w:rPr>
          <w:noProof/>
          <w:lang w:eastAsia="tr-TR"/>
        </w:rPr>
        <w:pict>
          <v:line id="Düz Bağlayıcı 289" o:spid="_x0000_s1187" style="position:absolute;z-index:251685376;visibility:visible" from="-14.6pt,16.15pt" to="252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" strokecolor="#bc4542"/>
        </w:pict>
      </w:r>
      <w:r>
        <w:rPr>
          <w:noProof/>
          <w:lang w:eastAsia="tr-TR"/>
        </w:rPr>
        <w:pict>
          <v:line id="Düz Bağlayıcı 290" o:spid="_x0000_s1188" style="position:absolute;z-index:251684352;visibility:visible" from="-14.6pt,7.9pt" to="252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" strokecolor="#4579b8"/>
        </w:pict>
      </w:r>
    </w:p>
    <w:p w:rsidR="00764226" w:rsidRPr="004A68C1" w:rsidRDefault="00764226" w:rsidP="00817E89">
      <w:pPr>
        <w:rPr>
          <w:rFonts w:ascii="Hand writing Mutlu" w:hAnsi="Hand writing Mutlu"/>
          <w:b/>
          <w:color w:val="00B050"/>
          <w:sz w:val="36"/>
          <w:u w:val="single"/>
        </w:rPr>
      </w:pPr>
      <w:r>
        <w:rPr>
          <w:noProof/>
          <w:lang w:eastAsia="tr-TR"/>
        </w:rPr>
        <w:pict>
          <v:line id="Düz Bağlayıcı 291" o:spid="_x0000_s1189" style="position:absolute;z-index:251738624;visibility:visible" from="255.8pt,33pt" to="522.8pt,3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" strokecolor="#f68c36"/>
        </w:pict>
      </w:r>
      <w:r>
        <w:rPr>
          <w:noProof/>
          <w:lang w:eastAsia="tr-TR"/>
        </w:rPr>
        <w:pict>
          <v:line id="Düz Bağlayıcı 292" o:spid="_x0000_s1190" style="position:absolute;z-index:251741696;visibility:visible" from="255.8pt,24.4pt" to="522.8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" strokecolor="#94b64e"/>
        </w:pict>
      </w:r>
      <w:r>
        <w:rPr>
          <w:noProof/>
          <w:lang w:eastAsia="tr-TR"/>
        </w:rPr>
        <w:pict>
          <v:line id="Düz Bağlayıcı 293" o:spid="_x0000_s1191" style="position:absolute;z-index:251740672;visibility:visible" from="255.8pt,15.4pt" to="522.8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" strokecolor="#bc4542"/>
        </w:pict>
      </w:r>
      <w:r>
        <w:rPr>
          <w:noProof/>
          <w:lang w:eastAsia="tr-TR"/>
        </w:rPr>
        <w:pict>
          <v:line id="Düz Bağlayıcı 294" o:spid="_x0000_s1192" style="position:absolute;z-index:251739648;visibility:visible" from="255.8pt,7.9pt" to="522.8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" strokecolor="#4579b8"/>
        </w:pict>
      </w:r>
      <w:r>
        <w:rPr>
          <w:noProof/>
          <w:lang w:eastAsia="tr-TR"/>
        </w:rPr>
        <w:pict>
          <v:line id="Düz Bağlayıcı 295" o:spid="_x0000_s1193" style="position:absolute;z-index:251742720;visibility:visible" from="255.6pt,7.65pt" to="255.6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" strokecolor="#40a7c2"/>
        </w:pict>
      </w:r>
      <w:r>
        <w:rPr>
          <w:noProof/>
          <w:lang w:eastAsia="tr-TR"/>
        </w:rPr>
        <w:pict>
          <v:line id="Düz Bağlayıcı 296" o:spid="_x0000_s1194" style="position:absolute;z-index:251694592;visibility:visible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" strokecolor="#795d9b"/>
        </w:pict>
      </w:r>
      <w:r>
        <w:rPr>
          <w:noProof/>
          <w:lang w:eastAsia="tr-TR"/>
        </w:rPr>
        <w:pict>
          <v:line id="Düz Bağlayıcı 297" o:spid="_x0000_s1195" style="position:absolute;z-index:251693568;visibility:visible" from="-14.8pt,7.65pt" to="-14.8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" strokecolor="#40a7c2"/>
        </w:pict>
      </w:r>
      <w:r>
        <w:rPr>
          <w:noProof/>
          <w:lang w:eastAsia="tr-TR"/>
        </w:rPr>
        <w:pict>
          <v:line id="Düz Bağlayıcı 298" o:spid="_x0000_s1196" style="position:absolute;z-index:251689472;visibility:visible" from="-14.6pt,33.75pt" to="252.4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" strokecolor="#f68c36"/>
        </w:pict>
      </w:r>
      <w:r>
        <w:rPr>
          <w:noProof/>
          <w:lang w:eastAsia="tr-TR"/>
        </w:rPr>
        <w:pict>
          <v:line id="Düz Bağlayıcı 299" o:spid="_x0000_s1197" style="position:absolute;z-index:251692544;visibility:visible" from="-14.6pt,24.4pt" to="252.4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" strokecolor="#94b64e"/>
        </w:pict>
      </w:r>
      <w:r>
        <w:rPr>
          <w:noProof/>
          <w:lang w:eastAsia="tr-TR"/>
        </w:rPr>
        <w:pict>
          <v:line id="Düz Bağlayıcı 300" o:spid="_x0000_s1198" style="position:absolute;z-index:251691520;visibility:visible" from="-14.6pt,16.15pt" to="252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" strokecolor="#bc4542"/>
        </w:pict>
      </w:r>
      <w:r>
        <w:rPr>
          <w:noProof/>
          <w:lang w:eastAsia="tr-TR"/>
        </w:rPr>
        <w:pict>
          <v:line id="Düz Bağlayıcı 301" o:spid="_x0000_s1199" style="position:absolute;z-index:251690496;visibility:visible" from="-14.6pt,7.9pt" to="252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" strokecolor="#4579b8"/>
        </w:pict>
      </w:r>
    </w:p>
    <w:p w:rsidR="00764226" w:rsidRPr="004A68C1" w:rsidRDefault="00764226" w:rsidP="00817E89">
      <w:pPr>
        <w:rPr>
          <w:rFonts w:ascii="Hand writing Mutlu" w:hAnsi="Hand writing Mutlu"/>
          <w:b/>
          <w:color w:val="00B050"/>
          <w:sz w:val="36"/>
          <w:u w:val="single"/>
        </w:rPr>
      </w:pPr>
      <w:r>
        <w:rPr>
          <w:noProof/>
          <w:lang w:eastAsia="tr-TR"/>
        </w:rPr>
        <w:pict>
          <v:line id="Düz Bağlayıcı 302" o:spid="_x0000_s1200" style="position:absolute;z-index:251744768;visibility:visible" from="255.8pt,33.75pt" to="522.8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" strokecolor="#f68c36"/>
        </w:pict>
      </w:r>
      <w:r>
        <w:rPr>
          <w:noProof/>
          <w:lang w:eastAsia="tr-TR"/>
        </w:rPr>
        <w:pict>
          <v:line id="Düz Bağlayıcı 303" o:spid="_x0000_s1201" style="position:absolute;z-index:251747840;visibility:visible" from="255.8pt,23.65pt" to="522.8pt,2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" strokecolor="#94b64e"/>
        </w:pict>
      </w:r>
      <w:r>
        <w:rPr>
          <w:noProof/>
          <w:lang w:eastAsia="tr-TR"/>
        </w:rPr>
        <w:pict>
          <v:line id="Düz Bağlayıcı 304" o:spid="_x0000_s1202" style="position:absolute;z-index:251746816;visibility:visible" from="255.8pt,16.15pt" to="522.8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" strokecolor="#bc4542"/>
        </w:pict>
      </w:r>
      <w:r>
        <w:rPr>
          <w:noProof/>
          <w:lang w:eastAsia="tr-TR"/>
        </w:rPr>
        <w:pict>
          <v:line id="Düz Bağlayıcı 305" o:spid="_x0000_s1203" style="position:absolute;z-index:251745792;visibility:visible" from="255.8pt,7.15pt" to="522.8pt,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" strokecolor="#4579b8"/>
        </w:pict>
      </w:r>
      <w:r>
        <w:rPr>
          <w:noProof/>
          <w:lang w:eastAsia="tr-TR"/>
        </w:rPr>
        <w:pict>
          <v:line id="Düz Bağlayıcı 306" o:spid="_x0000_s1204" style="position:absolute;z-index:251748864;visibility:visible" from="255.6pt,7.65pt" to="255.6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" strokecolor="#40a7c2"/>
        </w:pict>
      </w:r>
      <w:r>
        <w:rPr>
          <w:noProof/>
          <w:lang w:eastAsia="tr-TR"/>
        </w:rPr>
        <w:pict>
          <v:line id="Düz Bağlayıcı 307" o:spid="_x0000_s1205" style="position:absolute;z-index:251700736;visibility:visible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" strokecolor="#795d9b"/>
        </w:pict>
      </w:r>
      <w:r>
        <w:rPr>
          <w:noProof/>
          <w:lang w:eastAsia="tr-TR"/>
        </w:rPr>
        <w:pict>
          <v:line id="Düz Bağlayıcı 308" o:spid="_x0000_s1206" style="position:absolute;z-index:251699712;visibility:visible" from="-14.8pt,7.65pt" to="-14.8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" strokecolor="#40a7c2"/>
        </w:pict>
      </w:r>
      <w:r>
        <w:rPr>
          <w:noProof/>
          <w:lang w:eastAsia="tr-TR"/>
        </w:rPr>
        <w:pict>
          <v:line id="Düz Bağlayıcı 309" o:spid="_x0000_s1207" style="position:absolute;z-index:251695616;visibility:visible" from="-14.6pt,33.75pt" to="252.4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" strokecolor="#f68c36"/>
        </w:pict>
      </w:r>
      <w:r>
        <w:rPr>
          <w:noProof/>
          <w:lang w:eastAsia="tr-TR"/>
        </w:rPr>
        <w:pict>
          <v:line id="Düz Bağlayıcı 310" o:spid="_x0000_s1208" style="position:absolute;z-index:251698688;visibility:visible" from="-14.6pt,24.4pt" to="252.4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" strokecolor="#94b64e"/>
        </w:pict>
      </w:r>
      <w:r>
        <w:rPr>
          <w:noProof/>
          <w:lang w:eastAsia="tr-TR"/>
        </w:rPr>
        <w:pict>
          <v:line id="Düz Bağlayıcı 311" o:spid="_x0000_s1209" style="position:absolute;z-index:251697664;visibility:visible" from="-14.6pt,16.15pt" to="252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" strokecolor="#bc4542"/>
        </w:pict>
      </w:r>
      <w:r>
        <w:rPr>
          <w:noProof/>
          <w:lang w:eastAsia="tr-TR"/>
        </w:rPr>
        <w:pict>
          <v:line id="Düz Bağlayıcı 312" o:spid="_x0000_s1210" style="position:absolute;z-index:251696640;visibility:visible" from="-14.6pt,7.9pt" to="252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" strokecolor="#4579b8"/>
        </w:pict>
      </w:r>
    </w:p>
    <w:p w:rsidR="00764226" w:rsidRPr="004A68C1" w:rsidRDefault="00764226" w:rsidP="00817E89">
      <w:pPr>
        <w:rPr>
          <w:rFonts w:ascii="Hand writing Mutlu" w:hAnsi="Hand writing Mutlu"/>
          <w:color w:val="00B050"/>
          <w:sz w:val="36"/>
        </w:rPr>
      </w:pPr>
      <w:r>
        <w:rPr>
          <w:noProof/>
          <w:lang w:eastAsia="tr-TR"/>
        </w:rPr>
        <w:pict>
          <v:line id="Düz Bağlayıcı 313" o:spid="_x0000_s1211" style="position:absolute;z-index:251750912;visibility:visible" from="255.8pt,33.75pt" to="522.8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" strokecolor="#f68c36"/>
        </w:pict>
      </w:r>
      <w:r>
        <w:rPr>
          <w:noProof/>
          <w:lang w:eastAsia="tr-TR"/>
        </w:rPr>
        <w:pict>
          <v:line id="Düz Bağlayıcı 314" o:spid="_x0000_s1212" style="position:absolute;z-index:251753984;visibility:visible" from="255.8pt,24.4pt" to="522.8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" strokecolor="#94b64e"/>
        </w:pict>
      </w:r>
      <w:r>
        <w:rPr>
          <w:noProof/>
          <w:lang w:eastAsia="tr-TR"/>
        </w:rPr>
        <w:pict>
          <v:line id="Düz Bağlayıcı 315" o:spid="_x0000_s1213" style="position:absolute;z-index:251752960;visibility:visible" from="255.8pt,16.15pt" to="522.8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" strokecolor="#bc4542"/>
        </w:pict>
      </w:r>
      <w:r>
        <w:rPr>
          <w:noProof/>
          <w:lang w:eastAsia="tr-TR"/>
        </w:rPr>
        <w:pict>
          <v:line id="Düz Bağlayıcı 316" o:spid="_x0000_s1214" style="position:absolute;z-index:251751936;visibility:visible" from="255.8pt,7.9pt" to="522.8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" strokecolor="#4579b8"/>
        </w:pict>
      </w:r>
      <w:r>
        <w:rPr>
          <w:noProof/>
          <w:lang w:eastAsia="tr-TR"/>
        </w:rPr>
        <w:pict>
          <v:line id="Düz Bağlayıcı 317" o:spid="_x0000_s1215" style="position:absolute;z-index:251755008;visibility:visible" from="255.6pt,7.65pt" to="255.6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" strokecolor="#40a7c2"/>
        </w:pict>
      </w:r>
      <w:r>
        <w:rPr>
          <w:noProof/>
          <w:lang w:eastAsia="tr-TR"/>
        </w:rPr>
        <w:pict>
          <v:line id="Düz Bağlayıcı 318" o:spid="_x0000_s1216" style="position:absolute;z-index:251706880;visibility:visible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" strokecolor="#795d9b"/>
        </w:pict>
      </w:r>
      <w:r>
        <w:rPr>
          <w:noProof/>
          <w:lang w:eastAsia="tr-TR"/>
        </w:rPr>
        <w:pict>
          <v:line id="Düz Bağlayıcı 319" o:spid="_x0000_s1217" style="position:absolute;z-index:251705856;visibility:visible" from="-14.8pt,7.65pt" to="-14.8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" strokecolor="#40a7c2"/>
        </w:pict>
      </w:r>
      <w:r>
        <w:rPr>
          <w:noProof/>
          <w:lang w:eastAsia="tr-TR"/>
        </w:rPr>
        <w:pict>
          <v:line id="Düz Bağlayıcı 320" o:spid="_x0000_s1218" style="position:absolute;z-index:251701760;visibility:visible" from="-14.6pt,33.75pt" to="252.4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" strokecolor="#f68c36"/>
        </w:pict>
      </w:r>
      <w:r>
        <w:rPr>
          <w:noProof/>
          <w:lang w:eastAsia="tr-TR"/>
        </w:rPr>
        <w:pict>
          <v:line id="Düz Bağlayıcı 321" o:spid="_x0000_s1219" style="position:absolute;z-index:251704832;visibility:visible" from="-14.6pt,24.4pt" to="252.4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" strokecolor="#94b64e"/>
        </w:pict>
      </w:r>
      <w:r>
        <w:rPr>
          <w:noProof/>
          <w:lang w:eastAsia="tr-TR"/>
        </w:rPr>
        <w:pict>
          <v:line id="Düz Bağlayıcı 322" o:spid="_x0000_s1220" style="position:absolute;z-index:251703808;visibility:visible" from="-14.6pt,16.15pt" to="252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" strokecolor="#bc4542"/>
        </w:pict>
      </w:r>
      <w:r>
        <w:rPr>
          <w:noProof/>
          <w:lang w:eastAsia="tr-TR"/>
        </w:rPr>
        <w:pict>
          <v:line id="Düz Bağlayıcı 323" o:spid="_x0000_s1221" style="position:absolute;z-index:251702784;visibility:visible" from="-14.6pt,7.9pt" to="252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" strokecolor="#4579b8"/>
        </w:pict>
      </w:r>
      <w:r w:rsidRPr="004A68C1">
        <w:rPr>
          <w:rFonts w:ascii="Hand writing Mutlu" w:hAnsi="Hand writing Mutlu"/>
          <w:color w:val="00B050"/>
          <w:sz w:val="36"/>
        </w:rPr>
        <w:t xml:space="preserve">                                       </w:t>
      </w:r>
    </w:p>
    <w:p w:rsidR="00764226" w:rsidRPr="004A68C1" w:rsidRDefault="00764226" w:rsidP="00817E89">
      <w:pPr>
        <w:ind w:firstLine="708"/>
        <w:rPr>
          <w:rFonts w:ascii="Hand writing Mutlu" w:hAnsi="Hand writing Mutlu"/>
          <w:color w:val="00B050"/>
          <w:sz w:val="36"/>
        </w:rPr>
      </w:pPr>
      <w:r w:rsidRPr="004A68C1">
        <w:rPr>
          <w:rFonts w:ascii="Hand writing Mutlu" w:hAnsi="Hand writing Mutlu"/>
          <w:color w:val="00B050"/>
          <w:sz w:val="36"/>
        </w:rPr>
        <w:t xml:space="preserve">                  </w:t>
      </w:r>
      <w:hyperlink r:id="rId7" w:history="1">
        <w:r w:rsidRPr="00796849">
          <w:rPr>
            <w:rStyle w:val="Hyperlink"/>
            <w:rFonts w:ascii="Hand writing Mutlu" w:hAnsi="Hand writing Mutlu"/>
            <w:sz w:val="20"/>
            <w:szCs w:val="20"/>
          </w:rPr>
          <w:t>http://www.sorubak.com</w:t>
        </w:r>
      </w:hyperlink>
      <w:r w:rsidRPr="004A68C1">
        <w:rPr>
          <w:rFonts w:ascii="Hand writing Mutlu" w:hAnsi="Hand writing Mutlu"/>
          <w:color w:val="00B050"/>
          <w:sz w:val="36"/>
        </w:rPr>
        <w:t xml:space="preserve"> </w:t>
      </w:r>
    </w:p>
    <w:p w:rsidR="00764226" w:rsidRPr="004A68C1" w:rsidRDefault="00764226" w:rsidP="00817E89">
      <w:pPr>
        <w:ind w:firstLine="708"/>
        <w:rPr>
          <w:rFonts w:ascii="Hand writing Mutlu" w:hAnsi="Hand writing Mutlu"/>
          <w:color w:val="00B050"/>
          <w:sz w:val="36"/>
        </w:rPr>
      </w:pPr>
      <w:r>
        <w:rPr>
          <w:rFonts w:ascii="Hand writing Mutlu" w:hAnsi="Hand writing Mutlu"/>
          <w:color w:val="00B050"/>
          <w:sz w:val="36"/>
        </w:rPr>
        <w:t>Üşüdüm</w:t>
      </w:r>
    </w:p>
    <w:p w:rsidR="00764226" w:rsidRPr="004A68C1" w:rsidRDefault="00764226" w:rsidP="00817E89">
      <w:pPr>
        <w:rPr>
          <w:rFonts w:ascii="Hand writing Mutlu" w:hAnsi="Hand writing Mutlu"/>
          <w:color w:val="00B050"/>
          <w:sz w:val="36"/>
        </w:rPr>
      </w:pPr>
      <w:r>
        <w:rPr>
          <w:rFonts w:ascii="Hand writing Mutlu" w:hAnsi="Hand writing Mutlu"/>
          <w:color w:val="00B050"/>
          <w:sz w:val="36"/>
        </w:rPr>
        <w:t>Üşüdüm üşüdüm                   Daldan elma düşürdüm</w:t>
      </w:r>
      <w:r w:rsidRPr="004A68C1">
        <w:rPr>
          <w:rFonts w:ascii="Hand writing Mutlu" w:hAnsi="Hand writing Mutlu"/>
          <w:color w:val="00B050"/>
          <w:sz w:val="36"/>
        </w:rPr>
        <w:t xml:space="preserve">                          </w:t>
      </w:r>
      <w:r>
        <w:rPr>
          <w:rFonts w:ascii="Hand writing Mutlu" w:hAnsi="Hand writing Mutlu"/>
          <w:color w:val="00B050"/>
          <w:sz w:val="36"/>
        </w:rPr>
        <w:t>Elmamı yediler</w:t>
      </w:r>
      <w:r w:rsidRPr="004A68C1">
        <w:rPr>
          <w:rFonts w:ascii="Hand writing Mutlu" w:hAnsi="Hand writing Mutlu"/>
          <w:color w:val="00B050"/>
          <w:sz w:val="36"/>
        </w:rPr>
        <w:t xml:space="preserve">                                  </w:t>
      </w:r>
      <w:r>
        <w:rPr>
          <w:rFonts w:ascii="Hand writing Mutlu" w:hAnsi="Hand writing Mutlu"/>
          <w:color w:val="00B050"/>
          <w:sz w:val="36"/>
        </w:rPr>
        <w:t xml:space="preserve">       Bana şirin dediler</w:t>
      </w:r>
      <w:r w:rsidRPr="004A68C1">
        <w:rPr>
          <w:rFonts w:ascii="Hand writing Mutlu" w:hAnsi="Hand writing Mutlu"/>
          <w:color w:val="00B050"/>
          <w:sz w:val="36"/>
        </w:rPr>
        <w:t xml:space="preserve">                              </w:t>
      </w:r>
      <w:r>
        <w:rPr>
          <w:rFonts w:ascii="Hand writing Mutlu" w:hAnsi="Hand writing Mutlu"/>
          <w:color w:val="00B050"/>
          <w:sz w:val="36"/>
        </w:rPr>
        <w:t xml:space="preserve">         Şirin oldum, kuş oldum </w:t>
      </w:r>
      <w:r w:rsidRPr="004A68C1">
        <w:rPr>
          <w:rFonts w:ascii="Hand writing Mutlu" w:hAnsi="Hand writing Mutlu"/>
          <w:color w:val="00B050"/>
          <w:sz w:val="36"/>
        </w:rPr>
        <w:t xml:space="preserve">                        </w:t>
      </w:r>
      <w:r>
        <w:rPr>
          <w:rFonts w:ascii="Hand writing Mutlu" w:hAnsi="Hand writing Mutlu"/>
          <w:color w:val="00B050"/>
          <w:sz w:val="36"/>
        </w:rPr>
        <w:t xml:space="preserve">          Altmış tane</w:t>
      </w:r>
      <w:r w:rsidRPr="004A68C1">
        <w:rPr>
          <w:rFonts w:ascii="Hand writing Mutlu" w:hAnsi="Hand writing Mutlu"/>
          <w:color w:val="00B050"/>
          <w:sz w:val="36"/>
        </w:rPr>
        <w:t xml:space="preserve"> </w:t>
      </w:r>
      <w:r>
        <w:rPr>
          <w:rFonts w:ascii="Hand writing Mutlu" w:hAnsi="Hand writing Mutlu"/>
          <w:color w:val="00B050"/>
          <w:sz w:val="36"/>
        </w:rPr>
        <w:t>taş aldım</w:t>
      </w:r>
      <w:r w:rsidRPr="004A68C1">
        <w:rPr>
          <w:rFonts w:ascii="Hand writing Mutlu" w:hAnsi="Hand writing Mutlu"/>
          <w:color w:val="00B050"/>
          <w:sz w:val="36"/>
        </w:rPr>
        <w:t xml:space="preserve">              </w:t>
      </w:r>
      <w:r>
        <w:rPr>
          <w:rFonts w:ascii="Hand writing Mutlu" w:hAnsi="Hand writing Mutlu"/>
          <w:color w:val="00B050"/>
          <w:sz w:val="36"/>
        </w:rPr>
        <w:t xml:space="preserve">          Taşın dışı kararmış</w:t>
      </w:r>
      <w:r w:rsidRPr="004A68C1">
        <w:rPr>
          <w:rFonts w:ascii="Hand writing Mutlu" w:hAnsi="Hand writing Mutlu"/>
          <w:color w:val="00B050"/>
          <w:sz w:val="36"/>
        </w:rPr>
        <w:t xml:space="preserve">                                   </w:t>
      </w:r>
      <w:r>
        <w:rPr>
          <w:rFonts w:ascii="Hand writing Mutlu" w:hAnsi="Hand writing Mutlu"/>
          <w:color w:val="00B050"/>
          <w:sz w:val="36"/>
        </w:rPr>
        <w:t xml:space="preserve">     Şaban</w:t>
      </w:r>
      <w:r>
        <w:rPr>
          <w:rFonts w:ascii="Times New Roman" w:hAnsi="Times New Roman"/>
          <w:color w:val="00B050"/>
          <w:sz w:val="36"/>
        </w:rPr>
        <w:t>’</w:t>
      </w:r>
      <w:r>
        <w:rPr>
          <w:rFonts w:ascii="Hand writing Mutlu" w:hAnsi="Hand writing Mutlu"/>
          <w:color w:val="00B050"/>
          <w:sz w:val="36"/>
        </w:rPr>
        <w:t>ın dişi sararmış</w:t>
      </w:r>
      <w:r w:rsidRPr="004A68C1">
        <w:rPr>
          <w:rFonts w:ascii="Hand writing Mutlu" w:hAnsi="Hand writing Mutlu"/>
          <w:color w:val="00B050"/>
          <w:sz w:val="36"/>
        </w:rPr>
        <w:t xml:space="preserve">                                                       </w:t>
      </w:r>
      <w:r w:rsidRPr="004A68C1">
        <w:rPr>
          <w:rFonts w:ascii="Hand writing Mutlu" w:hAnsi="Hand writing Mutlu"/>
          <w:b/>
          <w:color w:val="00B050"/>
          <w:sz w:val="36"/>
        </w:rPr>
        <w:t xml:space="preserve">                                        </w:t>
      </w:r>
    </w:p>
    <w:p w:rsidR="00764226" w:rsidRPr="009720DD" w:rsidRDefault="00764226" w:rsidP="00817E89">
      <w:pPr>
        <w:rPr>
          <w:rFonts w:ascii="Hand writing Mutlu" w:hAnsi="Hand writing Mutlu"/>
          <w:b/>
          <w:sz w:val="36"/>
          <w:u w:val="single"/>
        </w:rPr>
      </w:pPr>
      <w:r>
        <w:rPr>
          <w:noProof/>
          <w:lang w:eastAsia="tr-TR"/>
        </w:rPr>
        <w:pict>
          <v:line id="Düz Bağlayıcı 324" o:spid="_x0000_s1222" style="position:absolute;z-index:251757056;visibility:visible" from="246.2pt,7.65pt" to="246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" strokecolor="#46aac5"/>
        </w:pict>
      </w:r>
      <w:r>
        <w:rPr>
          <w:noProof/>
          <w:lang w:eastAsia="tr-TR"/>
        </w:rPr>
        <w:pict>
          <v:line id="Düz Bağlayıcı 325" o:spid="_x0000_s1223" style="position:absolute;z-index:251713024;visibility:visible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" strokecolor="#795d9b"/>
        </w:pict>
      </w:r>
    </w:p>
    <w:p w:rsidR="00764226" w:rsidRPr="009720DD" w:rsidRDefault="00764226" w:rsidP="00817E89">
      <w:pPr>
        <w:rPr>
          <w:rFonts w:ascii="Hand writing Mutlu" w:hAnsi="Hand writing Mutlu"/>
          <w:b/>
          <w:sz w:val="36"/>
          <w:u w:val="single"/>
        </w:rPr>
      </w:pPr>
      <w:r>
        <w:rPr>
          <w:noProof/>
          <w:lang w:eastAsia="tr-TR"/>
        </w:rPr>
        <w:pict>
          <v:line id="Düz Bağlayıcı 326" o:spid="_x0000_s1224" style="position:absolute;z-index:251758080;visibility:visible" from="246.2pt,8.05pt" to="246.2pt,3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" strokecolor="#46aac5"/>
        </w:pict>
      </w:r>
      <w:r>
        <w:rPr>
          <w:noProof/>
          <w:lang w:eastAsia="tr-TR"/>
        </w:rPr>
        <w:pict>
          <v:line id="Düz Bağlayıcı 327" o:spid="_x0000_s1225" style="position:absolute;z-index:251719168;visibility:visible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" strokecolor="#795d9b"/>
        </w:pict>
      </w:r>
    </w:p>
    <w:p w:rsidR="00764226" w:rsidRPr="009720DD" w:rsidRDefault="00764226" w:rsidP="00817E89">
      <w:pPr>
        <w:rPr>
          <w:rFonts w:ascii="Hand writing Mutlu" w:hAnsi="Hand writing Mutlu"/>
          <w:b/>
          <w:sz w:val="36"/>
          <w:u w:val="single"/>
        </w:rPr>
      </w:pPr>
      <w:r>
        <w:rPr>
          <w:noProof/>
          <w:lang w:eastAsia="tr-TR"/>
        </w:rPr>
        <w:pict>
          <v:line id="Düz Bağlayıcı 328" o:spid="_x0000_s1226" style="position:absolute;z-index:251759104;visibility:visible" from="246.2pt,7pt" to="246.2pt,3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" strokecolor="#46aac5"/>
        </w:pict>
      </w:r>
      <w:r>
        <w:rPr>
          <w:noProof/>
          <w:lang w:eastAsia="tr-TR"/>
        </w:rPr>
        <w:pict>
          <v:line id="Düz Bağlayıcı 329" o:spid="_x0000_s1227" style="position:absolute;z-index:251725312;visibility:visible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" strokecolor="#795d9b"/>
        </w:pict>
      </w:r>
    </w:p>
    <w:p w:rsidR="00764226" w:rsidRPr="009720DD" w:rsidRDefault="00764226" w:rsidP="00817E89">
      <w:pPr>
        <w:rPr>
          <w:rFonts w:ascii="Hand writing Mutlu" w:hAnsi="Hand writing Mutlu"/>
          <w:b/>
          <w:sz w:val="36"/>
          <w:u w:val="single"/>
        </w:rPr>
      </w:pPr>
      <w:r>
        <w:rPr>
          <w:noProof/>
          <w:lang w:eastAsia="tr-TR"/>
        </w:rPr>
        <w:pict>
          <v:line id="Düz Bağlayıcı 330" o:spid="_x0000_s1228" style="position:absolute;z-index:251760128;visibility:visible" from="246.2pt,7.45pt" to="246.2pt,3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" strokecolor="#46aac5"/>
        </w:pict>
      </w:r>
      <w:r>
        <w:rPr>
          <w:noProof/>
          <w:lang w:eastAsia="tr-TR"/>
        </w:rPr>
        <w:pict>
          <v:line id="Düz Bağlayıcı 331" o:spid="_x0000_s1229" style="position:absolute;z-index:251731456;visibility:visible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" strokecolor="#795d9b"/>
        </w:pict>
      </w:r>
    </w:p>
    <w:p w:rsidR="00764226" w:rsidRPr="009720DD" w:rsidRDefault="00764226" w:rsidP="00817E89">
      <w:pPr>
        <w:rPr>
          <w:rFonts w:ascii="Hand writing Mutlu" w:hAnsi="Hand writing Mutlu"/>
          <w:b/>
          <w:sz w:val="36"/>
          <w:u w:val="single"/>
        </w:rPr>
      </w:pPr>
      <w:r>
        <w:rPr>
          <w:noProof/>
          <w:lang w:eastAsia="tr-TR"/>
        </w:rPr>
        <w:pict>
          <v:line id="Düz Bağlayıcı 332" o:spid="_x0000_s1230" style="position:absolute;z-index:251761152;visibility:visible" from="246.2pt,7.9pt" to="246.2pt,3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" strokecolor="#46aac5"/>
        </w:pict>
      </w:r>
      <w:r>
        <w:rPr>
          <w:noProof/>
          <w:lang w:eastAsia="tr-TR"/>
        </w:rPr>
        <w:pict>
          <v:line id="Düz Bağlayıcı 333" o:spid="_x0000_s1231" style="position:absolute;z-index:251737600;visibility:visible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" strokecolor="#795d9b"/>
        </w:pict>
      </w:r>
    </w:p>
    <w:p w:rsidR="00764226" w:rsidRPr="009720DD" w:rsidRDefault="00764226" w:rsidP="00817E89">
      <w:pPr>
        <w:rPr>
          <w:rFonts w:ascii="Hand writing Mutlu" w:hAnsi="Hand writing Mutlu"/>
          <w:b/>
          <w:sz w:val="36"/>
          <w:u w:val="single"/>
        </w:rPr>
      </w:pPr>
      <w:r>
        <w:rPr>
          <w:noProof/>
          <w:lang w:eastAsia="tr-TR"/>
        </w:rPr>
        <w:pict>
          <v:line id="Düz Bağlayıcı 334" o:spid="_x0000_s1232" style="position:absolute;z-index:251762176;visibility:visible" from="246.2pt,8.3pt" to="246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" strokecolor="#46aac5"/>
        </w:pict>
      </w:r>
      <w:r>
        <w:rPr>
          <w:noProof/>
          <w:lang w:eastAsia="tr-TR"/>
        </w:rPr>
        <w:pict>
          <v:line id="Düz Bağlayıcı 335" o:spid="_x0000_s1233" style="position:absolute;z-index:251743744;visibility:visible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" strokecolor="#795d9b"/>
        </w:pict>
      </w:r>
    </w:p>
    <w:p w:rsidR="00764226" w:rsidRDefault="00764226" w:rsidP="00817E89">
      <w:pPr>
        <w:rPr>
          <w:rFonts w:ascii="Hand writing Mutlu" w:hAnsi="Hand writing Mutlu"/>
          <w:sz w:val="36"/>
        </w:rPr>
      </w:pPr>
      <w:r>
        <w:rPr>
          <w:noProof/>
          <w:lang w:eastAsia="tr-TR"/>
        </w:rPr>
        <w:pict>
          <v:line id="Düz Bağlayıcı 336" o:spid="_x0000_s1234" style="position:absolute;z-index:251763200;visibility:visible" from="246.2pt,8pt" to="246.2pt,3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" strokecolor="#46aac5"/>
        </w:pict>
      </w:r>
      <w:r>
        <w:rPr>
          <w:noProof/>
          <w:lang w:eastAsia="tr-TR"/>
        </w:rPr>
        <w:pict>
          <v:line id="Düz Bağlayıcı 337" o:spid="_x0000_s1235" style="position:absolute;z-index:251749888;visibility:visible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" strokecolor="#795d9b"/>
        </w:pict>
      </w:r>
      <w:r>
        <w:rPr>
          <w:rFonts w:ascii="Hand writing Mutlu" w:hAnsi="Hand writing Mutlu"/>
          <w:sz w:val="36"/>
        </w:rPr>
        <w:t xml:space="preserve">                                       </w:t>
      </w:r>
    </w:p>
    <w:p w:rsidR="00764226" w:rsidRDefault="00764226" w:rsidP="00817E89">
      <w:pPr>
        <w:rPr>
          <w:rFonts w:ascii="Hand writing Mutlu" w:hAnsi="Hand writing Mutlu"/>
          <w:sz w:val="36"/>
        </w:rPr>
      </w:pPr>
      <w:r>
        <w:rPr>
          <w:noProof/>
          <w:lang w:eastAsia="tr-TR"/>
        </w:rPr>
        <w:pict>
          <v:line id="Düz Bağlayıcı 338" o:spid="_x0000_s1236" style="position:absolute;z-index:251764224;visibility:visible" from="245.45pt,7.7pt" to="245.45pt,3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" strokecolor="#46aac5"/>
        </w:pict>
      </w:r>
      <w:r>
        <w:rPr>
          <w:noProof/>
          <w:lang w:eastAsia="tr-TR"/>
        </w:rPr>
        <w:pict>
          <v:line id="Düz Bağlayıcı 339" o:spid="_x0000_s1237" style="position:absolute;z-index:251756032;visibility:visible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" strokecolor="#795d9b"/>
        </w:pict>
      </w:r>
      <w:r>
        <w:rPr>
          <w:rFonts w:ascii="Hand writing Mutlu" w:hAnsi="Hand writing Mutlu"/>
          <w:sz w:val="36"/>
        </w:rPr>
        <w:t xml:space="preserve">                                       </w:t>
      </w:r>
    </w:p>
    <w:p w:rsidR="00764226" w:rsidRDefault="00764226" w:rsidP="00817E89">
      <w:pPr>
        <w:ind w:firstLine="708"/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  <w:t xml:space="preserve">                                                                 </w:t>
      </w:r>
    </w:p>
    <w:p w:rsidR="00764226" w:rsidRPr="009720DD" w:rsidRDefault="00764226" w:rsidP="00BF25F5">
      <w:pPr>
        <w:rPr>
          <w:rFonts w:ascii="Hand writing Mutlu" w:hAnsi="Hand writing Mutlu"/>
          <w:b/>
          <w:sz w:val="36"/>
        </w:rPr>
      </w:pPr>
      <w:r>
        <w:rPr>
          <w:rFonts w:ascii="Hand writing Mutlu" w:hAnsi="Hand writing Mutlu"/>
          <w:sz w:val="36"/>
        </w:rPr>
        <w:t xml:space="preserve">                                                               </w:t>
      </w:r>
    </w:p>
    <w:p w:rsidR="00764226" w:rsidRPr="009720DD" w:rsidRDefault="00764226" w:rsidP="000963DB">
      <w:pPr>
        <w:rPr>
          <w:rFonts w:ascii="Hand writing Mutlu" w:hAnsi="Hand writing Mutlu"/>
          <w:b/>
          <w:sz w:val="36"/>
        </w:rPr>
      </w:pPr>
      <w:r>
        <w:rPr>
          <w:rFonts w:ascii="Hand writing Mutlu" w:hAnsi="Hand writing Mutlu"/>
          <w:b/>
          <w:sz w:val="36"/>
        </w:rPr>
        <w:t xml:space="preserve">                                                                          </w:t>
      </w:r>
    </w:p>
    <w:sectPr w:rsidR="00764226" w:rsidRPr="009720DD" w:rsidSect="000963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707" w:bottom="1417" w:left="851" w:header="708" w:footer="708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4226" w:rsidRDefault="00764226" w:rsidP="000963DB">
      <w:pPr>
        <w:spacing w:after="0" w:line="240" w:lineRule="auto"/>
      </w:pPr>
      <w:r>
        <w:separator/>
      </w:r>
    </w:p>
  </w:endnote>
  <w:endnote w:type="continuationSeparator" w:id="0">
    <w:p w:rsidR="00764226" w:rsidRDefault="00764226" w:rsidP="00096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4226" w:rsidRDefault="0076422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4226" w:rsidRDefault="0076422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4226" w:rsidRDefault="0076422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4226" w:rsidRDefault="00764226" w:rsidP="000963DB">
      <w:pPr>
        <w:spacing w:after="0" w:line="240" w:lineRule="auto"/>
      </w:pPr>
      <w:r>
        <w:separator/>
      </w:r>
    </w:p>
  </w:footnote>
  <w:footnote w:type="continuationSeparator" w:id="0">
    <w:p w:rsidR="00764226" w:rsidRDefault="00764226" w:rsidP="000963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4226" w:rsidRDefault="00764226">
    <w:pPr>
      <w:pStyle w:val="Header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915363" o:spid="_x0000_s2049" type="#_x0000_t75" style="position:absolute;margin-left:0;margin-top:0;width:588pt;height:660pt;z-index:-251658752;mso-position-horizontal:center;mso-position-horizontal-relative:margin;mso-position-vertical:center;mso-position-vertical-relative:margin" o:allowincell="f">
          <v:imagedata r:id="rId1" o:title="" gain="19661f" blacklevel="22938f"/>
          <o:lock v:ext="edit" cropping="t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4226" w:rsidRDefault="00764226">
    <w:pPr>
      <w:pStyle w:val="Header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915364" o:spid="_x0000_s2050" type="#_x0000_t75" style="position:absolute;margin-left:0;margin-top:0;width:588pt;height:660pt;z-index:-251657728;mso-position-horizontal:center;mso-position-horizontal-relative:margin;mso-position-vertical:center;mso-position-vertical-relative:margin" o:allowincell="f">
          <v:imagedata r:id="rId1" o:title="" gain="19661f" blacklevel="22938f"/>
          <o:lock v:ext="edit" cropping="t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4226" w:rsidRDefault="00764226">
    <w:pPr>
      <w:pStyle w:val="Header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915362" o:spid="_x0000_s2051" type="#_x0000_t75" style="position:absolute;margin-left:0;margin-top:0;width:588pt;height:660pt;z-index:-251659776;mso-position-horizontal:center;mso-position-horizontal-relative:margin;mso-position-vertical:center;mso-position-vertical-relative:margin" o:allowincell="f">
          <v:imagedata r:id="rId1" o:title="" gain="19661f" blacklevel="22938f"/>
          <o:lock v:ext="edit" cropping="t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963DB"/>
    <w:rsid w:val="00061FF0"/>
    <w:rsid w:val="0006356D"/>
    <w:rsid w:val="000963DB"/>
    <w:rsid w:val="000D12EA"/>
    <w:rsid w:val="00100F1B"/>
    <w:rsid w:val="001450AF"/>
    <w:rsid w:val="00155938"/>
    <w:rsid w:val="001E4DF2"/>
    <w:rsid w:val="00202BD2"/>
    <w:rsid w:val="00212BA3"/>
    <w:rsid w:val="002144ED"/>
    <w:rsid w:val="002F0994"/>
    <w:rsid w:val="002F2BDC"/>
    <w:rsid w:val="00322D81"/>
    <w:rsid w:val="003B0271"/>
    <w:rsid w:val="003F0F35"/>
    <w:rsid w:val="00402931"/>
    <w:rsid w:val="0041031C"/>
    <w:rsid w:val="0047075B"/>
    <w:rsid w:val="004856C4"/>
    <w:rsid w:val="004A68C1"/>
    <w:rsid w:val="004B2A39"/>
    <w:rsid w:val="004C3BB5"/>
    <w:rsid w:val="005B2848"/>
    <w:rsid w:val="005D719B"/>
    <w:rsid w:val="005E1E6C"/>
    <w:rsid w:val="005F7C62"/>
    <w:rsid w:val="00640092"/>
    <w:rsid w:val="0064571C"/>
    <w:rsid w:val="00645FA3"/>
    <w:rsid w:val="00647268"/>
    <w:rsid w:val="00683EB2"/>
    <w:rsid w:val="006911E9"/>
    <w:rsid w:val="006B362A"/>
    <w:rsid w:val="006D6643"/>
    <w:rsid w:val="006E6754"/>
    <w:rsid w:val="00717DA7"/>
    <w:rsid w:val="00764226"/>
    <w:rsid w:val="00796849"/>
    <w:rsid w:val="007A70E5"/>
    <w:rsid w:val="007D251A"/>
    <w:rsid w:val="00802A20"/>
    <w:rsid w:val="00802F59"/>
    <w:rsid w:val="00817E89"/>
    <w:rsid w:val="00866724"/>
    <w:rsid w:val="008763A0"/>
    <w:rsid w:val="008F4950"/>
    <w:rsid w:val="00900BCC"/>
    <w:rsid w:val="009720DD"/>
    <w:rsid w:val="00977F42"/>
    <w:rsid w:val="00983059"/>
    <w:rsid w:val="00984221"/>
    <w:rsid w:val="00994497"/>
    <w:rsid w:val="009A2676"/>
    <w:rsid w:val="00A45B03"/>
    <w:rsid w:val="00A60EE3"/>
    <w:rsid w:val="00A62BC7"/>
    <w:rsid w:val="00A830A2"/>
    <w:rsid w:val="00A9380A"/>
    <w:rsid w:val="00AC3CAF"/>
    <w:rsid w:val="00AC48CE"/>
    <w:rsid w:val="00AC67CD"/>
    <w:rsid w:val="00AE1937"/>
    <w:rsid w:val="00B021CB"/>
    <w:rsid w:val="00B2126D"/>
    <w:rsid w:val="00B22D6B"/>
    <w:rsid w:val="00B7678B"/>
    <w:rsid w:val="00B95ED7"/>
    <w:rsid w:val="00BA063D"/>
    <w:rsid w:val="00BA7191"/>
    <w:rsid w:val="00BF25F5"/>
    <w:rsid w:val="00C136CE"/>
    <w:rsid w:val="00C16CB5"/>
    <w:rsid w:val="00D347CA"/>
    <w:rsid w:val="00D7539A"/>
    <w:rsid w:val="00DB38D7"/>
    <w:rsid w:val="00DD442A"/>
    <w:rsid w:val="00E2199B"/>
    <w:rsid w:val="00E612BC"/>
    <w:rsid w:val="00E63960"/>
    <w:rsid w:val="00EC2A24"/>
    <w:rsid w:val="00EF4473"/>
    <w:rsid w:val="00EF7684"/>
    <w:rsid w:val="00F8088D"/>
    <w:rsid w:val="00F8347F"/>
    <w:rsid w:val="00FD6359"/>
    <w:rsid w:val="00FE26ED"/>
    <w:rsid w:val="00FE7B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2D6B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963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0963DB"/>
    <w:rPr>
      <w:rFonts w:cs="Times New Roman"/>
    </w:rPr>
  </w:style>
  <w:style w:type="paragraph" w:styleId="Footer">
    <w:name w:val="footer"/>
    <w:basedOn w:val="Normal"/>
    <w:link w:val="FooterChar"/>
    <w:uiPriority w:val="99"/>
    <w:rsid w:val="000963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0963DB"/>
    <w:rPr>
      <w:rFonts w:cs="Times New Roman"/>
    </w:rPr>
  </w:style>
  <w:style w:type="character" w:styleId="Hyperlink">
    <w:name w:val="Hyperlink"/>
    <w:basedOn w:val="DefaultParagraphFont"/>
    <w:uiPriority w:val="99"/>
    <w:rsid w:val="00802A2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438</TotalTime>
  <Pages>3</Pages>
  <Words>403</Words>
  <Characters>2298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eymen</dc:creator>
  <cp:keywords>http:/www.sorubak.com</cp:keywords>
  <dc:description>http://www.sorubak.com</dc:description>
  <cp:lastModifiedBy>edanur</cp:lastModifiedBy>
  <cp:revision>6</cp:revision>
  <dcterms:created xsi:type="dcterms:W3CDTF">2013-02-05T13:03:00Z</dcterms:created>
  <dcterms:modified xsi:type="dcterms:W3CDTF">2014-03-06T19:07:00Z</dcterms:modified>
</cp:coreProperties>
</file>