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img.xn--boyamaoyunlar-gbc.com/precious-moments-bebek_4fd7159d2d2bf-p.gif" style="width:219.75pt;height:151.5pt;visibility:visible">
            <v:imagedata r:id="rId4" o:title=""/>
          </v:shape>
        </w:pic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26" type="#_x0000_t75" alt="http://t3.gstatic.com/images?q=tbn:ANd9GcTuyiqUp04nuieVtmwCfFP7niWab4K2614mSYOpdXQaOqWrRBSbNy6T_bAx" style="width:132.75pt;height:155.25pt;visibility:visible">
            <v:imagedata r:id="rId5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SÜSLÜ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Nalan ne süslü.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Tülay süslü mü süslü.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Şule tüylü süslü toka almış.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Süslen Şule süslen.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Ablam bana da tüylü toka aldı.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Bebekler toka takabilir mi?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Bebeklerime süslü toka taktım.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Ne süslü oldular.   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27" type="#_x0000_t75" alt="http://www.anaokulum.org/BoyamaSayfalari/AriMaya/slides/maya-abeille01.jpg" style="width:132pt;height:160.5pt;visibility:visible">
            <v:imagedata r:id="rId6" o:title=""/>
          </v:shape>
        </w:pic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28" type="#_x0000_t75" alt="http://www.onceokuloncesi.com/imagehosting/894a0705b2bf8fc.gif" style="width:219.75pt;height:135.75pt;visibility:visible">
            <v:imagedata r:id="rId7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BALKABAKLARI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kabak aldı.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Kabaklar ne iri iri.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dedi ki bunlar balkabakları.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Annem balkabaklarını aldı.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Balkabaklarını tatlı yaptı.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Kabak tatlısını tabak tabak yedim.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Bir tabakta ablam yedi.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Mmmm</w:t>
      </w:r>
      <w:r>
        <w:rPr>
          <w:rFonts w:ascii="Times New Roman" w:hAnsi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 xml:space="preserve"> ne iyi tatlı dedi.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29" type="#_x0000_t75" alt="http://img.xn--boyamaoyunlar-gbc.com/grand-santa-modern-d%C3%BCnyan_4ee8ca95c535d-p.gif" style="width:105pt;height:108.75pt;visibility:visible">
            <v:imagedata r:id="rId8" o:title="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30" type="#_x0000_t75" alt="http://www.onceokuloncesi.com/imagehosting/549384da5ca7078209.jpg" style="width:225.75pt;height:141.75pt;visibility:visible">
            <v:imagedata r:id="rId9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DEDEM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Dedem köyde oturur.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Benim dedem ak sakallı ne tatlı.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Şirin dedem odun kırar.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Odunları tek tek taşır.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Dedem sürekli radyo dinler.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Radyoya kulaklarını yaklaştırarak dinler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Köyde leylekler yuva yapmış.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Duymuş mu dedem?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31" type="#_x0000_t75" alt="http://www.123coloring.com/coloringpages/animals/cats/1/images/chats_004.jpg" style="width:156.75pt;height:127.5pt;visibility:visible">
            <v:imagedata r:id="rId10" o:title=""/>
          </v:shape>
        </w:pict>
      </w:r>
      <w:r w:rsidRPr="0064193A">
        <w:rPr>
          <w:rFonts w:ascii="Arial" w:hAnsi="Arial" w:cs="Arial"/>
          <w:sz w:val="20"/>
          <w:szCs w:val="20"/>
        </w:rPr>
        <w:t xml:space="preserve"> </w: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32" type="#_x0000_t75" alt="http://www.boyamaresimleri.com/boyamalar/charlotte/Charlotte_aux_fraises25.jpg" style="width:221.25pt;height:135pt;visibility:visible">
            <v:imagedata r:id="rId11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MASAL 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Eda masalı dinle.Dedem iyi masal anlatır.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 masal anlatır mısın?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Eda ile ben mindere oturduk.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 masal anlattı.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Eda  ile masal dinledik.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Eda mutlu oldu.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Sonra Eda ile dondurma da yedik.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Kedim de mindere oturdu.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Ona da dondurma yedirdik.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33" type="#_x0000_t75" alt="http://resim.maxihayat.net/looney-tunes-baby-tavsan-boyama-sayfasi.jpg" style="width:97.5pt;height:136.5pt;visibility:visible">
            <v:imagedata r:id="rId12" o:title=""/>
          </v:shape>
        </w:pict>
      </w:r>
      <w:r w:rsidRPr="009F6C4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4" type="#_x0000_t75" alt="http://resim.maxihayat.net/looney-tunes-baby-tavsan-boyama-sayfasi.jpg" style="width:97.5pt;height:136.5pt;visibility:visible">
            <v:imagedata r:id="rId12" o:title=""/>
          </v:shape>
        </w:pict>
      </w:r>
      <w:r w:rsidRPr="009F6C4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5" type="#_x0000_t75" alt="http://resim.maxihayat.net/looney-tunes-baby-tavsan-boyama-sayfasi.jpg" style="width:97.5pt;height:136.5pt;visibility:visible">
            <v:imagedata r:id="rId12" o:title=""/>
          </v:shape>
        </w:pict>
      </w:r>
      <w:r w:rsidRPr="009F6C4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6" type="#_x0000_t75" alt="http://resim.maxihayat.net/looney-tunes-baby-tavsan-boyama-sayfasi.jpg" style="width:97.5pt;height:136.5pt;visibility:visible">
            <v:imagedata r:id="rId12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ŞİRİN BEBEK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Şirin bebek üstünü ört.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Annen neşeli şarkı söylüyor.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Şirin babek erken uyur,erken kalkar.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Dün akşam erken uyumamış.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Annesi neşeli şarkı söylememiş.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Şirin bebek mutlu olmamış.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Annesi ile babası telaşlanmış.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Babası doktoru aramış.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Doktor Şirin bebek  üşütmesin demiş.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37" type="#_x0000_t75" alt="http://img.xn--boyamaoyunlar-gbc.com/noddy-arkada%C5%9F%C4%B1yla-bir%C3%A7ok-_4f4ca0ae29359-p.gif" style="width:130.5pt;height:159pt;visibility:visible">
            <v:imagedata r:id="rId13" o:title="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38" type="#_x0000_t75" alt="http://img.xn--boyamaoyunlar-gbc.com/noddy-arkada%C5%9F%C4%B1yla-bir%C3%A7ok-_4f4ca0ae29359-p.gif" style="width:130.5pt;height:159pt;visibility:visible">
            <v:imagedata r:id="rId13" o:title=""/>
          </v:shape>
        </w:pict>
      </w:r>
      <w:r w:rsidRPr="009F6C47">
        <w:rPr>
          <w:rFonts w:ascii="Arial" w:hAnsi="Arial" w:cs="Arial"/>
          <w:noProof/>
          <w:sz w:val="20"/>
          <w:szCs w:val="20"/>
          <w:lang w:eastAsia="tr-TR"/>
        </w:rPr>
        <w:pict>
          <v:shape id="_x0000_i1039" type="#_x0000_t75" alt="http://img.xn--boyamaoyunlar-gbc.com/noddy-arkada%C5%9F%C4%B1yla-bir%C3%A7ok-_4f4ca0ae29359-p.gif" style="width:130.5pt;height:159pt;visibility:visible">
            <v:imagedata r:id="rId13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Neşe balonları almış.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Neşe ne neşeli.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Sarı balonları da almış.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Balonları şişirdik.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Şeyma sen de balonları şişir.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Şebnem yemiş yeme.Sen de balon şişir.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Şule elma yeme.Sen de balon şişir.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Şule ,Şebnem ,Neşe balonları şişirdi.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Sonra balonları saldık.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 w:rsidRPr="009F6C47">
        <w:rPr>
          <w:rFonts w:ascii="Hand writing Mutlu" w:hAnsi="Hand writing Mutlu"/>
          <w:noProof/>
          <w:sz w:val="36"/>
          <w:szCs w:val="36"/>
          <w:lang w:eastAsia="tr-TR"/>
        </w:rPr>
        <w:pict>
          <v:shape id="Resim 41" o:spid="_x0000_i1040" type="#_x0000_t75" style="width:334.5pt;height:188.25pt;visibility:visible">
            <v:imagedata r:id="rId14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Ümran yeni elbise almış mı?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Almış elbise ile etek de almış.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Elbiseyi yıkadı astı balkona.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Elbise iyi kurudu.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Ümran </w:t>
      </w:r>
      <w:r>
        <w:rPr>
          <w:rFonts w:ascii="Times New Roman" w:hAnsi="Times New Roman"/>
          <w:sz w:val="36"/>
          <w:szCs w:val="36"/>
        </w:rPr>
        <w:t>‘</w:t>
      </w:r>
      <w:r>
        <w:rPr>
          <w:rFonts w:ascii="Hand writing Mutlu" w:hAnsi="Hand writing Mutlu"/>
          <w:sz w:val="36"/>
          <w:szCs w:val="36"/>
        </w:rPr>
        <w:t>ın annesi elbiseyi ütüledi.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Ütülü elbiseyi dolaba annesi astı.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Sen de ütüleyebilir misin elbiseni?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Tamam ütülerim elbisemi.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Ütülü elbiselerle bayram iyi olur.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 w:rsidRPr="009F6C47">
        <w:rPr>
          <w:rFonts w:ascii="Hand writing Mutlu" w:hAnsi="Hand writing Mutlu"/>
          <w:noProof/>
          <w:sz w:val="36"/>
          <w:szCs w:val="36"/>
          <w:lang w:eastAsia="tr-TR"/>
        </w:rPr>
        <w:pict>
          <v:shape id="Resim 42" o:spid="_x0000_i1041" type="#_x0000_t75" style="width:372pt;height:177.75pt;visibility:visible">
            <v:imagedata r:id="rId15" o:title=""/>
          </v:shape>
        </w:pic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Annem babamdan balık istedi.Babam Ankara minibüsüne bindi.Ankara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da indi.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Ankara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dan büyük balık aldı.Limon,marul, domates de aldı.Tekrar minibüse bindi.Köye döndü.Anneme bu balıkların eti mükemmel dedi.Annem balıkları dilimledi,tepsiye koydu</w:t>
      </w:r>
    </w:p>
    <w:p w:rsidR="00450828" w:rsidRDefault="00450828" w:rsidP="009B4A7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Bir saat sonra annem balıkları babam saltayı tabaklara koydu.Birlikte yedik. Babama yine bu balıktan al dedim.Tamam yine alırım Kübra dedi.Mutlu oldum.</w:t>
      </w:r>
    </w:p>
    <w:p w:rsidR="00450828" w:rsidRPr="00D6588D" w:rsidRDefault="00450828" w:rsidP="003D7FAF">
      <w:pPr>
        <w:jc w:val="center"/>
        <w:rPr>
          <w:rFonts w:ascii="Hand writing Mutlu" w:hAnsi="Hand writing Mutlu"/>
          <w:sz w:val="36"/>
          <w:szCs w:val="36"/>
        </w:rPr>
      </w:pPr>
      <w:hyperlink r:id="rId16" w:history="1">
        <w:r w:rsidRPr="0078372D">
          <w:rPr>
            <w:rStyle w:val="Hyperlink"/>
            <w:rFonts w:ascii="Hand writing Mutlu" w:hAnsi="Hand writing Mutlu"/>
            <w:sz w:val="36"/>
            <w:szCs w:val="36"/>
          </w:rPr>
          <w:t>http://www.sorubak.com</w:t>
        </w:r>
      </w:hyperlink>
      <w:r>
        <w:rPr>
          <w:rFonts w:ascii="Hand writing Mutlu" w:hAnsi="Hand writing Mutlu"/>
          <w:sz w:val="36"/>
          <w:szCs w:val="36"/>
        </w:rPr>
        <w:t xml:space="preserve"> </w:t>
      </w:r>
    </w:p>
    <w:p w:rsidR="00450828" w:rsidRPr="004D6CA5" w:rsidRDefault="00450828" w:rsidP="009B4A7C">
      <w:pPr>
        <w:rPr>
          <w:rFonts w:ascii="Hand writing Mutlu" w:hAnsi="Hand writing Mutlu"/>
          <w:sz w:val="36"/>
          <w:szCs w:val="36"/>
        </w:rPr>
      </w:pPr>
    </w:p>
    <w:sectPr w:rsidR="00450828" w:rsidRPr="004D6CA5" w:rsidSect="00B707FE">
      <w:pgSz w:w="16838" w:h="11906" w:orient="landscape"/>
      <w:pgMar w:top="284" w:right="253" w:bottom="0" w:left="142" w:header="708" w:footer="708" w:gutter="0"/>
      <w:cols w:num="2" w:sep="1" w:space="1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E5"/>
    <w:rsid w:val="000378A1"/>
    <w:rsid w:val="00060A0C"/>
    <w:rsid w:val="0007410D"/>
    <w:rsid w:val="000E13F0"/>
    <w:rsid w:val="000F301E"/>
    <w:rsid w:val="001A6A7F"/>
    <w:rsid w:val="001F41CC"/>
    <w:rsid w:val="00215196"/>
    <w:rsid w:val="00257556"/>
    <w:rsid w:val="00262955"/>
    <w:rsid w:val="00274282"/>
    <w:rsid w:val="002B16C9"/>
    <w:rsid w:val="002E1703"/>
    <w:rsid w:val="003024D7"/>
    <w:rsid w:val="00314C88"/>
    <w:rsid w:val="00334079"/>
    <w:rsid w:val="003A47F3"/>
    <w:rsid w:val="003D7FAF"/>
    <w:rsid w:val="00412044"/>
    <w:rsid w:val="00425107"/>
    <w:rsid w:val="0043303F"/>
    <w:rsid w:val="00450828"/>
    <w:rsid w:val="004D6CA5"/>
    <w:rsid w:val="004F7997"/>
    <w:rsid w:val="00510CD9"/>
    <w:rsid w:val="00537DA3"/>
    <w:rsid w:val="005A6C88"/>
    <w:rsid w:val="0064193A"/>
    <w:rsid w:val="0066378E"/>
    <w:rsid w:val="006E0BF6"/>
    <w:rsid w:val="00733B64"/>
    <w:rsid w:val="00770ACF"/>
    <w:rsid w:val="0078372D"/>
    <w:rsid w:val="009A35DE"/>
    <w:rsid w:val="009B4A7C"/>
    <w:rsid w:val="009C6C3B"/>
    <w:rsid w:val="009F6C47"/>
    <w:rsid w:val="00A011A2"/>
    <w:rsid w:val="00B270C8"/>
    <w:rsid w:val="00B32DB1"/>
    <w:rsid w:val="00B707FE"/>
    <w:rsid w:val="00BA5CF3"/>
    <w:rsid w:val="00BB6C36"/>
    <w:rsid w:val="00C33DD4"/>
    <w:rsid w:val="00CC3769"/>
    <w:rsid w:val="00CF1AE5"/>
    <w:rsid w:val="00CF2CB8"/>
    <w:rsid w:val="00D2392C"/>
    <w:rsid w:val="00D6588D"/>
    <w:rsid w:val="00E52002"/>
    <w:rsid w:val="00E75276"/>
    <w:rsid w:val="00E75308"/>
    <w:rsid w:val="00E86EE7"/>
    <w:rsid w:val="00F61360"/>
    <w:rsid w:val="00F93C3D"/>
    <w:rsid w:val="00FA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7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78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D7F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336</Words>
  <Characters>1919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ŞULE</dc:creator>
  <cp:keywords>http:/www.sorubak.com</cp:keywords>
  <dc:description>http://www.sorubak.com</dc:description>
  <cp:lastModifiedBy>edanur</cp:lastModifiedBy>
  <cp:revision>3</cp:revision>
  <cp:lastPrinted>2012-12-22T16:15:00Z</cp:lastPrinted>
  <dcterms:created xsi:type="dcterms:W3CDTF">2013-02-27T20:00:00Z</dcterms:created>
  <dcterms:modified xsi:type="dcterms:W3CDTF">2014-03-06T19:02:00Z</dcterms:modified>
</cp:coreProperties>
</file>