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4F0B" w:rsidRDefault="00764F0B" w:rsidP="00634811">
      <w:pPr>
        <w:tabs>
          <w:tab w:val="left" w:pos="5884"/>
        </w:tabs>
      </w:pPr>
      <w:r>
        <w:rPr>
          <w:noProof/>
          <w:lang w:eastAsia="tr-TR"/>
        </w:rPr>
        <w:pict>
          <v:roundrect id="_x0000_s1029" style="position:absolute;margin-left:103.25pt;margin-top:.75pt;width:40.75pt;height:34.65pt;z-index:251664384" arcsize="10923f" strokecolor="#ffc000" strokeweight="3pt">
            <v:stroke linestyle="thinThin"/>
            <v:textbox>
              <w:txbxContent>
                <w:p w:rsidR="00764F0B" w:rsidRPr="008F1C63" w:rsidRDefault="00764F0B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8F1C63">
                    <w:rPr>
                      <w:rFonts w:ascii="Hand writing Mutlu" w:hAnsi="Hand writing Mutlu"/>
                      <w:sz w:val="32"/>
                      <w:szCs w:val="32"/>
                    </w:rPr>
                    <w:t>er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ect id="_x0000_s1030" style="position:absolute;margin-left:-12.45pt;margin-top:-26.35pt;width:264.2pt;height:382.7pt;z-index:251648000" strokecolor="#00b050" strokeweight="3pt">
            <v:stroke dashstyle="longDashDot" linestyle="thinThin"/>
            <v:textbox style="mso-next-textbox:#_x0000_s1030">
              <w:txbxContent>
                <w:p w:rsidR="00764F0B" w:rsidRPr="001E4EA4" w:rsidRDefault="00764F0B" w:rsidP="007D3486">
                  <w:pPr>
                    <w:pStyle w:val="NoSpacing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E91631">
                    <w:rPr>
                      <w:rFonts w:ascii="Hand writing Mutlu" w:hAnsi="Hand writing Mutlu"/>
                      <w:noProof/>
                      <w:color w:val="FF0000"/>
                      <w:sz w:val="48"/>
                      <w:szCs w:val="48"/>
                      <w:lang w:eastAsia="tr-TR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Resim 97" o:spid="_x0000_i1026" type="#_x0000_t75" style="width:245.25pt;height:375.75pt;visibility:visible">
                        <v:imagedata r:id="rId6" o:title=""/>
                      </v:shape>
                    </w:pict>
                  </w:r>
                </w:p>
                <w:p w:rsidR="00764F0B" w:rsidRPr="001E4EA4" w:rsidRDefault="00764F0B" w:rsidP="001E4EA4">
                  <w:pPr>
                    <w:pStyle w:val="NoSpacing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</w:p>
                <w:p w:rsidR="00764F0B" w:rsidRDefault="00764F0B" w:rsidP="00BC1E24">
                  <w:pPr>
                    <w:rPr>
                      <w:rFonts w:ascii="Hand writing Mutlu" w:hAnsi="Hand writing Mutlu"/>
                      <w:sz w:val="56"/>
                      <w:szCs w:val="56"/>
                    </w:rPr>
                  </w:pPr>
                </w:p>
                <w:p w:rsidR="00764F0B" w:rsidRPr="00A33AEE" w:rsidRDefault="00764F0B" w:rsidP="00BC1E24">
                  <w:pPr>
                    <w:rPr>
                      <w:rFonts w:ascii="Hand writing Mutlu" w:hAnsi="Hand writing Mutlu"/>
                      <w:sz w:val="72"/>
                      <w:szCs w:val="72"/>
                    </w:rPr>
                  </w:pPr>
                </w:p>
                <w:p w:rsidR="00764F0B" w:rsidRPr="00BC1E24" w:rsidRDefault="00764F0B" w:rsidP="00BC1E24">
                  <w:pPr>
                    <w:pStyle w:val="NoSpacing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</w:p>
                <w:p w:rsidR="00764F0B" w:rsidRPr="00A33AEE" w:rsidRDefault="00764F0B" w:rsidP="00BC1E24">
                  <w:pPr>
                    <w:rPr>
                      <w:rFonts w:ascii="Hand writing Mutlu" w:hAnsi="Hand writing Mutlu"/>
                      <w:sz w:val="96"/>
                      <w:szCs w:val="96"/>
                    </w:rPr>
                  </w:pPr>
                </w:p>
                <w:p w:rsidR="00764F0B" w:rsidRPr="00A33AEE" w:rsidRDefault="00764F0B" w:rsidP="00BC1E24">
                  <w:pPr>
                    <w:rPr>
                      <w:rFonts w:ascii="Hand writing Mutlu" w:hAnsi="Hand writing Mutlu"/>
                      <w:sz w:val="96"/>
                      <w:szCs w:val="96"/>
                    </w:rPr>
                  </w:pPr>
                </w:p>
                <w:p w:rsidR="00764F0B" w:rsidRPr="00A33AEE" w:rsidRDefault="00764F0B" w:rsidP="00BC1E24">
                  <w:pPr>
                    <w:rPr>
                      <w:rFonts w:ascii="Hand writing Mutlu" w:hAnsi="Hand writing Mutlu"/>
                      <w:sz w:val="96"/>
                      <w:szCs w:val="96"/>
                    </w:rPr>
                  </w:pPr>
                </w:p>
                <w:p w:rsidR="00764F0B" w:rsidRDefault="00764F0B">
                  <w:pPr>
                    <w:rPr>
                      <w:noProof/>
                      <w:color w:val="00B0F0"/>
                      <w:lang w:eastAsia="tr-TR"/>
                    </w:rPr>
                  </w:pPr>
                </w:p>
                <w:p w:rsidR="00764F0B" w:rsidRPr="00C84642" w:rsidRDefault="00764F0B">
                  <w:pPr>
                    <w:rPr>
                      <w:color w:val="00B0F0"/>
                    </w:rPr>
                  </w:pPr>
                </w:p>
                <w:p w:rsidR="00764F0B" w:rsidRDefault="00764F0B"/>
              </w:txbxContent>
            </v:textbox>
          </v:rect>
        </w:pict>
      </w:r>
      <w:r>
        <w:rPr>
          <w:noProof/>
          <w:lang w:eastAsia="tr-TR"/>
        </w:rPr>
        <w:pict>
          <v:rect id="_x0000_s1031" style="position:absolute;margin-left:269.5pt;margin-top:-26.35pt;width:264.1pt;height:382.5pt;z-index:251662336" strokecolor="#c09" strokeweight="3pt">
            <v:stroke linestyle="thinThin"/>
            <v:textbox style="mso-next-textbox:#_x0000_s1031">
              <w:txbxContent>
                <w:p w:rsidR="00764F0B" w:rsidRPr="00A35A5F" w:rsidRDefault="00764F0B" w:rsidP="002A689C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5612AD">
                    <w:rPr>
                      <w:rFonts w:ascii="Hand writing Mutlu" w:hAnsi="Hand writing Mutlu"/>
                      <w:color w:val="FF0000"/>
                      <w:sz w:val="32"/>
                      <w:szCs w:val="32"/>
                    </w:rPr>
                    <w:t>ara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-ara-ara-ara-ara-ara</w:t>
                  </w:r>
                </w:p>
                <w:p w:rsidR="00764F0B" w:rsidRPr="00A35A5F" w:rsidRDefault="00764F0B" w:rsidP="002A689C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5612AD">
                    <w:rPr>
                      <w:rFonts w:ascii="Hand writing Mutlu" w:hAnsi="Hand writing Mutlu"/>
                      <w:color w:val="FF0000"/>
                      <w:sz w:val="32"/>
                      <w:szCs w:val="32"/>
                    </w:rPr>
                    <w:t>ere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-ere-</w:t>
                  </w:r>
                  <w:r w:rsidRPr="00A35A5F">
                    <w:rPr>
                      <w:rFonts w:ascii="Hand writing Mutlu" w:hAnsi="Hand writing Mutlu"/>
                      <w:sz w:val="32"/>
                      <w:szCs w:val="32"/>
                    </w:rPr>
                    <w:t xml:space="preserve"> ere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-ere-</w:t>
                  </w:r>
                  <w:r w:rsidRPr="00A35A5F">
                    <w:rPr>
                      <w:rFonts w:ascii="Hand writing Mutlu" w:hAnsi="Hand writing Mutlu"/>
                      <w:sz w:val="32"/>
                      <w:szCs w:val="32"/>
                    </w:rPr>
                    <w:t xml:space="preserve"> ere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-ere-</w:t>
                  </w:r>
                  <w:r w:rsidRPr="00A35A5F">
                    <w:rPr>
                      <w:rFonts w:ascii="Hand writing Mutlu" w:hAnsi="Hand writing Mutlu"/>
                      <w:sz w:val="32"/>
                      <w:szCs w:val="32"/>
                    </w:rPr>
                    <w:t xml:space="preserve"> ere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</w:t>
                  </w:r>
                  <w:r w:rsidRPr="005612AD">
                    <w:rPr>
                      <w:rFonts w:ascii="Hand writing Mutlu" w:hAnsi="Hand writing Mutlu"/>
                      <w:color w:val="FF0000"/>
                      <w:sz w:val="32"/>
                      <w:szCs w:val="32"/>
                    </w:rPr>
                    <w:t>iri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-iri-iri-iri-iri-iri-iri-iri</w:t>
                  </w:r>
                </w:p>
                <w:p w:rsidR="00764F0B" w:rsidRDefault="00764F0B" w:rsidP="002A689C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5612AD">
                    <w:rPr>
                      <w:rFonts w:ascii="Hand writing Mutlu" w:hAnsi="Hand writing Mutlu"/>
                      <w:color w:val="FF0000"/>
                      <w:sz w:val="32"/>
                      <w:szCs w:val="32"/>
                    </w:rPr>
                    <w:t>oro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-oro-oro-oro-oro-oro-</w:t>
                  </w:r>
                </w:p>
                <w:p w:rsidR="00764F0B" w:rsidRDefault="00764F0B" w:rsidP="002A689C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5612AD">
                    <w:rPr>
                      <w:rFonts w:ascii="Hand writing Mutlu" w:hAnsi="Hand writing Mutlu"/>
                      <w:color w:val="FF0000"/>
                      <w:sz w:val="32"/>
                      <w:szCs w:val="32"/>
                    </w:rPr>
                    <w:t>ora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-ora-ora-ora-ora-ora</w:t>
                  </w:r>
                </w:p>
                <w:p w:rsidR="00764F0B" w:rsidRDefault="00764F0B" w:rsidP="002A689C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5612AD">
                    <w:rPr>
                      <w:rFonts w:ascii="Hand writing Mutlu" w:hAnsi="Hand writing Mutlu"/>
                      <w:color w:val="FF0000"/>
                      <w:sz w:val="32"/>
                      <w:szCs w:val="32"/>
                    </w:rPr>
                    <w:t xml:space="preserve">ra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–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ra-ra-ra-ra-ra-ra-ra</w:t>
                  </w:r>
                </w:p>
                <w:p w:rsidR="00764F0B" w:rsidRDefault="00764F0B" w:rsidP="002A689C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5612AD">
                    <w:rPr>
                      <w:rFonts w:ascii="Hand writing Mutlu" w:hAnsi="Hand writing Mutlu"/>
                      <w:color w:val="FF0000"/>
                      <w:sz w:val="32"/>
                      <w:szCs w:val="32"/>
                    </w:rPr>
                    <w:t>re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-re-re-re-re-re-re-re-re-re</w:t>
                  </w:r>
                </w:p>
                <w:p w:rsidR="00764F0B" w:rsidRDefault="00764F0B" w:rsidP="002A689C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5612AD">
                    <w:rPr>
                      <w:rFonts w:ascii="Hand writing Mutlu" w:hAnsi="Hand writing Mutlu"/>
                      <w:color w:val="FF0000"/>
                      <w:sz w:val="32"/>
                      <w:szCs w:val="32"/>
                    </w:rPr>
                    <w:t>ri-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ri-ri-ri-ri-ri-ri-ri-ri-ri</w:t>
                  </w:r>
                </w:p>
                <w:p w:rsidR="00764F0B" w:rsidRPr="00A35A5F" w:rsidRDefault="00764F0B" w:rsidP="002A689C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5612AD">
                    <w:rPr>
                      <w:rFonts w:ascii="Hand writing Mutlu" w:hAnsi="Hand writing Mutlu"/>
                      <w:color w:val="FF0000"/>
                      <w:sz w:val="32"/>
                      <w:szCs w:val="32"/>
                    </w:rPr>
                    <w:t>ro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-ro-ro-ro-ro-ro-ro-ro-ro</w:t>
                  </w:r>
                </w:p>
                <w:p w:rsidR="00764F0B" w:rsidRPr="007D418C" w:rsidRDefault="00764F0B" w:rsidP="001E4EA4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</w:p>
                <w:p w:rsidR="00764F0B" w:rsidRPr="001E4EA4" w:rsidRDefault="00764F0B" w:rsidP="001E4EA4">
                  <w:pPr>
                    <w:pStyle w:val="NoSpacing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</w:p>
                <w:p w:rsidR="00764F0B" w:rsidRPr="00A33AEE" w:rsidRDefault="00764F0B" w:rsidP="001E4EA4">
                  <w:pPr>
                    <w:rPr>
                      <w:rFonts w:ascii="Hand writing Mutlu" w:hAnsi="Hand writing Mutlu"/>
                      <w:sz w:val="72"/>
                      <w:szCs w:val="72"/>
                    </w:rPr>
                  </w:pPr>
                </w:p>
                <w:p w:rsidR="00764F0B" w:rsidRDefault="00764F0B" w:rsidP="001E4EA4">
                  <w:pPr>
                    <w:rPr>
                      <w:rFonts w:ascii="Hand writing Mutlu" w:hAnsi="Hand writing Mutlu"/>
                      <w:sz w:val="72"/>
                      <w:szCs w:val="72"/>
                    </w:rPr>
                  </w:pPr>
                </w:p>
                <w:p w:rsidR="00764F0B" w:rsidRPr="00A33AEE" w:rsidRDefault="00764F0B" w:rsidP="001E4EA4">
                  <w:pPr>
                    <w:rPr>
                      <w:rFonts w:ascii="Hand writing Mutlu" w:hAnsi="Hand writing Mutlu"/>
                      <w:sz w:val="72"/>
                      <w:szCs w:val="72"/>
                    </w:rPr>
                  </w:pPr>
                </w:p>
                <w:p w:rsidR="00764F0B" w:rsidRPr="001E4EA4" w:rsidRDefault="00764F0B" w:rsidP="001E4EA4">
                  <w:pPr>
                    <w:pStyle w:val="NoSpacing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</w:p>
                <w:p w:rsidR="00764F0B" w:rsidRPr="001E4EA4" w:rsidRDefault="00764F0B" w:rsidP="001E4EA4">
                  <w:pPr>
                    <w:pStyle w:val="NoSpacing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</w:p>
                <w:p w:rsidR="00764F0B" w:rsidRPr="00A33AEE" w:rsidRDefault="00764F0B" w:rsidP="001E4EA4">
                  <w:pPr>
                    <w:pStyle w:val="NoSpacing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</w:p>
                <w:p w:rsidR="00764F0B" w:rsidRDefault="00764F0B" w:rsidP="001E4EA4">
                  <w:pPr>
                    <w:pStyle w:val="NoSpacing"/>
                    <w:rPr>
                      <w:noProof/>
                      <w:lang w:eastAsia="tr-TR"/>
                    </w:rPr>
                  </w:pPr>
                </w:p>
                <w:p w:rsidR="00764F0B" w:rsidRDefault="00764F0B" w:rsidP="00651B69">
                  <w:pPr>
                    <w:jc w:val="center"/>
                    <w:rPr>
                      <w:rFonts w:ascii="Comic Sans MS" w:hAnsi="Comic Sans MS"/>
                      <w:b/>
                      <w:i/>
                      <w:color w:val="FF0000"/>
                    </w:rPr>
                  </w:pPr>
                  <w:r>
                    <w:rPr>
                      <w:rFonts w:ascii="Comic Sans MS" w:hAnsi="Comic Sans MS"/>
                      <w:b/>
                      <w:i/>
                      <w:color w:val="FF0000"/>
                    </w:rPr>
                    <w:t xml:space="preserve">                </w:t>
                  </w:r>
                  <w:r w:rsidRPr="003C61D7">
                    <w:rPr>
                      <w:rFonts w:ascii="Comic Sans MS" w:hAnsi="Comic Sans MS"/>
                      <w:b/>
                      <w:i/>
                      <w:color w:val="FF0000"/>
                    </w:rPr>
                    <w:t xml:space="preserve"> </w:t>
                  </w:r>
                </w:p>
                <w:p w:rsidR="00764F0B" w:rsidRPr="003C61D7" w:rsidRDefault="00764F0B" w:rsidP="00651B69">
                  <w:pPr>
                    <w:rPr>
                      <w:rFonts w:ascii="Comic Sans MS" w:hAnsi="Comic Sans MS"/>
                      <w:b/>
                      <w:i/>
                      <w:color w:val="FF0000"/>
                    </w:rPr>
                  </w:pPr>
                </w:p>
              </w:txbxContent>
            </v:textbox>
          </v:rect>
        </w:pict>
      </w:r>
      <w:r>
        <w:t xml:space="preserve">   </w:t>
      </w:r>
      <w:r>
        <w:tab/>
      </w:r>
    </w:p>
    <w:p w:rsidR="00764F0B" w:rsidRPr="00634811" w:rsidRDefault="00764F0B" w:rsidP="00AC41E6">
      <w:pPr>
        <w:tabs>
          <w:tab w:val="left" w:pos="5245"/>
        </w:tabs>
        <w:jc w:val="center"/>
      </w:pPr>
    </w:p>
    <w:p w:rsidR="00764F0B" w:rsidRPr="00634811" w:rsidRDefault="00764F0B" w:rsidP="00634811"/>
    <w:p w:rsidR="00764F0B" w:rsidRPr="00634811" w:rsidRDefault="00764F0B" w:rsidP="00634811">
      <w:r>
        <w:rPr>
          <w:noProof/>
          <w:lang w:eastAsia="tr-TR"/>
        </w:rPr>
        <w:pict>
          <v:roundrect id="_x0000_s1032" style="position:absolute;margin-left:99.85pt;margin-top:2.55pt;width:48.9pt;height:33.3pt;z-index:251665408" arcsize="10923f" strokecolor="red" strokeweight="3pt">
            <v:stroke linestyle="thinThin"/>
            <v:textbox>
              <w:txbxContent>
                <w:p w:rsidR="00764F0B" w:rsidRPr="008F1C63" w:rsidRDefault="00764F0B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8F1C63">
                    <w:rPr>
                      <w:rFonts w:ascii="Hand writing Mutlu" w:hAnsi="Hand writing Mutlu"/>
                      <w:sz w:val="32"/>
                      <w:szCs w:val="32"/>
                    </w:rPr>
                    <w:t>ar</w:t>
                  </w:r>
                </w:p>
              </w:txbxContent>
            </v:textbox>
          </v:roundrect>
        </w:pict>
      </w:r>
    </w:p>
    <w:p w:rsidR="00764F0B" w:rsidRPr="00634811" w:rsidRDefault="00764F0B" w:rsidP="00634811"/>
    <w:p w:rsidR="00764F0B" w:rsidRPr="00634811" w:rsidRDefault="00764F0B" w:rsidP="007E647D">
      <w:pPr>
        <w:jc w:val="center"/>
      </w:pPr>
    </w:p>
    <w:p w:rsidR="00764F0B" w:rsidRPr="00634811" w:rsidRDefault="00764F0B" w:rsidP="00634811"/>
    <w:p w:rsidR="00764F0B" w:rsidRPr="00634811" w:rsidRDefault="00764F0B" w:rsidP="00634811">
      <w:r>
        <w:rPr>
          <w:noProof/>
          <w:lang w:eastAsia="tr-TR"/>
        </w:rPr>
        <w:pict>
          <v:roundrect id="_x0000_s1033" style="position:absolute;margin-left:84.9pt;margin-top:14.95pt;width:47.55pt;height:35.3pt;z-index:251666432" arcsize="10923f" strokecolor="#ffc000" strokeweight="3pt">
            <v:stroke linestyle="thinThin"/>
            <v:textbox>
              <w:txbxContent>
                <w:p w:rsidR="00764F0B" w:rsidRPr="008F1C63" w:rsidRDefault="00764F0B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8F1C63">
                    <w:rPr>
                      <w:rFonts w:ascii="Hand writing Mutlu" w:hAnsi="Hand writing Mutlu"/>
                      <w:sz w:val="28"/>
                      <w:szCs w:val="28"/>
                    </w:rPr>
                    <w:t>ir</w:t>
                  </w:r>
                </w:p>
              </w:txbxContent>
            </v:textbox>
          </v:roundrect>
        </w:pict>
      </w:r>
    </w:p>
    <w:p w:rsidR="00764F0B" w:rsidRDefault="00764F0B" w:rsidP="00634811">
      <w:pPr>
        <w:tabs>
          <w:tab w:val="left" w:pos="1419"/>
        </w:tabs>
      </w:pPr>
    </w:p>
    <w:p w:rsidR="00764F0B" w:rsidRPr="00634811" w:rsidRDefault="00764F0B" w:rsidP="00634811"/>
    <w:p w:rsidR="00764F0B" w:rsidRPr="00634811" w:rsidRDefault="00764F0B" w:rsidP="00634811">
      <w:r>
        <w:rPr>
          <w:noProof/>
          <w:lang w:eastAsia="tr-TR"/>
        </w:rPr>
        <w:pict>
          <v:roundrect id="_x0000_s1034" style="position:absolute;margin-left:88.15pt;margin-top:20.75pt;width:55.7pt;height:34.65pt;z-index:251667456" arcsize="10923f" strokecolor="#9bbb59" strokeweight="3pt">
            <v:stroke linestyle="thinThin"/>
            <v:textbox>
              <w:txbxContent>
                <w:p w:rsidR="00764F0B" w:rsidRPr="008F1C63" w:rsidRDefault="00764F0B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8F1C63">
                    <w:rPr>
                      <w:rFonts w:ascii="Hand writing Mutlu" w:hAnsi="Hand writing Mutlu"/>
                      <w:sz w:val="28"/>
                      <w:szCs w:val="28"/>
                    </w:rPr>
                    <w:t>or</w:t>
                  </w:r>
                </w:p>
              </w:txbxContent>
            </v:textbox>
          </v:roundrect>
        </w:pict>
      </w:r>
    </w:p>
    <w:p w:rsidR="00764F0B" w:rsidRPr="00634811" w:rsidRDefault="00764F0B" w:rsidP="004B5CE5">
      <w:pPr>
        <w:jc w:val="center"/>
      </w:pPr>
    </w:p>
    <w:p w:rsidR="00764F0B" w:rsidRPr="00634811" w:rsidRDefault="00764F0B" w:rsidP="00634811"/>
    <w:p w:rsidR="00764F0B" w:rsidRPr="00634811" w:rsidRDefault="00764F0B" w:rsidP="00634811">
      <w:r>
        <w:rPr>
          <w:noProof/>
          <w:lang w:eastAsia="tr-TR"/>
        </w:rPr>
        <w:pict>
          <v:rect id="_x0000_s1035" style="position:absolute;margin-left:228.65pt;margin-top:9.45pt;width:20.6pt;height:13.2pt;z-index:251655168" strokecolor="#fabf8f" strokeweight="1pt">
            <v:fill color2="#fbd4b4" focusposition="1" focussize="" focus="100%" type="gradient"/>
            <v:shadow on="t" type="perspective" color="#974706" opacity=".5" offset="1pt" offset2="-3pt"/>
            <v:textbox style="mso-next-textbox:#_x0000_s1035">
              <w:txbxContent>
                <w:p w:rsidR="00764F0B" w:rsidRPr="004B5CE5" w:rsidRDefault="00764F0B" w:rsidP="004B5CE5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7</w:t>
                  </w:r>
                </w:p>
              </w:txbxContent>
            </v:textbox>
          </v:rect>
        </w:pict>
      </w:r>
    </w:p>
    <w:p w:rsidR="00764F0B" w:rsidRPr="00634811" w:rsidRDefault="00764F0B" w:rsidP="00B6590D">
      <w:pPr>
        <w:jc w:val="center"/>
      </w:pP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6" type="#_x0000_t32" style="position:absolute;left:0;text-align:left;margin-left:1.9pt;margin-top:15.45pt;width:535.8pt;height:.05pt;z-index:251663360" o:connectortype="straight" strokecolor="#00b0f0" strokeweight="1.5pt">
            <v:stroke dashstyle="1 1"/>
          </v:shape>
        </w:pict>
      </w:r>
    </w:p>
    <w:p w:rsidR="00764F0B" w:rsidRDefault="00764F0B" w:rsidP="00634811">
      <w:r>
        <w:rPr>
          <w:noProof/>
          <w:lang w:eastAsia="tr-TR"/>
        </w:rPr>
        <w:pict>
          <v:rect id="_x0000_s1037" style="position:absolute;margin-left:269.5pt;margin-top:10.55pt;width:264.1pt;height:382.7pt;z-index:251650048" strokecolor="red" strokeweight="3pt">
            <v:stroke linestyle="thinThin"/>
            <v:textbox style="mso-next-textbox:#_x0000_s1037">
              <w:txbxContent>
                <w:p w:rsidR="00764F0B" w:rsidRDefault="00764F0B" w:rsidP="00634811">
                  <w:r w:rsidRPr="00D92A13">
                    <w:rPr>
                      <w:noProof/>
                      <w:lang w:eastAsia="tr-TR"/>
                    </w:rPr>
                    <w:pict>
                      <v:shape id="Resim 1" o:spid="_x0000_i1028" type="#_x0000_t75" style="width:243.75pt;height:363.75pt;visibility:visible">
                        <v:imagedata r:id="rId7" o:title=""/>
                      </v:shape>
                    </w:pic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38" style="position:absolute;margin-left:-12.45pt;margin-top:10.65pt;width:264.45pt;height:382.7pt;z-index:251649024" strokecolor="#00b050" strokeweight="3pt">
            <v:stroke linestyle="thinThin"/>
            <v:textbox style="mso-next-textbox:#_x0000_s1038">
              <w:txbxContent>
                <w:p w:rsidR="00764F0B" w:rsidRPr="007D3486" w:rsidRDefault="00764F0B" w:rsidP="002A689C">
                  <w:pPr>
                    <w:pStyle w:val="NoSpacing"/>
                    <w:rPr>
                      <w:rFonts w:ascii="Hand writing Mutlu" w:hAnsi="Hand writing Mutlu"/>
                      <w:sz w:val="40"/>
                      <w:szCs w:val="40"/>
                    </w:rPr>
                  </w:pPr>
                  <w:r w:rsidRPr="007D3486">
                    <w:rPr>
                      <w:rFonts w:ascii="Hand writing Mutlu" w:hAnsi="Hand writing Mutlu"/>
                      <w:sz w:val="40"/>
                      <w:szCs w:val="40"/>
                    </w:rPr>
                    <w:t xml:space="preserve">nara </w:t>
                  </w:r>
                  <w:r w:rsidRPr="00E91631">
                    <w:rPr>
                      <w:rFonts w:ascii="Hand writing Mutlu" w:hAnsi="Hand writing Mutlu"/>
                      <w:noProof/>
                      <w:sz w:val="40"/>
                      <w:szCs w:val="40"/>
                      <w:lang w:eastAsia="tr-TR"/>
                    </w:rPr>
                    <w:pict>
                      <v:shape id="Resim 5" o:spid="_x0000_i1039" type="#_x0000_t75" alt="ANd9GcQekpqDwsjUyiMJtcocb8ERp2GNMle1wFfZS3F2qhRc-gIuc1cC" style="width:16.5pt;height:21pt;visibility:visible">
                        <v:imagedata r:id="rId8" o:title=""/>
                      </v:shape>
                    </w:pict>
                  </w:r>
                  <w:r>
                    <w:rPr>
                      <w:rFonts w:ascii="Hand writing Mutlu" w:hAnsi="Hand writing Mutlu"/>
                      <w:sz w:val="40"/>
                      <w:szCs w:val="40"/>
                    </w:rPr>
                    <w:t xml:space="preserve">        tere </w:t>
                  </w:r>
                  <w:r w:rsidRPr="00E91631">
                    <w:rPr>
                      <w:rFonts w:ascii="Hand writing Mutlu" w:hAnsi="Hand writing Mutlu"/>
                      <w:noProof/>
                      <w:sz w:val="40"/>
                      <w:szCs w:val="40"/>
                      <w:lang w:eastAsia="tr-TR"/>
                    </w:rPr>
                    <w:pict>
                      <v:shape id="Resim 26" o:spid="_x0000_i1040" type="#_x0000_t75" alt="tere" style="width:28.5pt;height:28.5pt;visibility:visible">
                        <v:imagedata r:id="rId9" o:title=""/>
                      </v:shape>
                    </w:pict>
                  </w:r>
                </w:p>
                <w:p w:rsidR="00764F0B" w:rsidRPr="007D3486" w:rsidRDefault="00764F0B" w:rsidP="002A689C">
                  <w:pPr>
                    <w:pStyle w:val="NoSpacing"/>
                    <w:rPr>
                      <w:rFonts w:ascii="Hand writing Mutlu" w:hAnsi="Hand writing Mutlu"/>
                      <w:noProof/>
                      <w:sz w:val="40"/>
                      <w:szCs w:val="40"/>
                      <w:lang w:eastAsia="tr-TR"/>
                    </w:rPr>
                  </w:pPr>
                  <w:r w:rsidRPr="007D3486">
                    <w:rPr>
                      <w:rFonts w:ascii="Hand writing Mutlu" w:hAnsi="Hand writing Mutlu"/>
                      <w:sz w:val="40"/>
                      <w:szCs w:val="40"/>
                    </w:rPr>
                    <w:t>nar</w:t>
                  </w:r>
                  <w:r w:rsidRPr="007D3486">
                    <w:rPr>
                      <w:rFonts w:ascii="Hand writing Mutlu" w:hAnsi="Hand writing Mutlu"/>
                      <w:noProof/>
                      <w:sz w:val="40"/>
                      <w:szCs w:val="40"/>
                      <w:lang w:eastAsia="tr-TR"/>
                    </w:rPr>
                    <w:t xml:space="preserve">  </w:t>
                  </w:r>
                  <w:r w:rsidRPr="00E91631">
                    <w:rPr>
                      <w:rFonts w:ascii="Hand writing Mutlu" w:hAnsi="Hand writing Mutlu"/>
                      <w:noProof/>
                      <w:sz w:val="40"/>
                      <w:szCs w:val="40"/>
                      <w:lang w:eastAsia="tr-TR"/>
                    </w:rPr>
                    <w:pict>
                      <v:shape id="Resim 14" o:spid="_x0000_i1041" type="#_x0000_t75" style="width:20.25pt;height:15.75pt;visibility:visible">
                        <v:imagedata r:id="rId10" o:title=""/>
                      </v:shape>
                    </w:pict>
                  </w:r>
                  <w:r w:rsidRPr="007D3486">
                    <w:rPr>
                      <w:rFonts w:ascii="Hand writing Mutlu" w:hAnsi="Hand writing Mutlu"/>
                      <w:noProof/>
                      <w:sz w:val="40"/>
                      <w:szCs w:val="40"/>
                      <w:lang w:eastAsia="tr-TR"/>
                    </w:rPr>
                    <w:t xml:space="preserve"> </w:t>
                  </w:r>
                  <w:r>
                    <w:rPr>
                      <w:rFonts w:ascii="Hand writing Mutlu" w:hAnsi="Hand writing Mutlu"/>
                      <w:noProof/>
                      <w:sz w:val="40"/>
                      <w:szCs w:val="40"/>
                      <w:lang w:eastAsia="tr-TR"/>
                    </w:rPr>
                    <w:t xml:space="preserve">      ren</w:t>
                  </w:r>
                  <w:r w:rsidRPr="007D3486">
                    <w:rPr>
                      <w:rFonts w:ascii="Hand writing Mutlu" w:hAnsi="Hand writing Mutlu"/>
                      <w:noProof/>
                      <w:sz w:val="40"/>
                      <w:szCs w:val="40"/>
                      <w:lang w:eastAsia="tr-TR"/>
                    </w:rPr>
                    <w:t xml:space="preserve"> </w:t>
                  </w:r>
                  <w:r w:rsidRPr="00E91631">
                    <w:rPr>
                      <w:rFonts w:ascii="Hand writing Mutlu" w:hAnsi="Hand writing Mutlu"/>
                      <w:noProof/>
                      <w:sz w:val="40"/>
                      <w:szCs w:val="40"/>
                      <w:lang w:eastAsia="tr-TR"/>
                    </w:rPr>
                    <w:pict>
                      <v:shape id="Resim 44" o:spid="_x0000_i1042" type="#_x0000_t75" alt="ANd9GcSC9UT6IBoL7hKR_pl2ZwRWjol1ywOQjhtyZYYeg7Ii3oZp8tuZ" style="width:19.5pt;height:36pt;visibility:visible">
                        <v:imagedata r:id="rId11" o:title=""/>
                      </v:shape>
                    </w:pict>
                  </w:r>
                </w:p>
                <w:p w:rsidR="00764F0B" w:rsidRPr="007D3486" w:rsidRDefault="00764F0B" w:rsidP="002A689C">
                  <w:pPr>
                    <w:pStyle w:val="NoSpacing"/>
                    <w:rPr>
                      <w:rFonts w:ascii="Hand writing Mutlu" w:hAnsi="Hand writing Mutlu"/>
                      <w:sz w:val="40"/>
                      <w:szCs w:val="40"/>
                    </w:rPr>
                  </w:pPr>
                  <w:r w:rsidRPr="007D3486">
                    <w:rPr>
                      <w:rFonts w:ascii="Hand writing Mutlu" w:hAnsi="Hand writing Mutlu"/>
                      <w:sz w:val="40"/>
                      <w:szCs w:val="40"/>
                    </w:rPr>
                    <w:t>tren</w:t>
                  </w:r>
                  <w:r w:rsidRPr="00E91631">
                    <w:rPr>
                      <w:rFonts w:ascii="Hand writing Mutlu" w:hAnsi="Hand writing Mutlu"/>
                      <w:noProof/>
                      <w:sz w:val="40"/>
                      <w:szCs w:val="40"/>
                      <w:lang w:eastAsia="tr-TR"/>
                    </w:rPr>
                    <w:pict>
                      <v:shape id="Resim 32" o:spid="_x0000_i1043" type="#_x0000_t75" alt="train" style="width:45pt;height:36pt;visibility:visible">
                        <v:imagedata r:id="rId12" o:title=""/>
                      </v:shape>
                    </w:pict>
                  </w:r>
                  <w:r>
                    <w:rPr>
                      <w:rFonts w:ascii="Hand writing Mutlu" w:hAnsi="Hand writing Mutlu"/>
                      <w:sz w:val="40"/>
                      <w:szCs w:val="40"/>
                    </w:rPr>
                    <w:t xml:space="preserve">       tarla </w:t>
                  </w:r>
                  <w:r w:rsidRPr="00E91631">
                    <w:rPr>
                      <w:rFonts w:ascii="Hand writing Mutlu" w:hAnsi="Hand writing Mutlu"/>
                      <w:noProof/>
                      <w:sz w:val="40"/>
                      <w:szCs w:val="40"/>
                      <w:lang w:eastAsia="tr-TR"/>
                    </w:rPr>
                    <w:pict>
                      <v:shape id="Resim 35" o:spid="_x0000_i1044" type="#_x0000_t75" alt="Tarla Resimleri 4" style="width:24pt;height:22.5pt;visibility:visible">
                        <v:imagedata r:id="rId13" o:title=""/>
                      </v:shape>
                    </w:pict>
                  </w:r>
                </w:p>
                <w:p w:rsidR="00764F0B" w:rsidRPr="007D3486" w:rsidRDefault="00764F0B" w:rsidP="002A689C">
                  <w:pPr>
                    <w:pStyle w:val="NoSpacing"/>
                    <w:rPr>
                      <w:rFonts w:ascii="Hand writing Mutlu" w:hAnsi="Hand writing Mutlu"/>
                      <w:sz w:val="40"/>
                      <w:szCs w:val="40"/>
                    </w:rPr>
                  </w:pPr>
                  <w:r w:rsidRPr="007D3486">
                    <w:rPr>
                      <w:rFonts w:ascii="Hand writing Mutlu" w:hAnsi="Hand writing Mutlu"/>
                      <w:sz w:val="40"/>
                      <w:szCs w:val="40"/>
                    </w:rPr>
                    <w:t>litre</w:t>
                  </w:r>
                  <w:r w:rsidRPr="00E91631">
                    <w:rPr>
                      <w:noProof/>
                      <w:sz w:val="40"/>
                      <w:szCs w:val="40"/>
                      <w:lang w:eastAsia="tr-TR"/>
                    </w:rPr>
                    <w:pict>
                      <v:shape id="Resim 38" o:spid="_x0000_i1045" type="#_x0000_t75" style="width:24pt;height:30.75pt;visibility:visible">
                        <v:imagedata r:id="rId14" o:title=""/>
                      </v:shape>
                    </w:pict>
                  </w:r>
                  <w:r w:rsidRPr="007D3486">
                    <w:rPr>
                      <w:rFonts w:ascii="Hand writing Mutlu" w:hAnsi="Hand writing Mutlu"/>
                      <w:noProof/>
                      <w:sz w:val="40"/>
                      <w:szCs w:val="40"/>
                      <w:lang w:eastAsia="tr-TR"/>
                    </w:rPr>
                    <w:t xml:space="preserve"> </w:t>
                  </w:r>
                  <w:r>
                    <w:rPr>
                      <w:rFonts w:ascii="Hand writing Mutlu" w:hAnsi="Hand writing Mutlu"/>
                      <w:noProof/>
                      <w:sz w:val="40"/>
                      <w:szCs w:val="40"/>
                      <w:lang w:eastAsia="tr-TR"/>
                    </w:rPr>
                    <w:t xml:space="preserve">        Erol</w:t>
                  </w:r>
                  <w:r w:rsidRPr="00E91631">
                    <w:rPr>
                      <w:rFonts w:ascii="Hand writing Mutlu" w:hAnsi="Hand writing Mutlu"/>
                      <w:noProof/>
                      <w:sz w:val="40"/>
                      <w:szCs w:val="40"/>
                      <w:lang w:eastAsia="tr-TR"/>
                    </w:rPr>
                    <w:pict>
                      <v:shape id="Resim 50" o:spid="_x0000_i1046" type="#_x0000_t75" alt="ANd9GcRI3eEdHqm3tTXkXwwNFocBYqxNxoFXlhg-klczUykcmPVt0Yqj" style="width:37.5pt;height:36.75pt;visibility:visible">
                        <v:imagedata r:id="rId15" o:title=""/>
                      </v:shape>
                    </w:pict>
                  </w:r>
                </w:p>
                <w:p w:rsidR="00764F0B" w:rsidRDefault="00764F0B" w:rsidP="002A689C">
                  <w:pPr>
                    <w:pStyle w:val="NoSpacing"/>
                    <w:rPr>
                      <w:rFonts w:ascii="Hand writing Mutlu" w:hAnsi="Hand writing Mutlu"/>
                      <w:sz w:val="40"/>
                      <w:szCs w:val="40"/>
                    </w:rPr>
                  </w:pPr>
                  <w:r w:rsidRPr="007D3486">
                    <w:rPr>
                      <w:rFonts w:ascii="Hand writing Mutlu" w:hAnsi="Hand writing Mutlu"/>
                      <w:sz w:val="40"/>
                      <w:szCs w:val="40"/>
                    </w:rPr>
                    <w:t>Entari</w:t>
                  </w:r>
                  <w:r w:rsidRPr="00E91631">
                    <w:rPr>
                      <w:noProof/>
                      <w:sz w:val="40"/>
                      <w:szCs w:val="40"/>
                      <w:lang w:eastAsia="tr-TR"/>
                    </w:rPr>
                    <w:pict>
                      <v:shape id="Resim 53" o:spid="_x0000_i1047" type="#_x0000_t75" alt="Image Hosted by ImageShack.us" style="width:31.5pt;height:37.5pt;visibility:visible">
                        <v:imagedata r:id="rId16" o:title=""/>
                        <o:lock v:ext="edit" cropping="t"/>
                      </v:shape>
                    </w:pict>
                  </w:r>
                  <w:r w:rsidRPr="007D3486">
                    <w:rPr>
                      <w:rFonts w:ascii="Hand writing Mutlu" w:hAnsi="Hand writing Mutlu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Hand writing Mutlu" w:hAnsi="Hand writing Mutlu"/>
                      <w:sz w:val="40"/>
                      <w:szCs w:val="40"/>
                    </w:rPr>
                    <w:t xml:space="preserve">     </w:t>
                  </w:r>
                  <w:r w:rsidRPr="007D3486">
                    <w:rPr>
                      <w:rFonts w:ascii="Hand writing Mutlu" w:hAnsi="Hand writing Mutlu"/>
                      <w:sz w:val="40"/>
                      <w:szCs w:val="40"/>
                    </w:rPr>
                    <w:t>rota</w:t>
                  </w:r>
                  <w:r w:rsidRPr="00E91631">
                    <w:rPr>
                      <w:rFonts w:ascii="Hand writing Mutlu" w:hAnsi="Hand writing Mutlu"/>
                      <w:noProof/>
                      <w:sz w:val="40"/>
                      <w:szCs w:val="40"/>
                      <w:lang w:eastAsia="tr-TR"/>
                    </w:rPr>
                    <w:pict>
                      <v:shape id="Resim 15" o:spid="_x0000_i1048" type="#_x0000_t75" style="width:51pt;height:37.5pt;visibility:visible">
                        <v:imagedata r:id="rId17" o:title=""/>
                      </v:shape>
                    </w:pict>
                  </w:r>
                </w:p>
                <w:p w:rsidR="00764F0B" w:rsidRPr="004D65C0" w:rsidRDefault="00764F0B" w:rsidP="002A689C">
                  <w:pPr>
                    <w:pStyle w:val="NoSpacing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>
                    <w:rPr>
                      <w:rFonts w:ascii="Hand writing Mutlu" w:hAnsi="Hand writing Mutlu"/>
                      <w:sz w:val="40"/>
                      <w:szCs w:val="40"/>
                    </w:rPr>
                    <w:t xml:space="preserve">  </w:t>
                  </w:r>
                  <w:r w:rsidRPr="004D65C0">
                    <w:rPr>
                      <w:rFonts w:ascii="Hand writing Mutlu" w:hAnsi="Hand writing Mutlu"/>
                      <w:color w:val="FF0000"/>
                      <w:sz w:val="36"/>
                      <w:szCs w:val="36"/>
                      <w:u w:val="single"/>
                    </w:rPr>
                    <w:t>ler</w:t>
                  </w:r>
                  <w:r w:rsidRPr="004D65C0">
                    <w:rPr>
                      <w:rFonts w:ascii="Hand writing Mutlu" w:hAnsi="Hand writing Mutlu"/>
                      <w:color w:val="FF0000"/>
                      <w:sz w:val="36"/>
                      <w:szCs w:val="36"/>
                    </w:rPr>
                    <w:t xml:space="preserve"> </w:t>
                  </w:r>
                  <w:r w:rsidRPr="004D65C0">
                    <w:rPr>
                      <w:rFonts w:ascii="Hand writing Mutlu" w:hAnsi="Hand writing Mutlu"/>
                      <w:sz w:val="36"/>
                      <w:szCs w:val="36"/>
                    </w:rPr>
                    <w:t xml:space="preserve">         </w:t>
                  </w:r>
                  <w:r w:rsidRPr="004D65C0">
                    <w:rPr>
                      <w:rFonts w:ascii="Hand writing Mutlu" w:hAnsi="Hand writing Mutlu"/>
                      <w:sz w:val="36"/>
                      <w:szCs w:val="36"/>
                      <w:u w:val="single"/>
                    </w:rPr>
                    <w:t xml:space="preserve"> </w:t>
                  </w:r>
                  <w:r w:rsidRPr="004D65C0">
                    <w:rPr>
                      <w:rFonts w:ascii="Hand writing Mutlu" w:hAnsi="Hand writing Mutlu"/>
                      <w:color w:val="FF0000"/>
                      <w:sz w:val="36"/>
                      <w:szCs w:val="36"/>
                      <w:u w:val="single"/>
                    </w:rPr>
                    <w:t>lar</w:t>
                  </w:r>
                </w:p>
                <w:p w:rsidR="00764F0B" w:rsidRPr="004D65C0" w:rsidRDefault="00764F0B" w:rsidP="002A689C">
                  <w:pPr>
                    <w:pStyle w:val="NoSpacing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4D65C0">
                    <w:rPr>
                      <w:rFonts w:ascii="Hand writing Mutlu" w:hAnsi="Hand writing Mutlu"/>
                      <w:sz w:val="28"/>
                      <w:szCs w:val="28"/>
                    </w:rPr>
                    <w:t>et</w:t>
                  </w:r>
                  <w:r w:rsidRPr="005612AD">
                    <w:rPr>
                      <w:rFonts w:ascii="Hand writing Mutlu" w:hAnsi="Hand writing Mutlu"/>
                      <w:color w:val="FF0000"/>
                      <w:sz w:val="28"/>
                      <w:szCs w:val="28"/>
                    </w:rPr>
                    <w:t xml:space="preserve">ler </w:t>
                  </w:r>
                  <w:r w:rsidRPr="004D65C0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        </w:t>
                  </w: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     </w:t>
                  </w:r>
                  <w:r w:rsidRPr="004D65C0">
                    <w:rPr>
                      <w:rFonts w:ascii="Hand writing Mutlu" w:hAnsi="Hand writing Mutlu"/>
                      <w:sz w:val="28"/>
                      <w:szCs w:val="28"/>
                    </w:rPr>
                    <w:t>at</w:t>
                  </w:r>
                  <w:r w:rsidRPr="005612AD">
                    <w:rPr>
                      <w:rFonts w:ascii="Hand writing Mutlu" w:hAnsi="Hand writing Mutlu"/>
                      <w:color w:val="FF0000"/>
                      <w:sz w:val="28"/>
                      <w:szCs w:val="28"/>
                    </w:rPr>
                    <w:t>lar</w:t>
                  </w:r>
                </w:p>
                <w:p w:rsidR="00764F0B" w:rsidRPr="004D65C0" w:rsidRDefault="00764F0B" w:rsidP="002A689C">
                  <w:pPr>
                    <w:pStyle w:val="NoSpacing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4D65C0">
                    <w:rPr>
                      <w:rFonts w:ascii="Hand writing Mutlu" w:hAnsi="Hand writing Mutlu"/>
                      <w:sz w:val="28"/>
                      <w:szCs w:val="28"/>
                    </w:rPr>
                    <w:t>it</w:t>
                  </w:r>
                  <w:r w:rsidRPr="005612AD">
                    <w:rPr>
                      <w:rFonts w:ascii="Hand writing Mutlu" w:hAnsi="Hand writing Mutlu"/>
                      <w:color w:val="FF0000"/>
                      <w:sz w:val="28"/>
                      <w:szCs w:val="28"/>
                    </w:rPr>
                    <w:t xml:space="preserve">ler  </w:t>
                  </w:r>
                  <w:r w:rsidRPr="004D65C0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       </w:t>
                  </w: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     </w:t>
                  </w:r>
                  <w:r w:rsidRPr="004D65C0">
                    <w:rPr>
                      <w:rFonts w:ascii="Hand writing Mutlu" w:hAnsi="Hand writing Mutlu"/>
                      <w:sz w:val="28"/>
                      <w:szCs w:val="28"/>
                    </w:rPr>
                    <w:t>ot</w:t>
                  </w:r>
                  <w:r w:rsidRPr="005612AD">
                    <w:rPr>
                      <w:rFonts w:ascii="Hand writing Mutlu" w:hAnsi="Hand writing Mutlu"/>
                      <w:color w:val="FF0000"/>
                      <w:sz w:val="28"/>
                      <w:szCs w:val="28"/>
                    </w:rPr>
                    <w:t>lar</w:t>
                  </w:r>
                </w:p>
                <w:p w:rsidR="00764F0B" w:rsidRPr="004D65C0" w:rsidRDefault="00764F0B" w:rsidP="002A689C">
                  <w:pPr>
                    <w:pStyle w:val="NoSpacing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4D65C0">
                    <w:rPr>
                      <w:rFonts w:ascii="Hand writing Mutlu" w:hAnsi="Hand writing Mutlu"/>
                      <w:sz w:val="28"/>
                      <w:szCs w:val="28"/>
                    </w:rPr>
                    <w:t>atlet</w:t>
                  </w:r>
                  <w:r w:rsidRPr="005612AD">
                    <w:rPr>
                      <w:rFonts w:ascii="Hand writing Mutlu" w:hAnsi="Hand writing Mutlu"/>
                      <w:color w:val="FF0000"/>
                      <w:sz w:val="28"/>
                      <w:szCs w:val="28"/>
                    </w:rPr>
                    <w:t xml:space="preserve">ler  </w:t>
                  </w: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          nar</w:t>
                  </w:r>
                  <w:r w:rsidRPr="005612AD">
                    <w:rPr>
                      <w:rFonts w:ascii="Hand writing Mutlu" w:hAnsi="Hand writing Mutlu"/>
                      <w:color w:val="FF0000"/>
                      <w:sz w:val="28"/>
                      <w:szCs w:val="28"/>
                    </w:rPr>
                    <w:t xml:space="preserve">lar </w:t>
                  </w:r>
                  <w:r w:rsidRPr="004D65C0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    </w:t>
                  </w:r>
                </w:p>
                <w:p w:rsidR="00764F0B" w:rsidRDefault="00764F0B" w:rsidP="002A689C">
                  <w:pPr>
                    <w:pStyle w:val="NoSpacing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4D65C0">
                    <w:rPr>
                      <w:rFonts w:ascii="Hand writing Mutlu" w:hAnsi="Hand writing Mutlu"/>
                      <w:sz w:val="28"/>
                      <w:szCs w:val="28"/>
                    </w:rPr>
                    <w:t>anne</w:t>
                  </w:r>
                  <w:r w:rsidRPr="005612AD">
                    <w:rPr>
                      <w:rFonts w:ascii="Hand writing Mutlu" w:hAnsi="Hand writing Mutlu"/>
                      <w:color w:val="FF0000"/>
                      <w:sz w:val="28"/>
                      <w:szCs w:val="28"/>
                    </w:rPr>
                    <w:t xml:space="preserve">ler </w:t>
                  </w: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           lira</w:t>
                  </w:r>
                  <w:r w:rsidRPr="005612AD">
                    <w:rPr>
                      <w:rFonts w:ascii="Hand writing Mutlu" w:hAnsi="Hand writing Mutlu"/>
                      <w:color w:val="FF0000"/>
                      <w:sz w:val="28"/>
                      <w:szCs w:val="28"/>
                    </w:rPr>
                    <w:t>lar</w:t>
                  </w:r>
                </w:p>
                <w:p w:rsidR="00764F0B" w:rsidRPr="007D3486" w:rsidRDefault="00764F0B" w:rsidP="002A689C">
                  <w:pPr>
                    <w:pStyle w:val="NoSpacing"/>
                    <w:rPr>
                      <w:rFonts w:ascii="Hand writing Mutlu" w:hAnsi="Hand writing Mutlu"/>
                      <w:sz w:val="40"/>
                      <w:szCs w:val="40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nine</w:t>
                  </w:r>
                  <w:r w:rsidRPr="005612AD">
                    <w:rPr>
                      <w:rFonts w:ascii="Hand writing Mutlu" w:hAnsi="Hand writing Mutlu"/>
                      <w:color w:val="FF0000"/>
                      <w:sz w:val="28"/>
                      <w:szCs w:val="28"/>
                    </w:rPr>
                    <w:t>ler</w:t>
                  </w: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            nal</w:t>
                  </w:r>
                  <w:r w:rsidRPr="005612AD">
                    <w:rPr>
                      <w:rFonts w:ascii="Hand writing Mutlu" w:hAnsi="Hand writing Mutlu"/>
                      <w:color w:val="FF0000"/>
                      <w:sz w:val="28"/>
                      <w:szCs w:val="28"/>
                    </w:rPr>
                    <w:t>lar</w:t>
                  </w:r>
                </w:p>
                <w:p w:rsidR="00764F0B" w:rsidRPr="007D3486" w:rsidRDefault="00764F0B" w:rsidP="002A689C">
                  <w:pPr>
                    <w:pStyle w:val="NoSpacing"/>
                    <w:rPr>
                      <w:rFonts w:ascii="Hand writing Mutlu" w:hAnsi="Hand writing Mutlu"/>
                      <w:sz w:val="40"/>
                      <w:szCs w:val="40"/>
                    </w:rPr>
                  </w:pPr>
                </w:p>
                <w:p w:rsidR="00764F0B" w:rsidRDefault="00764F0B" w:rsidP="007F760F">
                  <w:pPr>
                    <w:pStyle w:val="NoSpacing"/>
                  </w:pPr>
                </w:p>
              </w:txbxContent>
            </v:textbox>
          </v:rect>
        </w:pict>
      </w:r>
    </w:p>
    <w:p w:rsidR="00764F0B" w:rsidRDefault="00764F0B" w:rsidP="00634811">
      <w:pPr>
        <w:tabs>
          <w:tab w:val="center" w:pos="5233"/>
        </w:tabs>
      </w:pPr>
      <w:r>
        <w:tab/>
      </w:r>
    </w:p>
    <w:p w:rsidR="00764F0B" w:rsidRDefault="00764F0B" w:rsidP="00661D44">
      <w:pPr>
        <w:tabs>
          <w:tab w:val="center" w:pos="5233"/>
          <w:tab w:val="left" w:pos="7716"/>
        </w:tabs>
      </w:pPr>
      <w:r>
        <w:tab/>
      </w:r>
    </w:p>
    <w:p w:rsidR="00764F0B" w:rsidRDefault="00764F0B" w:rsidP="00661D44">
      <w:pPr>
        <w:tabs>
          <w:tab w:val="left" w:pos="8423"/>
        </w:tabs>
      </w:pPr>
      <w:r>
        <w:tab/>
      </w:r>
    </w:p>
    <w:p w:rsidR="00764F0B" w:rsidRDefault="00764F0B" w:rsidP="00634811">
      <w:pPr>
        <w:tabs>
          <w:tab w:val="center" w:pos="5233"/>
        </w:tabs>
      </w:pPr>
    </w:p>
    <w:p w:rsidR="00764F0B" w:rsidRDefault="00764F0B" w:rsidP="00661D44">
      <w:pPr>
        <w:tabs>
          <w:tab w:val="left" w:pos="8328"/>
        </w:tabs>
      </w:pPr>
      <w:r>
        <w:tab/>
      </w:r>
    </w:p>
    <w:p w:rsidR="00764F0B" w:rsidRDefault="00764F0B" w:rsidP="00634811">
      <w:pPr>
        <w:tabs>
          <w:tab w:val="center" w:pos="5233"/>
        </w:tabs>
      </w:pPr>
    </w:p>
    <w:p w:rsidR="00764F0B" w:rsidRDefault="00764F0B" w:rsidP="00634811">
      <w:pPr>
        <w:tabs>
          <w:tab w:val="center" w:pos="5233"/>
        </w:tabs>
      </w:pPr>
    </w:p>
    <w:p w:rsidR="00764F0B" w:rsidRDefault="00764F0B" w:rsidP="00634811">
      <w:pPr>
        <w:tabs>
          <w:tab w:val="center" w:pos="5233"/>
        </w:tabs>
      </w:pPr>
    </w:p>
    <w:p w:rsidR="00764F0B" w:rsidRDefault="00764F0B" w:rsidP="00634811">
      <w:pPr>
        <w:tabs>
          <w:tab w:val="center" w:pos="5233"/>
        </w:tabs>
      </w:pPr>
    </w:p>
    <w:p w:rsidR="00764F0B" w:rsidRDefault="00764F0B" w:rsidP="00634811">
      <w:pPr>
        <w:tabs>
          <w:tab w:val="center" w:pos="5233"/>
        </w:tabs>
      </w:pPr>
    </w:p>
    <w:p w:rsidR="00764F0B" w:rsidRDefault="00764F0B" w:rsidP="00634811">
      <w:pPr>
        <w:tabs>
          <w:tab w:val="center" w:pos="5233"/>
        </w:tabs>
      </w:pPr>
    </w:p>
    <w:p w:rsidR="00764F0B" w:rsidRDefault="00764F0B" w:rsidP="00634811">
      <w:pPr>
        <w:tabs>
          <w:tab w:val="center" w:pos="5233"/>
        </w:tabs>
      </w:pPr>
    </w:p>
    <w:p w:rsidR="00764F0B" w:rsidRDefault="00764F0B" w:rsidP="00634811">
      <w:pPr>
        <w:tabs>
          <w:tab w:val="center" w:pos="5233"/>
        </w:tabs>
      </w:pPr>
    </w:p>
    <w:p w:rsidR="00764F0B" w:rsidRDefault="00764F0B" w:rsidP="004B5CE5">
      <w:pPr>
        <w:tabs>
          <w:tab w:val="center" w:pos="5233"/>
        </w:tabs>
      </w:pPr>
      <w:r>
        <w:rPr>
          <w:noProof/>
          <w:lang w:eastAsia="tr-TR"/>
        </w:rPr>
        <w:pict>
          <v:rect id="_x0000_s1039" style="position:absolute;margin-left:517.1pt;margin-top:19.15pt;width:20.6pt;height:13.2pt;z-index:251657216" strokecolor="#fabf8f" strokeweight="1pt">
            <v:fill color2="#fbd4b4" focusposition="1" focussize="" focus="100%" type="gradient"/>
            <v:shadow on="t" type="perspective" color="#974706" opacity=".5" offset="1pt" offset2="-3pt"/>
            <v:textbox style="mso-next-textbox:#_x0000_s1039">
              <w:txbxContent>
                <w:p w:rsidR="00764F0B" w:rsidRPr="004B5CE5" w:rsidRDefault="00764F0B" w:rsidP="004B5CE5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0" style="position:absolute;margin-left:231.25pt;margin-top:19.15pt;width:20.6pt;height:13.2pt;z-index:251656192" strokecolor="#fabf8f" strokeweight="1pt">
            <v:fill color2="#fbd4b4" focusposition="1" focussize="" focus="100%" type="gradient"/>
            <v:shadow on="t" type="perspective" color="#974706" opacity=".5" offset="1pt" offset2="-3pt"/>
            <v:textbox style="mso-next-textbox:#_x0000_s1040">
              <w:txbxContent>
                <w:p w:rsidR="00764F0B" w:rsidRPr="004B5CE5" w:rsidRDefault="00764F0B" w:rsidP="004B5CE5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5</w:t>
                  </w:r>
                </w:p>
              </w:txbxContent>
            </v:textbox>
          </v:rect>
        </w:pict>
      </w:r>
      <w:r>
        <w:tab/>
      </w:r>
    </w:p>
    <w:p w:rsidR="00764F0B" w:rsidRDefault="00764F0B" w:rsidP="009203E8">
      <w:pPr>
        <w:tabs>
          <w:tab w:val="left" w:pos="5884"/>
        </w:tabs>
      </w:pPr>
      <w:r>
        <w:rPr>
          <w:noProof/>
          <w:lang w:eastAsia="tr-TR"/>
        </w:rPr>
        <w:pict>
          <v:rect id="_x0000_s1041" style="position:absolute;margin-left:269.5pt;margin-top:-19.5pt;width:264.15pt;height:382.7pt;z-index:251652096" strokecolor="#ffc000" strokeweight="3pt">
            <v:stroke linestyle="thinThin"/>
            <v:textbox style="mso-next-textbox:#_x0000_s1041">
              <w:txbxContent>
                <w:p w:rsidR="00764F0B" w:rsidRDefault="00764F0B" w:rsidP="001F071E">
                  <w:pPr>
                    <w:jc w:val="center"/>
                    <w:rPr>
                      <w:rFonts w:ascii="Hand writing Mutlu" w:hAnsi="Hand writing Mutlu"/>
                      <w:b/>
                      <w:sz w:val="44"/>
                    </w:rPr>
                  </w:pPr>
                  <w:hyperlink r:id="rId18" w:history="1">
                    <w:r w:rsidRPr="00E91631">
                      <w:rPr>
                        <w:rFonts w:ascii="Arial" w:hAnsi="Arial" w:cs="Arial"/>
                        <w:noProof/>
                        <w:color w:val="0000FF"/>
                        <w:lang w:eastAsia="tr-TR"/>
                      </w:rPr>
                      <w:pict>
                        <v:shape id="Resim 94" o:spid="_x0000_i1050" type="#_x0000_t75" alt="https://encrypted-tbn3.gstatic.com/images?q=tbn:ANd9GcRqvD9s-1zJ8YT2gxtq4lf1kD25AqiTz2c7tfi4CsCCWUEafGWD9A" href="http://www.google.com.tr/url?sa=i&amp;rct=j&amp;q=&amp;esrc=s&amp;source=images&amp;cd=&amp;cad=rja&amp;docid=jvbYTJm0nRVTGM&amp;tbnid=IeV3lcDC_ARrtM:&amp;ved=0CAUQjRw&amp;url=http://www.forumalev.net/soru-lar-ve-cevap-lar/511135-insan-vucudu-boyama-sayfalari.html&amp;ei=9P6tUpDIJYrG0QWqrYCoCQ&amp;bvm=bv.57967247,d.bGE&amp;psig=AFQjCNHjKs9AL1AnPpIMlFPaQjJr4Q6abQ&amp;ust=13872210869355" style="width:54pt;height:1in;visibility:visible" o:button="t">
                          <v:fill o:detectmouseclick="t"/>
                          <v:imagedata r:id="rId19" o:title=""/>
                        </v:shape>
                      </w:pict>
                    </w:r>
                  </w:hyperlink>
                </w:p>
                <w:p w:rsidR="00764F0B" w:rsidRDefault="00764F0B" w:rsidP="001F071E">
                  <w:pPr>
                    <w:jc w:val="center"/>
                    <w:rPr>
                      <w:rFonts w:ascii="Hand writing Mutlu" w:hAnsi="Hand writing Mutlu"/>
                      <w:color w:val="CC0099"/>
                      <w:sz w:val="44"/>
                    </w:rPr>
                  </w:pPr>
                  <w:r w:rsidRPr="008F1C63">
                    <w:rPr>
                      <w:rFonts w:ascii="Hand writing Mutlu" w:hAnsi="Hand writing Mutlu"/>
                      <w:color w:val="0070C0"/>
                      <w:sz w:val="44"/>
                      <w:u w:val="single"/>
                    </w:rPr>
                    <w:t>Rana</w:t>
                  </w:r>
                  <w:r w:rsidRPr="008F1C63">
                    <w:rPr>
                      <w:rFonts w:ascii="Hand writing Mutlu" w:hAnsi="Hand writing Mutlu"/>
                      <w:color w:val="0070C0"/>
                      <w:sz w:val="44"/>
                    </w:rPr>
                    <w:t xml:space="preserve">                                     </w:t>
                  </w:r>
                  <w:r w:rsidRPr="008F1C63">
                    <w:rPr>
                      <w:rFonts w:ascii="Hand writing Mutlu" w:hAnsi="Hand writing Mutlu"/>
                      <w:b/>
                      <w:color w:val="CC0099"/>
                      <w:sz w:val="44"/>
                      <w:u w:val="single"/>
                    </w:rPr>
                    <w:t>Rana</w:t>
                  </w:r>
                  <w:r w:rsidRPr="008F1C63">
                    <w:rPr>
                      <w:rFonts w:ascii="Hand writing Mutlu" w:hAnsi="Hand writing Mutlu"/>
                      <w:color w:val="0070C0"/>
                      <w:sz w:val="44"/>
                    </w:rPr>
                    <w:t xml:space="preserve"> tart.                                 </w:t>
                  </w:r>
                  <w:r w:rsidRPr="008F1C63">
                    <w:rPr>
                      <w:rFonts w:ascii="Hand writing Mutlu" w:hAnsi="Hand writing Mutlu"/>
                      <w:color w:val="CC0099"/>
                      <w:sz w:val="44"/>
                      <w:u w:val="single"/>
                    </w:rPr>
                    <w:t>Rana</w:t>
                  </w:r>
                  <w:r w:rsidRPr="008F1C63">
                    <w:rPr>
                      <w:rFonts w:ascii="Hand writing Mutlu" w:hAnsi="Hand writing Mutlu"/>
                      <w:color w:val="0070C0"/>
                      <w:sz w:val="44"/>
                    </w:rPr>
                    <w:t xml:space="preserve"> nar tart.                          </w:t>
                  </w:r>
                  <w:r w:rsidRPr="008F1C63">
                    <w:rPr>
                      <w:rFonts w:ascii="Hand writing Mutlu" w:hAnsi="Hand writing Mutlu"/>
                      <w:color w:val="CC0099"/>
                      <w:sz w:val="44"/>
                      <w:u w:val="single"/>
                    </w:rPr>
                    <w:t>Rana</w:t>
                  </w:r>
                  <w:r w:rsidRPr="008F1C63">
                    <w:rPr>
                      <w:rFonts w:ascii="Hand writing Mutlu" w:hAnsi="Hand writing Mutlu"/>
                      <w:color w:val="0070C0"/>
                      <w:sz w:val="44"/>
                    </w:rPr>
                    <w:t xml:space="preserve"> on nar tart.                           </w:t>
                  </w:r>
                  <w:r w:rsidRPr="008F1C63">
                    <w:rPr>
                      <w:rFonts w:ascii="Hand writing Mutlu" w:hAnsi="Hand writing Mutlu"/>
                      <w:color w:val="CC0099"/>
                      <w:sz w:val="44"/>
                    </w:rPr>
                    <w:t>Rana</w:t>
                  </w:r>
                  <w:r w:rsidRPr="008F1C63">
                    <w:rPr>
                      <w:rFonts w:ascii="Hand writing Mutlu" w:hAnsi="Hand writing Mutlu"/>
                      <w:color w:val="0070C0"/>
                      <w:sz w:val="44"/>
                    </w:rPr>
                    <w:t xml:space="preserve"> nar tart.                          </w:t>
                  </w:r>
                  <w:r w:rsidRPr="008F1C63">
                    <w:rPr>
                      <w:rFonts w:ascii="Hand writing Mutlu" w:hAnsi="Hand writing Mutlu"/>
                      <w:color w:val="CC0099"/>
                      <w:sz w:val="44"/>
                    </w:rPr>
                    <w:t xml:space="preserve">Rana </w:t>
                  </w:r>
                  <w:r w:rsidRPr="008F1C63">
                    <w:rPr>
                      <w:rFonts w:ascii="Hand writing Mutlu" w:hAnsi="Hand writing Mutlu"/>
                      <w:color w:val="0070C0"/>
                      <w:sz w:val="44"/>
                    </w:rPr>
                    <w:t xml:space="preserve">tart.                         </w:t>
                  </w:r>
                  <w:r w:rsidRPr="008F1C63">
                    <w:rPr>
                      <w:rFonts w:ascii="Hand writing Mutlu" w:hAnsi="Hand writing Mutlu"/>
                      <w:color w:val="CC0099"/>
                      <w:sz w:val="44"/>
                    </w:rPr>
                    <w:t>Rana</w:t>
                  </w:r>
                </w:p>
                <w:p w:rsidR="00764F0B" w:rsidRPr="008F1C63" w:rsidRDefault="00764F0B" w:rsidP="001F071E">
                  <w:pPr>
                    <w:jc w:val="center"/>
                    <w:rPr>
                      <w:rFonts w:ascii="Hand writing Mutlu" w:hAnsi="Hand writing Mutlu"/>
                      <w:color w:val="0070C0"/>
                      <w:sz w:val="44"/>
                    </w:rPr>
                  </w:pPr>
                </w:p>
                <w:p w:rsidR="00764F0B" w:rsidRPr="007443E8" w:rsidRDefault="00764F0B" w:rsidP="001F071E">
                  <w:pPr>
                    <w:jc w:val="center"/>
                    <w:rPr>
                      <w:rFonts w:ascii="Hand writing Mutlu" w:hAnsi="Hand writing Mutlu"/>
                      <w:sz w:val="32"/>
                    </w:rPr>
                  </w:pPr>
                </w:p>
                <w:p w:rsidR="00764F0B" w:rsidRDefault="00764F0B" w:rsidP="0077053A"/>
              </w:txbxContent>
            </v:textbox>
          </v:rect>
        </w:pict>
      </w:r>
      <w:r>
        <w:rPr>
          <w:noProof/>
          <w:lang w:eastAsia="tr-TR"/>
        </w:rPr>
        <w:pict>
          <v:rect id="_x0000_s1042" style="position:absolute;margin-left:-13.5pt;margin-top:-19.5pt;width:264.4pt;height:382.7pt;z-index:251651072" strokecolor="#002060" strokeweight="3pt">
            <v:stroke linestyle="thinThin"/>
            <v:textbox style="mso-next-textbox:#_x0000_s1042">
              <w:txbxContent>
                <w:p w:rsidR="00764F0B" w:rsidRDefault="00764F0B" w:rsidP="001F071E">
                  <w:pPr>
                    <w:jc w:val="center"/>
                    <w:rPr>
                      <w:rFonts w:ascii="Comic Sans MS" w:hAnsi="Comic Sans MS"/>
                      <w:color w:val="0070C0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color w:val="0070C0"/>
                      <w:sz w:val="24"/>
                      <w:szCs w:val="24"/>
                    </w:rPr>
                    <w:t>Metinleri çok güzel okuyalım</w:t>
                  </w:r>
                  <w:r w:rsidRPr="00BE5846">
                    <w:rPr>
                      <w:rFonts w:ascii="Comic Sans MS" w:hAnsi="Comic Sans MS"/>
                      <w:color w:val="0070C0"/>
                      <w:sz w:val="24"/>
                      <w:szCs w:val="24"/>
                    </w:rPr>
                    <w:t xml:space="preserve">, </w:t>
                  </w:r>
                </w:p>
                <w:p w:rsidR="00764F0B" w:rsidRDefault="00764F0B" w:rsidP="001F071E">
                  <w:pPr>
                    <w:jc w:val="center"/>
                    <w:rPr>
                      <w:rFonts w:ascii="Comic Sans MS" w:hAnsi="Comic Sans MS"/>
                      <w:color w:val="0070C0"/>
                      <w:sz w:val="24"/>
                      <w:szCs w:val="24"/>
                    </w:rPr>
                  </w:pPr>
                  <w:r w:rsidRPr="00E91631">
                    <w:rPr>
                      <w:rFonts w:ascii="Arial" w:hAnsi="Arial" w:cs="Arial"/>
                      <w:noProof/>
                      <w:color w:val="222222"/>
                      <w:lang w:eastAsia="tr-TR"/>
                    </w:rPr>
                    <w:pict>
                      <v:shape id="irc_ilrp_i" o:spid="_x0000_i1052" type="#_x0000_t75" alt="https://encrypted-tbn3.gstatic.com/images?q=tbn:ANd9GcR8tcoAuM3ZR0nkGhOFxQNZzccmG1ygl4BhcEhNpevOyAJQpTIz" style="width:76.5pt;height:57.75pt;visibility:visible">
                        <v:imagedata r:id="rId20" o:title=""/>
                      </v:shape>
                    </w:pict>
                  </w:r>
                </w:p>
                <w:p w:rsidR="00764F0B" w:rsidRPr="0071374C" w:rsidRDefault="00764F0B" w:rsidP="001F071E">
                  <w:pPr>
                    <w:jc w:val="center"/>
                    <w:rPr>
                      <w:rFonts w:ascii="Hand writing Mutlu" w:hAnsi="Hand writing Mutlu"/>
                      <w:b/>
                      <w:sz w:val="44"/>
                    </w:rPr>
                  </w:pPr>
                  <w:r w:rsidRPr="008F1C63">
                    <w:rPr>
                      <w:rFonts w:ascii="Hand writing Mutlu" w:hAnsi="Hand writing Mutlu"/>
                      <w:b/>
                      <w:color w:val="FF0000"/>
                      <w:sz w:val="44"/>
                      <w:u w:val="single"/>
                    </w:rPr>
                    <w:t xml:space="preserve">Taner 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                                     </w:t>
                  </w:r>
                  <w:r w:rsidRPr="008F1C63">
                    <w:rPr>
                      <w:rFonts w:ascii="Hand writing Mutlu" w:hAnsi="Hand writing Mutlu"/>
                      <w:b/>
                      <w:color w:val="FF0000"/>
                      <w:sz w:val="44"/>
                      <w:u w:val="single"/>
                    </w:rPr>
                    <w:t>Taner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atar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.                                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</w:t>
                  </w:r>
                  <w:r w:rsidRPr="008F1C63">
                    <w:rPr>
                      <w:rFonts w:ascii="Hand writing Mutlu" w:hAnsi="Hand writing Mutlu"/>
                      <w:b/>
                      <w:color w:val="FF0000"/>
                      <w:sz w:val="44"/>
                      <w:u w:val="single"/>
                    </w:rPr>
                    <w:t>Taner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ot atar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.                          </w:t>
                  </w:r>
                  <w:r w:rsidRPr="008F1C63">
                    <w:rPr>
                      <w:rFonts w:ascii="Hand writing Mutlu" w:hAnsi="Hand writing Mutlu"/>
                      <w:b/>
                      <w:color w:val="FF0000"/>
                      <w:sz w:val="44"/>
                      <w:u w:val="single"/>
                    </w:rPr>
                    <w:t xml:space="preserve">Taner 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>ata ot atar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.                           </w:t>
                  </w:r>
                  <w:r w:rsidRPr="008F1C63">
                    <w:rPr>
                      <w:rFonts w:ascii="Hand writing Mutlu" w:hAnsi="Hand writing Mutlu"/>
                      <w:b/>
                      <w:color w:val="FF0000"/>
                      <w:sz w:val="44"/>
                      <w:u w:val="single"/>
                    </w:rPr>
                    <w:t>Taner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ot atar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>.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                         </w:t>
                  </w:r>
                  <w:r w:rsidRPr="008F1C63">
                    <w:rPr>
                      <w:rFonts w:ascii="Hand writing Mutlu" w:hAnsi="Hand writing Mutlu"/>
                      <w:b/>
                      <w:color w:val="FF0000"/>
                      <w:sz w:val="44"/>
                      <w:u w:val="single"/>
                    </w:rPr>
                    <w:t>Taner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atar.                         </w:t>
                  </w:r>
                  <w:r w:rsidRPr="008F1C63">
                    <w:rPr>
                      <w:rFonts w:ascii="Hand writing Mutlu" w:hAnsi="Hand writing Mutlu"/>
                      <w:b/>
                      <w:color w:val="FF0000"/>
                      <w:sz w:val="44"/>
                      <w:u w:val="single"/>
                    </w:rPr>
                    <w:t>Taner</w:t>
                  </w:r>
                </w:p>
                <w:p w:rsidR="00764F0B" w:rsidRPr="00BE5846" w:rsidRDefault="00764F0B" w:rsidP="00673F72">
                  <w:pPr>
                    <w:rPr>
                      <w:color w:val="0070C0"/>
                    </w:rPr>
                  </w:pPr>
                </w:p>
                <w:p w:rsidR="00764F0B" w:rsidRDefault="00764F0B" w:rsidP="00673F72">
                  <w:pPr>
                    <w:rPr>
                      <w:noProof/>
                      <w:lang w:eastAsia="tr-TR"/>
                    </w:rPr>
                  </w:pPr>
                </w:p>
                <w:p w:rsidR="00764F0B" w:rsidRDefault="00764F0B" w:rsidP="00673F72">
                  <w:pPr>
                    <w:rPr>
                      <w:noProof/>
                      <w:lang w:eastAsia="tr-TR"/>
                    </w:rPr>
                  </w:pPr>
                </w:p>
                <w:p w:rsidR="00764F0B" w:rsidRDefault="00764F0B" w:rsidP="00673F72">
                  <w:pPr>
                    <w:rPr>
                      <w:noProof/>
                      <w:lang w:eastAsia="tr-TR"/>
                    </w:rPr>
                  </w:pPr>
                </w:p>
                <w:p w:rsidR="00764F0B" w:rsidRDefault="00764F0B" w:rsidP="00673F72">
                  <w:pPr>
                    <w:rPr>
                      <w:noProof/>
                      <w:lang w:eastAsia="tr-TR"/>
                    </w:rPr>
                  </w:pPr>
                </w:p>
                <w:p w:rsidR="00764F0B" w:rsidRDefault="00764F0B" w:rsidP="00673F72"/>
              </w:txbxContent>
            </v:textbox>
          </v:rect>
        </w:pict>
      </w:r>
      <w:r>
        <w:t xml:space="preserve">   </w:t>
      </w:r>
    </w:p>
    <w:p w:rsidR="00764F0B" w:rsidRDefault="00764F0B" w:rsidP="007E647D">
      <w:pPr>
        <w:tabs>
          <w:tab w:val="left" w:pos="5172"/>
          <w:tab w:val="left" w:pos="5884"/>
        </w:tabs>
      </w:pPr>
      <w:r>
        <w:t xml:space="preserve">   </w:t>
      </w:r>
      <w:r>
        <w:tab/>
      </w:r>
      <w:r>
        <w:tab/>
      </w:r>
    </w:p>
    <w:p w:rsidR="00764F0B" w:rsidRPr="00634811" w:rsidRDefault="00764F0B" w:rsidP="007E647D">
      <w:pPr>
        <w:jc w:val="center"/>
      </w:pPr>
    </w:p>
    <w:p w:rsidR="00764F0B" w:rsidRPr="00634811" w:rsidRDefault="00764F0B" w:rsidP="00673F72"/>
    <w:p w:rsidR="00764F0B" w:rsidRPr="00634811" w:rsidRDefault="00764F0B" w:rsidP="00673F72"/>
    <w:p w:rsidR="00764F0B" w:rsidRPr="00634811" w:rsidRDefault="00764F0B" w:rsidP="00673F72"/>
    <w:p w:rsidR="00764F0B" w:rsidRPr="00634811" w:rsidRDefault="00764F0B" w:rsidP="00673F72"/>
    <w:p w:rsidR="00764F0B" w:rsidRPr="00634811" w:rsidRDefault="00764F0B" w:rsidP="00673F72"/>
    <w:p w:rsidR="00764F0B" w:rsidRPr="00634811" w:rsidRDefault="00764F0B" w:rsidP="00673F72"/>
    <w:p w:rsidR="00764F0B" w:rsidRDefault="00764F0B" w:rsidP="00673F72">
      <w:pPr>
        <w:tabs>
          <w:tab w:val="left" w:pos="1419"/>
        </w:tabs>
      </w:pPr>
    </w:p>
    <w:p w:rsidR="00764F0B" w:rsidRPr="00634811" w:rsidRDefault="00764F0B" w:rsidP="00673F72"/>
    <w:p w:rsidR="00764F0B" w:rsidRPr="00634811" w:rsidRDefault="00764F0B" w:rsidP="00673F72"/>
    <w:p w:rsidR="00764F0B" w:rsidRPr="00634811" w:rsidRDefault="00764F0B" w:rsidP="00673F72"/>
    <w:p w:rsidR="00764F0B" w:rsidRPr="00634811" w:rsidRDefault="00764F0B" w:rsidP="00267B50">
      <w:pPr>
        <w:jc w:val="center"/>
      </w:pPr>
      <w:r>
        <w:rPr>
          <w:noProof/>
          <w:lang w:eastAsia="tr-TR"/>
        </w:rPr>
        <w:pict>
          <v:rect id="_x0000_s1043" style="position:absolute;left:0;text-align:left;margin-left:230.3pt;margin-top:19.25pt;width:20.6pt;height:13.2pt;z-index:251658240" strokecolor="#fabf8f" strokeweight="1pt">
            <v:fill color2="#fbd4b4" focusposition="1" focussize="" focus="100%" type="gradient"/>
            <v:shadow on="t" type="perspective" color="#974706" opacity=".5" offset="1pt" offset2="-3pt"/>
            <v:textbox style="mso-next-textbox:#_x0000_s1043">
              <w:txbxContent>
                <w:p w:rsidR="00764F0B" w:rsidRPr="004B5CE5" w:rsidRDefault="00764F0B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1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4" style="position:absolute;left:0;text-align:left;margin-left:513.05pt;margin-top:19.25pt;width:20.6pt;height:13.2pt;z-index:251659264" strokecolor="#fabf8f" strokeweight="1pt">
            <v:fill color2="#fbd4b4" focusposition="1" focussize="" focus="100%" type="gradient"/>
            <v:shadow on="t" type="perspective" color="#974706" opacity=".5" offset="1pt" offset2="-3pt"/>
            <v:textbox style="mso-next-textbox:#_x0000_s1044">
              <w:txbxContent>
                <w:p w:rsidR="00764F0B" w:rsidRPr="004B5CE5" w:rsidRDefault="00764F0B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6</w:t>
                  </w:r>
                </w:p>
              </w:txbxContent>
            </v:textbox>
          </v:rect>
        </w:pict>
      </w:r>
    </w:p>
    <w:p w:rsidR="00764F0B" w:rsidRPr="00634811" w:rsidRDefault="00764F0B" w:rsidP="00267B50">
      <w:pPr>
        <w:tabs>
          <w:tab w:val="center" w:pos="5233"/>
        </w:tabs>
      </w:pPr>
      <w:r>
        <w:tab/>
      </w:r>
    </w:p>
    <w:p w:rsidR="00764F0B" w:rsidRPr="00634811" w:rsidRDefault="00764F0B" w:rsidP="00673F72">
      <w:r>
        <w:rPr>
          <w:noProof/>
          <w:lang w:eastAsia="tr-TR"/>
        </w:rPr>
        <w:pict>
          <v:rect id="_x0000_s1045" style="position:absolute;margin-left:269.5pt;margin-top:9.65pt;width:264.15pt;height:382.7pt;z-index:251654144" strokecolor="#4f81bd" strokeweight="3pt">
            <v:stroke linestyle="thinThin"/>
            <v:textbox style="mso-next-textbox:#_x0000_s1045">
              <w:txbxContent>
                <w:p w:rsidR="00764F0B" w:rsidRPr="00A35A5F" w:rsidRDefault="00764F0B" w:rsidP="00A35A5F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eastAsia="tr-TR"/>
                    </w:rPr>
                  </w:pPr>
                  <w:r w:rsidRPr="00D92A13">
                    <w:rPr>
                      <w:noProof/>
                      <w:lang w:eastAsia="tr-TR"/>
                    </w:rPr>
                    <w:pict>
                      <v:shape id="Resim 86" o:spid="_x0000_i1054" type="#_x0000_t75" alt="ANd9GcRb-Dy7KYhzsflj_0tuixCWUSebL5G56zPPowdXPB8DO2Zw6drd" style="width:64.5pt;height:60pt;visibility:visible">
                        <v:imagedata r:id="rId21" o:title=""/>
                      </v:shape>
                    </w:pict>
                  </w:r>
                </w:p>
                <w:p w:rsidR="00764F0B" w:rsidRDefault="00764F0B" w:rsidP="00C86DA2">
                  <w:pPr>
                    <w:pStyle w:val="AralkYok"/>
                    <w:rPr>
                      <w:rFonts w:ascii="Times New Roman" w:hAnsi="Times New Roman"/>
                      <w:sz w:val="24"/>
                    </w:rPr>
                  </w:pPr>
                  <w:r w:rsidRPr="008F1C63">
                    <w:rPr>
                      <w:rFonts w:ascii="Hand writing Mutlu" w:hAnsi="Hand writing Mutlu"/>
                      <w:color w:val="CC0099"/>
                      <w:u w:val="single"/>
                    </w:rPr>
                    <w:t xml:space="preserve"> </w:t>
                  </w:r>
                  <w:r w:rsidRPr="008F1C63">
                    <w:rPr>
                      <w:rFonts w:ascii="Hand writing Mutlu" w:hAnsi="Hand writing Mutlu"/>
                      <w:b/>
                      <w:color w:val="CC0099"/>
                      <w:sz w:val="44"/>
                      <w:u w:val="single"/>
                    </w:rPr>
                    <w:t>Eren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                                     </w:t>
                  </w:r>
                  <w:r w:rsidRPr="008F1C63">
                    <w:rPr>
                      <w:rFonts w:ascii="Hand writing Mutlu" w:hAnsi="Hand writing Mutlu"/>
                      <w:b/>
                      <w:color w:val="CC0099"/>
                      <w:sz w:val="44"/>
                      <w:u w:val="single"/>
                    </w:rPr>
                    <w:t>Eren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ara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.                                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</w:t>
                  </w:r>
                  <w:r w:rsidRPr="008F1C63">
                    <w:rPr>
                      <w:rFonts w:ascii="Hand writing Mutlu" w:hAnsi="Hand writing Mutlu"/>
                      <w:b/>
                      <w:color w:val="CC0099"/>
                      <w:sz w:val="44"/>
                      <w:u w:val="single"/>
                    </w:rPr>
                    <w:t>Eren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Nil</w:t>
                  </w:r>
                  <w:r>
                    <w:rPr>
                      <w:rFonts w:ascii="Times New Roman" w:hAnsi="Times New Roman"/>
                      <w:b/>
                      <w:sz w:val="44"/>
                    </w:rPr>
                    <w:t>’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>i ara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.                          </w:t>
                  </w:r>
                  <w:r w:rsidRPr="008F1C63">
                    <w:rPr>
                      <w:rFonts w:ascii="Hand writing Mutlu" w:hAnsi="Hand writing Mutlu"/>
                      <w:b/>
                      <w:color w:val="CC0099"/>
                      <w:sz w:val="44"/>
                      <w:u w:val="single"/>
                    </w:rPr>
                    <w:t xml:space="preserve">Eren 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>Nil</w:t>
                  </w:r>
                  <w:r>
                    <w:rPr>
                      <w:rFonts w:ascii="Times New Roman" w:hAnsi="Times New Roman"/>
                      <w:b/>
                      <w:sz w:val="44"/>
                    </w:rPr>
                    <w:t>’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>i telle ara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                           </w:t>
                  </w:r>
                  <w:r w:rsidRPr="008F1C63">
                    <w:rPr>
                      <w:rFonts w:ascii="Hand writing Mutlu" w:hAnsi="Hand writing Mutlu"/>
                      <w:b/>
                      <w:color w:val="CC0099"/>
                      <w:sz w:val="44"/>
                      <w:u w:val="single"/>
                    </w:rPr>
                    <w:t xml:space="preserve">Eren 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>Nil</w:t>
                  </w:r>
                  <w:r>
                    <w:rPr>
                      <w:rFonts w:ascii="Times New Roman" w:hAnsi="Times New Roman"/>
                      <w:b/>
                      <w:sz w:val="44"/>
                    </w:rPr>
                    <w:t>’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>i ara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>.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                         </w:t>
                  </w:r>
                  <w:r w:rsidRPr="008F1C63">
                    <w:rPr>
                      <w:rFonts w:ascii="Hand writing Mutlu" w:hAnsi="Hand writing Mutlu"/>
                      <w:b/>
                      <w:color w:val="CC0099"/>
                      <w:sz w:val="44"/>
                      <w:u w:val="single"/>
                    </w:rPr>
                    <w:t>Eren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ara.                         </w:t>
                  </w:r>
                  <w:r w:rsidRPr="008F1C63">
                    <w:rPr>
                      <w:rFonts w:ascii="Hand writing Mutlu" w:hAnsi="Hand writing Mutlu"/>
                      <w:b/>
                      <w:color w:val="CC0099"/>
                      <w:sz w:val="44"/>
                    </w:rPr>
                    <w:t>Eren</w:t>
                  </w:r>
                  <w:r>
                    <w:rPr>
                      <w:rFonts w:ascii="Hand writing Mutlu" w:hAnsi="Hand writing Mutlu"/>
                      <w:b/>
                      <w:color w:val="CC0099"/>
                      <w:sz w:val="44"/>
                    </w:rPr>
                    <w:t xml:space="preserve"> </w:t>
                  </w:r>
                  <w:hyperlink r:id="rId22" w:history="1">
                    <w:r>
                      <w:rPr>
                        <w:rStyle w:val="Hyperlink"/>
                        <w:rFonts w:ascii="Times New Roman" w:hAnsi="Times New Roman"/>
                        <w:sz w:val="24"/>
                      </w:rPr>
                      <w:t>www.sorubak.com</w:t>
                    </w:r>
                  </w:hyperlink>
                  <w:r>
                    <w:rPr>
                      <w:rFonts w:ascii="Times New Roman" w:hAnsi="Times New Roman"/>
                      <w:sz w:val="24"/>
                    </w:rPr>
                    <w:t xml:space="preserve"> </w:t>
                  </w:r>
                </w:p>
                <w:p w:rsidR="00764F0B" w:rsidRDefault="00764F0B" w:rsidP="008F1C63">
                  <w:pPr>
                    <w:jc w:val="center"/>
                    <w:rPr>
                      <w:rFonts w:ascii="Hand writing Mutlu" w:hAnsi="Hand writing Mutlu"/>
                      <w:b/>
                      <w:color w:val="CC0099"/>
                      <w:sz w:val="44"/>
                    </w:rPr>
                  </w:pPr>
                </w:p>
                <w:p w:rsidR="00764F0B" w:rsidRPr="00733C2C" w:rsidRDefault="00764F0B" w:rsidP="008F1C63">
                  <w:pPr>
                    <w:pStyle w:val="NoSpacing"/>
                  </w:pPr>
                  <w:r>
                    <w:t>Eren’i senden güzel okuyan olmaz.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6" style="position:absolute;margin-left:-13.5pt;margin-top:9.65pt;width:264.4pt;height:382.7pt;z-index:251653120" strokecolor="#7030a0" strokeweight="3pt">
            <v:stroke linestyle="thinThin"/>
            <v:textbox style="mso-next-textbox:#_x0000_s1046">
              <w:txbxContent>
                <w:p w:rsidR="00764F0B" w:rsidRDefault="00764F0B" w:rsidP="001F071E">
                  <w:pPr>
                    <w:jc w:val="center"/>
                    <w:rPr>
                      <w:rFonts w:ascii="Hand writing Mutlu" w:hAnsi="Hand writing Mutlu"/>
                      <w:b/>
                      <w:sz w:val="44"/>
                    </w:rPr>
                  </w:pPr>
                  <w:r w:rsidRPr="00E91631">
                    <w:rPr>
                      <w:rFonts w:ascii="Hand writing Mutlu" w:hAnsi="Hand writing Mutlu"/>
                      <w:b/>
                      <w:noProof/>
                      <w:sz w:val="44"/>
                      <w:lang w:eastAsia="tr-TR"/>
                    </w:rPr>
                    <w:pict>
                      <v:shape id="_x0000_i1056" type="#_x0000_t75" alt="ANd9GcRI3eEdHqm3tTXkXwwNFocBYqxNxoFXlhg-klczUykcmPVt0Yqj" style="width:59.25pt;height:49.5pt;visibility:visible">
                        <v:imagedata r:id="rId15" o:title=""/>
                      </v:shape>
                    </w:pict>
                  </w:r>
                </w:p>
                <w:p w:rsidR="00764F0B" w:rsidRPr="0071374C" w:rsidRDefault="00764F0B" w:rsidP="001F071E">
                  <w:pPr>
                    <w:jc w:val="center"/>
                    <w:rPr>
                      <w:rFonts w:ascii="Hand writing Mutlu" w:hAnsi="Hand writing Mutlu"/>
                      <w:b/>
                      <w:sz w:val="44"/>
                    </w:rPr>
                  </w:pPr>
                  <w:r w:rsidRPr="008F1C63">
                    <w:rPr>
                      <w:rFonts w:ascii="Hand writing Mutlu" w:hAnsi="Hand writing Mutlu"/>
                      <w:b/>
                      <w:color w:val="00B050"/>
                      <w:sz w:val="44"/>
                      <w:u w:val="single"/>
                    </w:rPr>
                    <w:t xml:space="preserve">Erol 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             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                       </w:t>
                  </w:r>
                  <w:r w:rsidRPr="008F1C63">
                    <w:rPr>
                      <w:rFonts w:ascii="Hand writing Mutlu" w:hAnsi="Hand writing Mutlu"/>
                      <w:b/>
                      <w:color w:val="00B050"/>
                      <w:sz w:val="44"/>
                      <w:u w:val="single"/>
                    </w:rPr>
                    <w:t>Erol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al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.              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                  </w:t>
                  </w:r>
                  <w:r w:rsidRPr="008F1C63">
                    <w:rPr>
                      <w:rFonts w:ascii="Hand writing Mutlu" w:hAnsi="Hand writing Mutlu"/>
                      <w:b/>
                      <w:color w:val="00B050"/>
                      <w:sz w:val="44"/>
                      <w:u w:val="single"/>
                    </w:rPr>
                    <w:t>Erol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nar al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.              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           </w:t>
                  </w:r>
                  <w:r w:rsidRPr="008F1C63">
                    <w:rPr>
                      <w:rFonts w:ascii="Hand writing Mutlu" w:hAnsi="Hand writing Mutlu"/>
                      <w:b/>
                      <w:color w:val="00B050"/>
                      <w:sz w:val="44"/>
                      <w:u w:val="single"/>
                    </w:rPr>
                    <w:t xml:space="preserve">Erol 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>iri nar al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.                           </w:t>
                  </w:r>
                  <w:r w:rsidRPr="008F1C63">
                    <w:rPr>
                      <w:rFonts w:ascii="Hand writing Mutlu" w:hAnsi="Hand writing Mutlu"/>
                      <w:b/>
                      <w:color w:val="00B050"/>
                      <w:sz w:val="44"/>
                      <w:u w:val="single"/>
                    </w:rPr>
                    <w:t>Erol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nar al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>.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                         </w:t>
                  </w:r>
                  <w:r w:rsidRPr="008F1C63">
                    <w:rPr>
                      <w:rFonts w:ascii="Hand writing Mutlu" w:hAnsi="Hand writing Mutlu"/>
                      <w:b/>
                      <w:color w:val="00B050"/>
                      <w:sz w:val="44"/>
                      <w:u w:val="single"/>
                    </w:rPr>
                    <w:t>Erol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al.                         </w:t>
                  </w:r>
                  <w:r w:rsidRPr="008F1C63">
                    <w:rPr>
                      <w:rFonts w:ascii="Hand writing Mutlu" w:hAnsi="Hand writing Mutlu"/>
                      <w:b/>
                      <w:color w:val="00B050"/>
                      <w:sz w:val="44"/>
                      <w:u w:val="single"/>
                    </w:rPr>
                    <w:t>Erol</w:t>
                  </w:r>
                </w:p>
                <w:p w:rsidR="00764F0B" w:rsidRDefault="00764F0B" w:rsidP="00673F72">
                  <w:r>
                    <w:t xml:space="preserve">      Metni çok güzel oku,en güzel okuyan sen ol</w:t>
                  </w:r>
                </w:p>
              </w:txbxContent>
            </v:textbox>
          </v:rect>
        </w:pict>
      </w:r>
    </w:p>
    <w:p w:rsidR="00764F0B" w:rsidRDefault="00764F0B" w:rsidP="00673F72"/>
    <w:p w:rsidR="00764F0B" w:rsidRPr="00634811" w:rsidRDefault="00764F0B" w:rsidP="00673F72">
      <w:pPr>
        <w:tabs>
          <w:tab w:val="center" w:pos="5233"/>
        </w:tabs>
      </w:pPr>
      <w:r>
        <w:tab/>
      </w:r>
    </w:p>
    <w:p w:rsidR="00764F0B" w:rsidRDefault="00764F0B" w:rsidP="00634811">
      <w:pPr>
        <w:tabs>
          <w:tab w:val="center" w:pos="5233"/>
        </w:tabs>
      </w:pPr>
    </w:p>
    <w:p w:rsidR="00764F0B" w:rsidRDefault="00764F0B" w:rsidP="00634811">
      <w:pPr>
        <w:tabs>
          <w:tab w:val="center" w:pos="5233"/>
        </w:tabs>
      </w:pPr>
    </w:p>
    <w:p w:rsidR="00764F0B" w:rsidRDefault="00764F0B" w:rsidP="00634811">
      <w:pPr>
        <w:tabs>
          <w:tab w:val="center" w:pos="5233"/>
        </w:tabs>
      </w:pPr>
    </w:p>
    <w:p w:rsidR="00764F0B" w:rsidRDefault="00764F0B" w:rsidP="00634811">
      <w:pPr>
        <w:tabs>
          <w:tab w:val="center" w:pos="5233"/>
        </w:tabs>
      </w:pPr>
    </w:p>
    <w:p w:rsidR="00764F0B" w:rsidRDefault="00764F0B" w:rsidP="00634811">
      <w:pPr>
        <w:tabs>
          <w:tab w:val="center" w:pos="5233"/>
        </w:tabs>
      </w:pPr>
    </w:p>
    <w:p w:rsidR="00764F0B" w:rsidRDefault="00764F0B" w:rsidP="00634811">
      <w:pPr>
        <w:tabs>
          <w:tab w:val="center" w:pos="5233"/>
        </w:tabs>
      </w:pPr>
    </w:p>
    <w:p w:rsidR="00764F0B" w:rsidRDefault="00764F0B" w:rsidP="00634811">
      <w:pPr>
        <w:tabs>
          <w:tab w:val="center" w:pos="5233"/>
        </w:tabs>
      </w:pPr>
    </w:p>
    <w:p w:rsidR="00764F0B" w:rsidRDefault="00764F0B" w:rsidP="00634811">
      <w:pPr>
        <w:tabs>
          <w:tab w:val="center" w:pos="5233"/>
        </w:tabs>
      </w:pPr>
    </w:p>
    <w:p w:rsidR="00764F0B" w:rsidRDefault="00764F0B" w:rsidP="00634811">
      <w:pPr>
        <w:tabs>
          <w:tab w:val="center" w:pos="5233"/>
        </w:tabs>
      </w:pPr>
    </w:p>
    <w:p w:rsidR="00764F0B" w:rsidRDefault="00764F0B" w:rsidP="00634811">
      <w:pPr>
        <w:tabs>
          <w:tab w:val="center" w:pos="5233"/>
        </w:tabs>
      </w:pPr>
    </w:p>
    <w:p w:rsidR="00764F0B" w:rsidRDefault="00764F0B" w:rsidP="00634811">
      <w:pPr>
        <w:tabs>
          <w:tab w:val="center" w:pos="5233"/>
        </w:tabs>
      </w:pPr>
    </w:p>
    <w:p w:rsidR="00764F0B" w:rsidRPr="00634811" w:rsidRDefault="00764F0B" w:rsidP="009203E8">
      <w:pPr>
        <w:tabs>
          <w:tab w:val="center" w:pos="5233"/>
        </w:tabs>
      </w:pPr>
      <w:r>
        <w:rPr>
          <w:noProof/>
          <w:lang w:eastAsia="tr-TR"/>
        </w:rPr>
        <w:pict>
          <v:rect id="_x0000_s1047" style="position:absolute;margin-left:230.3pt;margin-top:22.8pt;width:20.6pt;height:13.2pt;z-index:251660288" strokecolor="#fabf8f" strokeweight="1pt">
            <v:fill color2="#fbd4b4" focusposition="1" focussize="" focus="100%" type="gradient"/>
            <v:shadow on="t" type="perspective" color="#974706" opacity=".5" offset="1pt" offset2="-3pt"/>
            <v:textbox style="mso-next-textbox:#_x0000_s1047">
              <w:txbxContent>
                <w:p w:rsidR="00764F0B" w:rsidRPr="004B5CE5" w:rsidRDefault="00764F0B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3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8" style="position:absolute;margin-left:517.1pt;margin-top:22.8pt;width:20.6pt;height:13.2pt;z-index:251661312" strokecolor="#fabf8f" strokeweight="1pt">
            <v:fill color2="#fbd4b4" focusposition="1" focussize="" focus="100%" type="gradient"/>
            <v:shadow on="t" type="perspective" color="#974706" opacity=".5" offset="1pt" offset2="-3pt"/>
            <v:textbox style="mso-next-textbox:#_x0000_s1048">
              <w:txbxContent>
                <w:p w:rsidR="00764F0B" w:rsidRPr="004B5CE5" w:rsidRDefault="00764F0B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4</w:t>
                  </w:r>
                </w:p>
              </w:txbxContent>
            </v:textbox>
          </v:rect>
        </w:pict>
      </w:r>
    </w:p>
    <w:sectPr w:rsidR="00764F0B" w:rsidRPr="00634811" w:rsidSect="00006DAF">
      <w:headerReference w:type="default" r:id="rId23"/>
      <w:pgSz w:w="11906" w:h="16838"/>
      <w:pgMar w:top="720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64F0B" w:rsidRDefault="00764F0B" w:rsidP="007E647D">
      <w:pPr>
        <w:spacing w:after="0" w:line="240" w:lineRule="auto"/>
      </w:pPr>
      <w:r>
        <w:separator/>
      </w:r>
    </w:p>
  </w:endnote>
  <w:endnote w:type="continuationSeparator" w:id="0">
    <w:p w:rsidR="00764F0B" w:rsidRDefault="00764F0B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64F0B" w:rsidRDefault="00764F0B" w:rsidP="007E647D">
      <w:pPr>
        <w:spacing w:after="0" w:line="240" w:lineRule="auto"/>
      </w:pPr>
      <w:r>
        <w:separator/>
      </w:r>
    </w:p>
  </w:footnote>
  <w:footnote w:type="continuationSeparator" w:id="0">
    <w:p w:rsidR="00764F0B" w:rsidRDefault="00764F0B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4F0B" w:rsidRDefault="00764F0B">
    <w:pPr>
      <w:pStyle w:val="Header"/>
    </w:pPr>
    <w:r>
      <w:rPr>
        <w:noProof/>
        <w:lang w:eastAsia="tr-TR"/>
      </w:rPr>
      <w:pict>
        <v:oval id="_x0000_s2049" style="position:absolute;margin-left:258.9pt;margin-top:170.25pt;width:4.25pt;height:4.15pt;z-index:251658752"/>
      </w:pict>
    </w:r>
    <w:r>
      <w:rPr>
        <w:noProof/>
        <w:lang w:eastAsia="tr-TR"/>
      </w:rPr>
      <w:pict>
        <v:oval id="_x0000_s2050" style="position:absolute;margin-left:258.9pt;margin-top:153.55pt;width:4.25pt;height:4.25pt;z-index:251657728"/>
      </w:pict>
    </w: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Resim 617" o:spid="_x0000_s2051" type="#_x0000_t75" alt="j0350030" style="position:absolute;margin-left:-13.75pt;margin-top:368.9pt;width:17.9pt;height:30.5pt;rotation:4344026fd;z-index:-251659776;visibility:visible">
          <v:imagedata r:id="rId1" o:title="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1103D"/>
    <w:rsid w:val="00006DAF"/>
    <w:rsid w:val="0002124C"/>
    <w:rsid w:val="00021834"/>
    <w:rsid w:val="00037D30"/>
    <w:rsid w:val="000647A0"/>
    <w:rsid w:val="000D1398"/>
    <w:rsid w:val="000D1D20"/>
    <w:rsid w:val="0010689D"/>
    <w:rsid w:val="00136341"/>
    <w:rsid w:val="00143894"/>
    <w:rsid w:val="00191293"/>
    <w:rsid w:val="001A7E5D"/>
    <w:rsid w:val="001B519F"/>
    <w:rsid w:val="001C0CE6"/>
    <w:rsid w:val="001C1250"/>
    <w:rsid w:val="001C610F"/>
    <w:rsid w:val="001E4EA4"/>
    <w:rsid w:val="001F071E"/>
    <w:rsid w:val="001F5BEA"/>
    <w:rsid w:val="00214361"/>
    <w:rsid w:val="0023042D"/>
    <w:rsid w:val="0025132B"/>
    <w:rsid w:val="00251EAA"/>
    <w:rsid w:val="002607FF"/>
    <w:rsid w:val="00267B50"/>
    <w:rsid w:val="00297199"/>
    <w:rsid w:val="002A1A77"/>
    <w:rsid w:val="002A689C"/>
    <w:rsid w:val="002B5CE2"/>
    <w:rsid w:val="002D3563"/>
    <w:rsid w:val="002F595A"/>
    <w:rsid w:val="003005EE"/>
    <w:rsid w:val="00301021"/>
    <w:rsid w:val="003014E4"/>
    <w:rsid w:val="003376C1"/>
    <w:rsid w:val="003501E8"/>
    <w:rsid w:val="00357183"/>
    <w:rsid w:val="0036076C"/>
    <w:rsid w:val="003812F5"/>
    <w:rsid w:val="003C61D7"/>
    <w:rsid w:val="0040588F"/>
    <w:rsid w:val="0040766D"/>
    <w:rsid w:val="00417F34"/>
    <w:rsid w:val="00437654"/>
    <w:rsid w:val="00453279"/>
    <w:rsid w:val="00492E3C"/>
    <w:rsid w:val="004B5CE5"/>
    <w:rsid w:val="004D4DBF"/>
    <w:rsid w:val="004D57BB"/>
    <w:rsid w:val="004D65C0"/>
    <w:rsid w:val="004E0C19"/>
    <w:rsid w:val="004E3E68"/>
    <w:rsid w:val="00505653"/>
    <w:rsid w:val="00524E02"/>
    <w:rsid w:val="00526204"/>
    <w:rsid w:val="0054311F"/>
    <w:rsid w:val="005612AD"/>
    <w:rsid w:val="005642C3"/>
    <w:rsid w:val="00564FEA"/>
    <w:rsid w:val="005668E0"/>
    <w:rsid w:val="0057580E"/>
    <w:rsid w:val="005E1879"/>
    <w:rsid w:val="005F3A6C"/>
    <w:rsid w:val="005F4427"/>
    <w:rsid w:val="0060764C"/>
    <w:rsid w:val="00612868"/>
    <w:rsid w:val="006142AE"/>
    <w:rsid w:val="00630834"/>
    <w:rsid w:val="00634811"/>
    <w:rsid w:val="00644834"/>
    <w:rsid w:val="00647A2E"/>
    <w:rsid w:val="00651B69"/>
    <w:rsid w:val="00661D04"/>
    <w:rsid w:val="00661D44"/>
    <w:rsid w:val="006703F1"/>
    <w:rsid w:val="00673F72"/>
    <w:rsid w:val="00674E6D"/>
    <w:rsid w:val="00686B16"/>
    <w:rsid w:val="00691755"/>
    <w:rsid w:val="006A4FC5"/>
    <w:rsid w:val="006B06AC"/>
    <w:rsid w:val="006C76BE"/>
    <w:rsid w:val="006E26E9"/>
    <w:rsid w:val="006E2754"/>
    <w:rsid w:val="006E63DD"/>
    <w:rsid w:val="006F2874"/>
    <w:rsid w:val="006F4B67"/>
    <w:rsid w:val="006F6DF1"/>
    <w:rsid w:val="00701E31"/>
    <w:rsid w:val="0071103D"/>
    <w:rsid w:val="0071374C"/>
    <w:rsid w:val="00733C2C"/>
    <w:rsid w:val="007443E8"/>
    <w:rsid w:val="0075733C"/>
    <w:rsid w:val="00760688"/>
    <w:rsid w:val="00761AE5"/>
    <w:rsid w:val="00764F0B"/>
    <w:rsid w:val="0077053A"/>
    <w:rsid w:val="007720E4"/>
    <w:rsid w:val="00773936"/>
    <w:rsid w:val="00775BE3"/>
    <w:rsid w:val="007847B2"/>
    <w:rsid w:val="00786AA4"/>
    <w:rsid w:val="00797419"/>
    <w:rsid w:val="007A3ABB"/>
    <w:rsid w:val="007B7105"/>
    <w:rsid w:val="007C5C13"/>
    <w:rsid w:val="007D2E12"/>
    <w:rsid w:val="007D3486"/>
    <w:rsid w:val="007D418C"/>
    <w:rsid w:val="007E2A77"/>
    <w:rsid w:val="007E42A7"/>
    <w:rsid w:val="007E647D"/>
    <w:rsid w:val="007F3640"/>
    <w:rsid w:val="007F760F"/>
    <w:rsid w:val="00805992"/>
    <w:rsid w:val="00815293"/>
    <w:rsid w:val="00833C69"/>
    <w:rsid w:val="008356D2"/>
    <w:rsid w:val="0085029F"/>
    <w:rsid w:val="00861775"/>
    <w:rsid w:val="008A7125"/>
    <w:rsid w:val="008B228A"/>
    <w:rsid w:val="008C5D8A"/>
    <w:rsid w:val="008D331B"/>
    <w:rsid w:val="008D3D5F"/>
    <w:rsid w:val="008D66A0"/>
    <w:rsid w:val="008E584B"/>
    <w:rsid w:val="008F1C63"/>
    <w:rsid w:val="009203E8"/>
    <w:rsid w:val="0092531D"/>
    <w:rsid w:val="00927BC3"/>
    <w:rsid w:val="0096129B"/>
    <w:rsid w:val="00962A80"/>
    <w:rsid w:val="0097291D"/>
    <w:rsid w:val="00972E2C"/>
    <w:rsid w:val="00981262"/>
    <w:rsid w:val="009A132F"/>
    <w:rsid w:val="009B7528"/>
    <w:rsid w:val="009D0A31"/>
    <w:rsid w:val="009F0356"/>
    <w:rsid w:val="00A21AF0"/>
    <w:rsid w:val="00A2420C"/>
    <w:rsid w:val="00A33AEE"/>
    <w:rsid w:val="00A35A5F"/>
    <w:rsid w:val="00A436CE"/>
    <w:rsid w:val="00A4526B"/>
    <w:rsid w:val="00A55E10"/>
    <w:rsid w:val="00A65D10"/>
    <w:rsid w:val="00A67B08"/>
    <w:rsid w:val="00A72AA7"/>
    <w:rsid w:val="00A74DC4"/>
    <w:rsid w:val="00A77C68"/>
    <w:rsid w:val="00A81648"/>
    <w:rsid w:val="00AA03F0"/>
    <w:rsid w:val="00AA3C2E"/>
    <w:rsid w:val="00AB51C0"/>
    <w:rsid w:val="00AB6DE8"/>
    <w:rsid w:val="00AC41E6"/>
    <w:rsid w:val="00AE2715"/>
    <w:rsid w:val="00AE423C"/>
    <w:rsid w:val="00B03214"/>
    <w:rsid w:val="00B11FD7"/>
    <w:rsid w:val="00B2158D"/>
    <w:rsid w:val="00B217FB"/>
    <w:rsid w:val="00B62E54"/>
    <w:rsid w:val="00B6590D"/>
    <w:rsid w:val="00B67FCF"/>
    <w:rsid w:val="00B73CB2"/>
    <w:rsid w:val="00B94A64"/>
    <w:rsid w:val="00B94C6D"/>
    <w:rsid w:val="00B97BC5"/>
    <w:rsid w:val="00BB19D4"/>
    <w:rsid w:val="00BB20CF"/>
    <w:rsid w:val="00BC1E24"/>
    <w:rsid w:val="00BC76CB"/>
    <w:rsid w:val="00BE5846"/>
    <w:rsid w:val="00BF522D"/>
    <w:rsid w:val="00C028BD"/>
    <w:rsid w:val="00C030BF"/>
    <w:rsid w:val="00C26B85"/>
    <w:rsid w:val="00C537BC"/>
    <w:rsid w:val="00C66F68"/>
    <w:rsid w:val="00C84642"/>
    <w:rsid w:val="00C86DA2"/>
    <w:rsid w:val="00CA31CA"/>
    <w:rsid w:val="00CC7C63"/>
    <w:rsid w:val="00CE1F4B"/>
    <w:rsid w:val="00D220E0"/>
    <w:rsid w:val="00D31AE1"/>
    <w:rsid w:val="00D350D8"/>
    <w:rsid w:val="00D46D9C"/>
    <w:rsid w:val="00D6654E"/>
    <w:rsid w:val="00D74E1B"/>
    <w:rsid w:val="00D82CB1"/>
    <w:rsid w:val="00D92A13"/>
    <w:rsid w:val="00D93732"/>
    <w:rsid w:val="00D95388"/>
    <w:rsid w:val="00DE145C"/>
    <w:rsid w:val="00DF3AF3"/>
    <w:rsid w:val="00E042A4"/>
    <w:rsid w:val="00E046B2"/>
    <w:rsid w:val="00E24B92"/>
    <w:rsid w:val="00E30629"/>
    <w:rsid w:val="00E33A0B"/>
    <w:rsid w:val="00E465B3"/>
    <w:rsid w:val="00E47986"/>
    <w:rsid w:val="00E6148D"/>
    <w:rsid w:val="00E63BF7"/>
    <w:rsid w:val="00E7382A"/>
    <w:rsid w:val="00E80EF5"/>
    <w:rsid w:val="00E91631"/>
    <w:rsid w:val="00EB3C56"/>
    <w:rsid w:val="00EB6AAE"/>
    <w:rsid w:val="00EC089B"/>
    <w:rsid w:val="00F0751C"/>
    <w:rsid w:val="00F705D5"/>
    <w:rsid w:val="00FA0362"/>
    <w:rsid w:val="00FA6616"/>
    <w:rsid w:val="00FE0429"/>
    <w:rsid w:val="00FE1069"/>
    <w:rsid w:val="00FF49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6B2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7A3ABB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7E647D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7E647D"/>
    <w:rPr>
      <w:rFonts w:cs="Times New Roman"/>
    </w:rPr>
  </w:style>
  <w:style w:type="paragraph" w:styleId="NoSpacing">
    <w:name w:val="No Spacing"/>
    <w:uiPriority w:val="99"/>
    <w:qFormat/>
    <w:rsid w:val="00BC1E24"/>
    <w:rPr>
      <w:lang w:eastAsia="en-US"/>
    </w:rPr>
  </w:style>
  <w:style w:type="character" w:styleId="Hyperlink">
    <w:name w:val="Hyperlink"/>
    <w:basedOn w:val="DefaultParagraphFont"/>
    <w:uiPriority w:val="99"/>
    <w:rsid w:val="00C86DA2"/>
    <w:rPr>
      <w:rFonts w:cs="Times New Roman"/>
      <w:color w:val="0000FF"/>
      <w:u w:val="single"/>
    </w:rPr>
  </w:style>
  <w:style w:type="paragraph" w:customStyle="1" w:styleId="AralkYok">
    <w:name w:val="Aralık Yok"/>
    <w:uiPriority w:val="99"/>
    <w:rsid w:val="00C86DA2"/>
    <w:rPr>
      <w:rFonts w:eastAsia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93145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145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314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1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9314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9314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4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9314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9314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093145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93145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93145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314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14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9314549">
                  <w:marLeft w:val="0"/>
                  <w:marRight w:val="0"/>
                  <w:marTop w:val="177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9314546">
                      <w:marLeft w:val="0"/>
                      <w:marRight w:val="0"/>
                      <w:marTop w:val="0"/>
                      <w:marBottom w:val="163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4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9314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9314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093145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93145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093145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93145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93145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yperlink" Target="http://www.google.com.tr/url?sa=i&amp;rct=j&amp;q=&amp;esrc=s&amp;source=images&amp;cd=&amp;cad=rja&amp;docid=jvbYTJm0nRVTGM&amp;tbnid=IeV3lcDC_ARrtM:&amp;ved=0CAUQjRw&amp;url=http://www.forumalev.net/soru-lar-ve-cevap-lar/511135-insan-vucudu-boyama-sayfalari.html&amp;ei=9P6tUpDIJYrG0QWqrYCoCQ&amp;bvm=bv.57967247,d.bGE&amp;psig=AFQjCNHjKs9AL1AnPpIMlFPaQjJr4Q6abQ&amp;ust=1387221086935573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gif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1.xml"/><Relationship Id="rId10" Type="http://schemas.openxmlformats.org/officeDocument/2006/relationships/image" Target="media/image5.emf"/><Relationship Id="rId19" Type="http://schemas.openxmlformats.org/officeDocument/2006/relationships/image" Target="media/image13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hyperlink" Target="http://www.sorubak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6</TotalTime>
  <Pages>2</Pages>
  <Words>14</Words>
  <Characters>85</Characters>
  <Application>Microsoft Office Outlook</Application>
  <DocSecurity>0</DocSecurity>
  <Lines>0</Lines>
  <Paragraphs>0</Paragraphs>
  <ScaleCrop>false</ScaleCrop>
  <Manager>www.sorubak.com</Manager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Printed>2013-12-15T19:28:00Z</cp:lastPrinted>
  <dcterms:created xsi:type="dcterms:W3CDTF">2013-12-15T19:31:00Z</dcterms:created>
  <dcterms:modified xsi:type="dcterms:W3CDTF">2013-12-22T18:57:00Z</dcterms:modified>
  <cp:category>www.sorubak.com</cp:category>
</cp:coreProperties>
</file>