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DA" w:rsidRDefault="00B317DA" w:rsidP="0051190D">
      <w:pPr>
        <w:pStyle w:val="AralkYok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alt="http://henan.sinaimg.cn/2012/0504/U5019P827DT20120504172833.jpg" style="position:absolute;margin-left:371.65pt;margin-top:29.4pt;width:86.25pt;height:78.75pt;z-index:251667456;visibility:visible">
            <v:imagedata r:id="rId4" o:title=""/>
          </v:shape>
        </w:pict>
      </w:r>
      <w:r>
        <w:rPr>
          <w:rFonts w:ascii="Hand writing Mutlu" w:hAnsi="Hand writing Mutlu"/>
        </w:rPr>
        <w:t>RESİMLİ DİKTE ÇALIŞMAS</w:t>
      </w:r>
      <w:r w:rsidRPr="00CF5D3F">
        <w:rPr>
          <w:rFonts w:ascii="Hand writing Mutlu" w:hAnsi="Hand writing Mutlu"/>
        </w:rPr>
        <w:t>I</w:t>
      </w:r>
      <w:r>
        <w:rPr>
          <w:rFonts w:ascii="Hand writing Mutlu" w:hAnsi="Hand writing Mutlu"/>
        </w:rPr>
        <w:t xml:space="preserve"> </w:t>
      </w:r>
      <w:hyperlink r:id="rId5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B317DA" w:rsidRDefault="00B317DA" w:rsidP="00CF5D3F">
      <w:pPr>
        <w:jc w:val="center"/>
        <w:rPr>
          <w:rFonts w:ascii="Hand writing Mutlu" w:hAnsi="Hand writing Mutlu"/>
        </w:rPr>
      </w:pPr>
    </w:p>
    <w:p w:rsidR="00B317DA" w:rsidRPr="00CF5D3F" w:rsidRDefault="00B317DA" w:rsidP="00637B70">
      <w:pPr>
        <w:tabs>
          <w:tab w:val="left" w:pos="7770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8" o:spid="_x0000_s1027" type="#_x0000_t75" style="position:absolute;margin-left:250.1pt;margin-top:7.15pt;width:73.5pt;height:64.5pt;z-index:-251642880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28" type="#_x0000_t75" style="position:absolute;margin-left:5.85pt;margin-top:5.3pt;width:61.4pt;height:69.95pt;z-index:-251676672;visibility:visible">
            <v:imagedata r:id="rId7" o:title=""/>
          </v:shape>
        </w:pict>
      </w:r>
      <w:r>
        <w:rPr>
          <w:noProof/>
          <w:lang w:eastAsia="tr-TR"/>
        </w:rPr>
        <w:pict>
          <v:shape id="Resim 2" o:spid="_x0000_s1029" type="#_x0000_t75" style="position:absolute;margin-left:122pt;margin-top:19.25pt;width:66pt;height:52.55pt;z-index:-251675648;visibility:visible">
            <v:imagedata r:id="rId8" o:title="" croptop="15309f" cropbottom="6708f"/>
          </v:shape>
        </w:pict>
      </w:r>
      <w:r>
        <w:rPr>
          <w:rFonts w:ascii="Hand writing Mutlu" w:hAnsi="Hand writing Mutlu"/>
        </w:rPr>
        <w:tab/>
      </w:r>
    </w:p>
    <w:p w:rsidR="00B317DA" w:rsidRDefault="00B317DA" w:rsidP="00AE66A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B317DA" w:rsidRPr="00CF5D3F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group id="_x0000_s1030" style="position:absolute;margin-left:364.15pt;margin-top:14.55pt;width:117pt;height:30pt;z-index:251644928" coordorigin="1413,7777" coordsize="9004,600">
            <v:line id="_x0000_s1031" style="position:absolute" from="1413,7777" to="10413,7777"/>
            <v:line id="_x0000_s1032" style="position:absolute" from="1413,7957" to="10413,7957"/>
            <v:line id="_x0000_s1033" style="position:absolute" from="1417,8197" to="10417,8197"/>
            <v:line id="_x0000_s1034" style="position:absolute" from="1417,8377" to="10417,8377"/>
            <v:line id="_x0000_s1035" style="position:absolute" from="10417,7777" to="10417,8344"/>
            <v:line id="_x0000_s103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37" style="position:absolute;margin-left:236.7pt;margin-top:14.55pt;width:117pt;height:30pt;z-index:251645952" coordorigin="1413,7777" coordsize="9004,600">
            <v:line id="_x0000_s1038" style="position:absolute" from="1413,7777" to="10413,7777"/>
            <v:line id="_x0000_s1039" style="position:absolute" from="1413,7957" to="10413,7957"/>
            <v:line id="_x0000_s1040" style="position:absolute" from="1417,8197" to="10417,8197"/>
            <v:line id="_x0000_s1041" style="position:absolute" from="1417,8377" to="10417,8377"/>
            <v:line id="_x0000_s1042" style="position:absolute" from="10417,7777" to="10417,8344"/>
            <v:line id="_x0000_s104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44" style="position:absolute;margin-left:107.9pt;margin-top:16.2pt;width:117pt;height:30pt;z-index:251646976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51" style="position:absolute;margin-left:-19.85pt;margin-top:16.2pt;width:117pt;height:30pt;z-index:251643904" coordorigin="1413,7777" coordsize="9004,600">
            <v:line id="_x0000_s1052" style="position:absolute" from="1413,7777" to="10413,7777"/>
            <v:line id="_x0000_s1053" style="position:absolute" from="1413,7957" to="10413,7957"/>
            <v:line id="_x0000_s1054" style="position:absolute" from="1417,8197" to="10417,8197"/>
            <v:line id="_x0000_s1055" style="position:absolute" from="1417,8377" to="10417,8377"/>
            <v:line id="_x0000_s1056" style="position:absolute" from="10417,7777" to="10417,8344"/>
            <v:line id="_x0000_s1057" style="position:absolute" from="1417,7777" to="1417,8344"/>
            <w10:wrap side="left"/>
          </v:group>
        </w:pict>
      </w:r>
    </w:p>
    <w:p w:rsidR="00B317DA" w:rsidRDefault="00B317DA" w:rsidP="00CF5D3F">
      <w:pPr>
        <w:tabs>
          <w:tab w:val="left" w:pos="7020"/>
        </w:tabs>
        <w:rPr>
          <w:rFonts w:ascii="Hand writing Mutlu" w:hAnsi="Hand writing Mutlu"/>
        </w:rPr>
      </w:pPr>
    </w:p>
    <w:p w:rsidR="00B317DA" w:rsidRDefault="00B317DA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53" o:spid="_x0000_s1058" type="#_x0000_t75" alt="https://encrypted-tbn1.gstatic.com/images?q=tbn:ANd9GcTxtYtFISUuxmVS-i4Y5P3CRWDzfSWMKsOprJjXXpPeHenrizeDqw" href="http://www.google.com.tr/imgres?start=201&amp;sa=X&amp;biw=1188&amp;bih=565&amp;tbm=isch&amp;tbnid=8pdheXRCmcV_aM:&amp;imgrefurl=http://feeds2.feedburner.com/muhaber&amp;docid=lafdtrnAA3XzpM&amp;imgurl=http://4.bp.blogspot.com/-bk-X0KjDPU8/UTGP7UlmVoI/AAAAAAAAC0E/3MiXqNWd0gQ/s1600/hakime_isaret_parmagi_sallamanin_cezasi_2_yil_h957.jpg&amp;w=371&amp;h=288&amp;ei=edyTUvTRGqS8ygOt14G4Cg&amp;zoom=1&amp;ved=1t:3588,r:15,s:200,i:49&amp;iact=rc&amp;page=14&amp;tbnh=155&amp;tbnw=201&amp;ndsp=15&amp;tx=65.52178955078125&amp;ty=95.913055419921" style="position:absolute;margin-left:127.15pt;margin-top:8.95pt;width:66.5pt;height:68.25pt;z-index:251674624;visibility:visible" o:button="t">
            <v:fill o:detectmouseclick="t"/>
            <v:imagedata r:id="rId9" r:href="rId10"/>
            <w10:wrap type="square" side="right"/>
          </v:shape>
        </w:pict>
      </w:r>
      <w:r>
        <w:rPr>
          <w:noProof/>
          <w:lang w:eastAsia="tr-TR"/>
        </w:rPr>
        <w:pict>
          <v:shape id="Resim 4" o:spid="_x0000_s1059" type="#_x0000_t75" style="position:absolute;margin-left:-193.35pt;margin-top:8.95pt;width:63pt;height:62.25pt;z-index:-251674624;visibility:visible">
            <v:imagedata r:id="rId11" o:title="" cropleft="33452f"/>
          </v:shape>
        </w:pict>
      </w:r>
      <w:r>
        <w:rPr>
          <w:noProof/>
          <w:lang w:eastAsia="tr-TR"/>
        </w:rPr>
        <w:pict>
          <v:shape id="_x0000_s1060" type="#_x0000_t75" alt="ön planda bir sürülmüş tarla ve alt dağın tepesinde bir ev ile Kırsal peyzaj boyama" style="position:absolute;margin-left:380.65pt;margin-top:182.4pt;width:73.05pt;height:52.5pt;z-index:251671552;visibility:visible;mso-position-horizontal-relative:margin;mso-position-vertical-relative:margin">
            <v:imagedata r:id="rId12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Resim 10" o:spid="_x0000_s1061" type="#_x0000_t75" alt="http://img.xn--boyamaoyunlar-gbc.com/%C3%87ocuk-veya-erkek-%C3%A7ocuk-fu_4bf424288d061-p.gif" style="position:absolute;margin-left:252.35pt;margin-top:163.2pt;width:81.75pt;height:77.65pt;z-index:251664384;visibility:visible;mso-position-horizontal-relative:margin;mso-position-vertical-relative:margin">
            <v:imagedata r:id="rId13" o:title=""/>
            <w10:wrap type="square" anchorx="margin" anchory="margin"/>
          </v:shape>
        </w:pict>
      </w:r>
      <w:r>
        <w:rPr>
          <w:rFonts w:ascii="Hand writing Mutlu" w:hAnsi="Hand writing Mutlu"/>
        </w:rPr>
        <w:tab/>
      </w:r>
    </w:p>
    <w:p w:rsidR="00B317DA" w:rsidRPr="00034AE0" w:rsidRDefault="00B317DA" w:rsidP="00CF5D3F">
      <w:pPr>
        <w:rPr>
          <w:rFonts w:ascii="Hand writing Mutlu" w:hAnsi="Hand writing Mutlu"/>
          <w:b/>
        </w:rPr>
      </w:pP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group id="_x0000_s1062" style="position:absolute;margin-left:34.2pt;margin-top:28.75pt;width:117pt;height:30pt;z-index:251675648" coordorigin="1413,7777" coordsize="9004,600">
            <v:line id="_x0000_s1063" style="position:absolute" from="1413,7777" to="10413,7777"/>
            <v:line id="_x0000_s1064" style="position:absolute" from="1413,7957" to="10413,7957"/>
            <v:line id="_x0000_s1065" style="position:absolute" from="1417,8197" to="10417,8197"/>
            <v:line id="_x0000_s1066" style="position:absolute" from="1417,8377" to="10417,8377"/>
            <v:line id="_x0000_s1067" style="position:absolute" from="10417,7777" to="10417,8344"/>
            <v:line id="_x0000_s106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69" style="position:absolute;margin-left:165.2pt;margin-top:27.1pt;width:117pt;height:30pt;z-index:251649024" coordorigin="1413,7777" coordsize="9004,600">
            <v:line id="_x0000_s1070" style="position:absolute" from="1413,7777" to="10413,7777"/>
            <v:line id="_x0000_s1071" style="position:absolute" from="1413,7957" to="10413,7957"/>
            <v:line id="_x0000_s1072" style="position:absolute" from="1417,8197" to="10417,8197"/>
            <v:line id="_x0000_s1073" style="position:absolute" from="1417,8377" to="10417,8377"/>
            <v:line id="_x0000_s1074" style="position:absolute" from="10417,7777" to="10417,8344"/>
            <v:line id="_x0000_s107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76" style="position:absolute;margin-left:-90.75pt;margin-top:28.75pt;width:117pt;height:30pt;z-index:251650048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3" style="position:absolute;margin-left:-216.65pt;margin-top:28.75pt;width:117pt;height:30pt;z-index:251648000" coordorigin="1413,7777" coordsize="9004,600">
            <v:line id="_x0000_s1084" style="position:absolute" from="1413,7777" to="10413,7777"/>
            <v:line id="_x0000_s1085" style="position:absolute" from="1413,7957" to="10413,7957"/>
            <v:line id="_x0000_s1086" style="position:absolute" from="1417,8197" to="10417,8197"/>
            <v:line id="_x0000_s1087" style="position:absolute" from="1417,8377" to="10417,8377"/>
            <v:line id="_x0000_s1088" style="position:absolute" from="10417,7777" to="10417,8344"/>
            <v:line id="_x0000_s108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90" style="position:absolute;margin-left:364.2pt;margin-top:28.75pt;width:117pt;height:30pt;z-index:251651072" coordorigin="1413,7777" coordsize="9004,600">
            <v:line id="_x0000_s1091" style="position:absolute" from="1413,7777" to="10413,7777"/>
            <v:line id="_x0000_s1092" style="position:absolute" from="1413,7957" to="10413,7957"/>
            <v:line id="_x0000_s1093" style="position:absolute" from="1417,8197" to="10417,8197"/>
            <v:line id="_x0000_s1094" style="position:absolute" from="1417,8377" to="10417,8377"/>
            <v:line id="_x0000_s1095" style="position:absolute" from="10417,7777" to="10417,8344"/>
            <v:line id="_x0000_s1096" style="position:absolute" from="1417,7777" to="1417,8344"/>
            <w10:wrap side="left"/>
          </v:group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1 Resim" o:spid="_x0000_s1097" type="#_x0000_t75" alt="10.jpg" style="position:absolute;margin-left:250.15pt;margin-top:27.55pt;width:83.25pt;height:87pt;z-index:-251639808;visibility:visible" wrapcoords="-195 0 -195 21414 21600 21414 21600 0 -195 0">
            <v:imagedata r:id="rId14" o:title=""/>
            <w10:wrap type="tight"/>
          </v:shape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_x0000_s1098" type="#_x0000_t75" style="position:absolute;margin-left:389.2pt;margin-top:9.5pt;width:64.5pt;height:69.75pt;z-index:-251638784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099" type="#_x0000_t75" style="position:absolute;margin-left:-8.6pt;margin-top:12.5pt;width:80.6pt;height:66.75pt;z-index:-251673600;visibility:visible">
            <v:imagedata r:id="rId16" o:title="" croptop="16868f" cropbottom="3733f" cropleft="9532f" cropright="650f"/>
          </v:shape>
        </w:pict>
      </w:r>
      <w:r>
        <w:rPr>
          <w:noProof/>
          <w:lang w:eastAsia="tr-TR"/>
        </w:rPr>
        <w:pict>
          <v:shape id="_x0000_s1100" type="#_x0000_t75" alt="http://t2.gstatic.com/images?q=tbn:ANd9GcSYYdWfKfRhQpL89_p0Ali2BN7s1kJy0mlXiCGB0GfokUWVZLVgOw" style="position:absolute;margin-left:121.9pt;margin-top:300.9pt;width:86.7pt;height:62.25pt;z-index:251665408;visibility:visible;mso-position-horizontal-relative:margin;mso-position-vertical-relative:margin">
            <v:imagedata r:id="rId17" o:title=""/>
            <w10:wrap type="square" anchorx="margin" anchory="margin"/>
          </v:shape>
        </w:pict>
      </w:r>
    </w:p>
    <w:p w:rsidR="00B317DA" w:rsidRPr="00CF5D3F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" o:spid="_x0000_s1101" type="#_x0000_t75" style="position:absolute;margin-left:552.4pt;margin-top:18.55pt;width:132pt;height:168.75pt;z-index:-251678720;visibility:visible">
            <v:imagedata r:id="rId18" o:title="" cropleft="12587f" cropright="14563f"/>
          </v:shape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group id="_x0000_s1102" style="position:absolute;margin-left:367.7pt;margin-top:21.6pt;width:117pt;height:30pt;z-index:251653120" coordorigin="1413,7777" coordsize="9004,600">
            <v:line id="_x0000_s1103" style="position:absolute" from="1413,7777" to="10413,7777"/>
            <v:line id="_x0000_s1104" style="position:absolute" from="1413,7957" to="10413,7957"/>
            <v:line id="_x0000_s1105" style="position:absolute" from="1417,8197" to="10417,8197"/>
            <v:line id="_x0000_s1106" style="position:absolute" from="1417,8377" to="10417,8377"/>
            <v:line id="_x0000_s1107" style="position:absolute" from="10417,7777" to="10417,8344"/>
            <v:line id="_x0000_s110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09" style="position:absolute;margin-left:236.65pt;margin-top:23.25pt;width:117pt;height:30pt;z-index:251652096" coordorigin="1413,7777" coordsize="9004,600">
            <v:line id="_x0000_s1110" style="position:absolute" from="1413,7777" to="10413,7777"/>
            <v:line id="_x0000_s1111" style="position:absolute" from="1413,7957" to="10413,7957"/>
            <v:line id="_x0000_s1112" style="position:absolute" from="1417,8197" to="10417,8197"/>
            <v:line id="_x0000_s1113" style="position:absolute" from="1417,8377" to="10417,8377"/>
            <v:line id="_x0000_s1114" style="position:absolute" from="10417,7777" to="10417,8344"/>
            <v:line id="_x0000_s111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16" style="position:absolute;margin-left:103.1pt;margin-top:24.9pt;width:117pt;height:30pt;z-index:251655168" coordorigin="1413,7777" coordsize="9004,600">
            <v:line id="_x0000_s1117" style="position:absolute" from="1413,7777" to="10413,7777"/>
            <v:line id="_x0000_s1118" style="position:absolute" from="1413,7957" to="10413,7957"/>
            <v:line id="_x0000_s1119" style="position:absolute" from="1417,8197" to="10417,8197"/>
            <v:line id="_x0000_s1120" style="position:absolute" from="1417,8377" to="10417,8377"/>
            <v:line id="_x0000_s1121" style="position:absolute" from="10417,7777" to="10417,8344"/>
            <v:line id="_x0000_s112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23" style="position:absolute;margin-left:-31.8pt;margin-top:26.55pt;width:117pt;height:30pt;z-index:251654144" coordorigin="1413,7777" coordsize="9004,600">
            <v:line id="_x0000_s1124" style="position:absolute" from="1413,7777" to="10413,7777"/>
            <v:line id="_x0000_s1125" style="position:absolute" from="1413,7957" to="10413,7957"/>
            <v:line id="_x0000_s1126" style="position:absolute" from="1417,8197" to="10417,8197"/>
            <v:line id="_x0000_s1127" style="position:absolute" from="1417,8377" to="10417,8377"/>
            <v:line id="_x0000_s1128" style="position:absolute" from="10417,7777" to="10417,8344"/>
            <v:line id="_x0000_s1129" style="position:absolute" from="1417,7777" to="1417,8344"/>
            <w10:wrap side="left"/>
          </v:group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5" o:spid="_x0000_s1130" type="#_x0000_t75" style="position:absolute;margin-left:540.2pt;margin-top:-350.4pt;width:118.75pt;height:157.1pt;z-index:-251677696;visibility:visible">
            <v:imagedata r:id="rId19" o:title=""/>
          </v:shape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_x0000_s1131" type="#_x0000_t75" alt="https://encrypted-tbn1.gstatic.com/images?q=tbn:ANd9GcSyjKN9lrigpHaBa_vP5OxdrwruTGRw-zwXHKqhejWxdfluXZtrSw" style="position:absolute;margin-left:118.15pt;margin-top:11.6pt;width:70pt;height:89.25pt;z-index:-251643904;visibility:visible">
            <v:imagedata r:id="rId20" o:title="" cropbottom="5080f"/>
          </v:shape>
        </w:pict>
      </w:r>
      <w:r>
        <w:rPr>
          <w:noProof/>
          <w:lang w:eastAsia="tr-TR"/>
        </w:rPr>
        <w:pict>
          <v:shape id="_x0000_s1132" type="#_x0000_t75" alt="http://1.bp.blogspot.com/-q9Ove-jkOn4/ThCNFDE2_JI/AAAAAAAAEqQ/Cdyb7LYy0_k/s1600/1.jpg" style="position:absolute;margin-left:265.15pt;margin-top:16.85pt;width:62.95pt;height:84pt;z-index:251669504;visibility:visible">
            <v:imagedata r:id="rId21" o:title=""/>
          </v:shape>
        </w:pict>
      </w:r>
      <w:r>
        <w:rPr>
          <w:noProof/>
          <w:lang w:eastAsia="tr-TR"/>
        </w:rPr>
        <w:pict>
          <v:shape id="Resim 151" o:spid="_x0000_s1133" type="#_x0000_t75" alt="http://www.muhteva.com/resimler/resimler/Sivi-olcme-araclari-ilkresim.jpg" style="position:absolute;margin-left:382.9pt;margin-top:437.4pt;width:84pt;height:73.5pt;z-index:251666432;visibility:visible;mso-position-horizontal-relative:margin;mso-position-vertical-relative:margin">
            <v:imagedata r:id="rId22" r:href="rId23"/>
            <w10:wrap type="square" anchorx="margin" anchory="margin"/>
          </v:shape>
        </w:pict>
      </w:r>
      <w:r w:rsidRPr="003E5697">
        <w:rPr>
          <w:rFonts w:ascii="Hand writing Mutlu" w:hAnsi="Hand writing Mutlu"/>
          <w:noProof/>
          <w:lang w:eastAsia="tr-TR"/>
        </w:rPr>
        <w:pict>
          <v:shape id="Resim 1" o:spid="_x0000_i1025" type="#_x0000_t75" style="width:79.5pt;height:87pt;visibility:visible">
            <v:imagedata r:id="rId24" o:title=""/>
          </v:shape>
        </w:pict>
      </w:r>
    </w:p>
    <w:p w:rsidR="00B317DA" w:rsidRDefault="00B317DA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group id="_x0000_s1134" style="position:absolute;margin-left:367.65pt;margin-top:22.3pt;width:117pt;height:30pt;z-index:251656192" coordorigin="1413,7777" coordsize="9004,600">
            <v:line id="_x0000_s1135" style="position:absolute" from="1413,7777" to="10413,7777"/>
            <v:line id="_x0000_s1136" style="position:absolute" from="1413,7957" to="10413,7957"/>
            <v:line id="_x0000_s1137" style="position:absolute" from="1417,8197" to="10417,8197"/>
            <v:line id="_x0000_s1138" style="position:absolute" from="1417,8377" to="10417,8377"/>
            <v:line id="_x0000_s1139" style="position:absolute" from="10417,7777" to="10417,8344"/>
            <v:line id="_x0000_s114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1" style="position:absolute;margin-left:236.8pt;margin-top:22.3pt;width:117pt;height:30pt;z-index:251658240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8" style="position:absolute;margin-left:103.05pt;margin-top:22.3pt;width:117pt;height:30pt;z-index:251657216" coordorigin="1413,7777" coordsize="9004,600">
            <v:line id="_x0000_s1149" style="position:absolute" from="1413,7777" to="10413,7777"/>
            <v:line id="_x0000_s1150" style="position:absolute" from="1413,7957" to="10413,7957"/>
            <v:line id="_x0000_s1151" style="position:absolute" from="1417,8197" to="10417,8197"/>
            <v:line id="_x0000_s1152" style="position:absolute" from="1417,8377" to="10417,8377"/>
            <v:line id="_x0000_s1153" style="position:absolute" from="10417,7777" to="10417,8344"/>
            <v:line id="_x0000_s115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5" style="position:absolute;margin-left:-31.75pt;margin-top:22.3pt;width:117pt;height:30pt;z-index:251659264" coordorigin="1413,7777" coordsize="9004,600">
            <v:line id="_x0000_s1156" style="position:absolute" from="1413,7777" to="10413,7777"/>
            <v:line id="_x0000_s1157" style="position:absolute" from="1413,7957" to="10413,7957"/>
            <v:line id="_x0000_s1158" style="position:absolute" from="1417,8197" to="10417,8197"/>
            <v:line id="_x0000_s1159" style="position:absolute" from="1417,8377" to="10417,8377"/>
            <v:line id="_x0000_s1160" style="position:absolute" from="10417,7777" to="10417,8344"/>
            <v:line id="_x0000_s1161" style="position:absolute" from="1417,7777" to="1417,8344"/>
            <w10:wrap side="left"/>
          </v:group>
        </w:pict>
      </w:r>
    </w:p>
    <w:p w:rsidR="00B317DA" w:rsidRDefault="00B317DA" w:rsidP="008F7970">
      <w:pPr>
        <w:tabs>
          <w:tab w:val="left" w:pos="4020"/>
        </w:tabs>
        <w:rPr>
          <w:rFonts w:ascii="Hand writing Mutlu" w:hAnsi="Hand writing Mutlu"/>
        </w:rPr>
      </w:pPr>
    </w:p>
    <w:p w:rsidR="00B317DA" w:rsidRDefault="00B317DA" w:rsidP="006D33A9">
      <w:pPr>
        <w:tabs>
          <w:tab w:val="left" w:pos="3825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Resim 31" o:spid="_x0000_s1162" type="#_x0000_t75" style="position:absolute;margin-left:376.15pt;margin-top:18.95pt;width:97.5pt;height:63pt;z-index:251668480;visibility:visible">
            <v:imagedata r:id="rId25" o:title=""/>
          </v:shape>
        </w:pict>
      </w:r>
      <w:r>
        <w:rPr>
          <w:noProof/>
          <w:lang w:eastAsia="tr-TR"/>
        </w:rPr>
        <w:pict>
          <v:shape id="_x0000_s1163" type="#_x0000_t75" alt="http://www.raindrop.org/rugrat/fun/xpie.gif" style="position:absolute;margin-left:-29.6pt;margin-top:18.95pt;width:101.9pt;height:77.25pt;z-index:251670528;visibility:visible">
            <v:imagedata r:id="rId26" o:title=""/>
          </v:shape>
        </w:pict>
      </w:r>
      <w:r>
        <w:rPr>
          <w:rFonts w:ascii="Comic Sans MS" w:hAnsi="Comic Sans MS"/>
        </w:rPr>
        <w:t xml:space="preserve">                                     </w:t>
      </w:r>
      <w:r w:rsidRPr="00324662">
        <w:rPr>
          <w:noProof/>
          <w:lang w:eastAsia="tr-TR"/>
        </w:rPr>
        <w:pict>
          <v:shape id="Resim 13" o:spid="_x0000_i1026" type="#_x0000_t75" style="width:82.5pt;height:62.25pt;visibility:visible">
            <v:imagedata r:id="rId27" o:title=""/>
          </v:shape>
        </w:pict>
      </w:r>
      <w:r>
        <w:rPr>
          <w:rFonts w:ascii="Comic Sans MS" w:hAnsi="Comic Sans MS"/>
        </w:rPr>
        <w:t xml:space="preserve">          </w:t>
      </w:r>
      <w:r w:rsidRPr="00324662">
        <w:rPr>
          <w:noProof/>
          <w:lang w:eastAsia="tr-TR"/>
        </w:rPr>
        <w:pict>
          <v:shape id="_x0000_i1027" type="#_x0000_t75" alt="soldier" style="width:82.5pt;height:85.5pt;visibility:visible">
            <v:imagedata r:id="rId28" o:title=""/>
          </v:shape>
        </w:pict>
      </w:r>
      <w:r>
        <w:rPr>
          <w:rFonts w:ascii="Comic Sans MS" w:hAnsi="Comic Sans MS"/>
        </w:rPr>
        <w:t xml:space="preserve">                         </w:t>
      </w:r>
    </w:p>
    <w:p w:rsidR="00B317DA" w:rsidRPr="004E3DAB" w:rsidRDefault="00B317DA" w:rsidP="006D33A9">
      <w:pPr>
        <w:tabs>
          <w:tab w:val="left" w:pos="3825"/>
        </w:tabs>
        <w:rPr>
          <w:rFonts w:ascii="Comic Sans MS" w:hAnsi="Comic Sans MS"/>
        </w:rPr>
      </w:pPr>
      <w:r>
        <w:rPr>
          <w:noProof/>
          <w:lang w:eastAsia="tr-TR"/>
        </w:rPr>
        <w:pict>
          <v:group id="_x0000_s1164" style="position:absolute;margin-left:367.8pt;margin-top:4.35pt;width:117pt;height:30pt;z-index:251660288" coordorigin="1413,7777" coordsize="9004,600">
            <v:line id="_x0000_s1165" style="position:absolute" from="1413,7777" to="10413,7777"/>
            <v:line id="_x0000_s1166" style="position:absolute" from="1413,7957" to="10413,7957"/>
            <v:line id="_x0000_s1167" style="position:absolute" from="1417,8197" to="10417,8197"/>
            <v:line id="_x0000_s1168" style="position:absolute" from="1417,8377" to="10417,8377"/>
            <v:line id="_x0000_s1169" style="position:absolute" from="10417,7777" to="10417,8344"/>
            <v:line id="_x0000_s117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71" style="position:absolute;margin-left:236.6pt;margin-top:6pt;width:117pt;height:30pt;z-index:251662336" coordorigin="1413,7777" coordsize="9004,600">
            <v:line id="_x0000_s1172" style="position:absolute" from="1413,7777" to="10413,7777"/>
            <v:line id="_x0000_s1173" style="position:absolute" from="1413,7957" to="10413,7957"/>
            <v:line id="_x0000_s1174" style="position:absolute" from="1417,8197" to="10417,8197"/>
            <v:line id="_x0000_s1175" style="position:absolute" from="1417,8377" to="10417,8377"/>
            <v:line id="_x0000_s1176" style="position:absolute" from="10417,7777" to="10417,8344"/>
            <v:line id="_x0000_s117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78" style="position:absolute;margin-left:103pt;margin-top:7.65pt;width:117pt;height:30pt;z-index:251661312" coordorigin="1413,7777" coordsize="9004,600">
            <v:line id="_x0000_s1179" style="position:absolute" from="1413,7777" to="10413,7777"/>
            <v:line id="_x0000_s1180" style="position:absolute" from="1413,7957" to="10413,7957"/>
            <v:line id="_x0000_s1181" style="position:absolute" from="1417,8197" to="10417,8197"/>
            <v:line id="_x0000_s1182" style="position:absolute" from="1417,8377" to="10417,8377"/>
            <v:line id="_x0000_s1183" style="position:absolute" from="10417,7777" to="10417,8344"/>
            <v:line id="_x0000_s118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85" style="position:absolute;margin-left:-31.95pt;margin-top:9.3pt;width:117pt;height:30pt;z-index:251663360" coordorigin="1413,7777" coordsize="9004,600">
            <v:line id="_x0000_s1186" style="position:absolute" from="1413,7777" to="10413,7777"/>
            <v:line id="_x0000_s1187" style="position:absolute" from="1413,7957" to="10413,7957"/>
            <v:line id="_x0000_s1188" style="position:absolute" from="1417,8197" to="10417,8197"/>
            <v:line id="_x0000_s1189" style="position:absolute" from="1417,8377" to="10417,8377"/>
            <v:line id="_x0000_s1190" style="position:absolute" from="10417,7777" to="10417,8344"/>
            <v:line id="_x0000_s1191" style="position:absolute" from="1417,7777" to="1417,8344"/>
            <w10:wrap side="left"/>
          </v:group>
        </w:pict>
      </w:r>
    </w:p>
    <w:sectPr w:rsidR="00B317DA" w:rsidRPr="004E3DAB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D3F"/>
    <w:rsid w:val="00034AE0"/>
    <w:rsid w:val="00084400"/>
    <w:rsid w:val="000877A2"/>
    <w:rsid w:val="000F23CA"/>
    <w:rsid w:val="000F4986"/>
    <w:rsid w:val="00110A69"/>
    <w:rsid w:val="00163F53"/>
    <w:rsid w:val="001A0C0D"/>
    <w:rsid w:val="001E1013"/>
    <w:rsid w:val="00274BCF"/>
    <w:rsid w:val="002E304E"/>
    <w:rsid w:val="002E3B2C"/>
    <w:rsid w:val="00313F38"/>
    <w:rsid w:val="00314625"/>
    <w:rsid w:val="00324662"/>
    <w:rsid w:val="00352DD4"/>
    <w:rsid w:val="00395204"/>
    <w:rsid w:val="003C3C60"/>
    <w:rsid w:val="003E1DE1"/>
    <w:rsid w:val="003E5697"/>
    <w:rsid w:val="0049532F"/>
    <w:rsid w:val="004A4800"/>
    <w:rsid w:val="004C597E"/>
    <w:rsid w:val="004E3DAB"/>
    <w:rsid w:val="0051190D"/>
    <w:rsid w:val="00522A32"/>
    <w:rsid w:val="00532B23"/>
    <w:rsid w:val="00552C23"/>
    <w:rsid w:val="0060144A"/>
    <w:rsid w:val="00607B37"/>
    <w:rsid w:val="00613270"/>
    <w:rsid w:val="00627C21"/>
    <w:rsid w:val="00637B70"/>
    <w:rsid w:val="0067404F"/>
    <w:rsid w:val="00693033"/>
    <w:rsid w:val="006A1964"/>
    <w:rsid w:val="006B2ABC"/>
    <w:rsid w:val="006D33A9"/>
    <w:rsid w:val="006E2729"/>
    <w:rsid w:val="006E5355"/>
    <w:rsid w:val="007206E3"/>
    <w:rsid w:val="00750B89"/>
    <w:rsid w:val="00753001"/>
    <w:rsid w:val="00764B40"/>
    <w:rsid w:val="00770662"/>
    <w:rsid w:val="00791DE0"/>
    <w:rsid w:val="008143D8"/>
    <w:rsid w:val="00815AE3"/>
    <w:rsid w:val="00885900"/>
    <w:rsid w:val="00897B8B"/>
    <w:rsid w:val="008A0794"/>
    <w:rsid w:val="008D2F4C"/>
    <w:rsid w:val="008F7970"/>
    <w:rsid w:val="009037DE"/>
    <w:rsid w:val="00945927"/>
    <w:rsid w:val="009572BE"/>
    <w:rsid w:val="00960F4D"/>
    <w:rsid w:val="00961173"/>
    <w:rsid w:val="00984854"/>
    <w:rsid w:val="0099366B"/>
    <w:rsid w:val="009A1F00"/>
    <w:rsid w:val="009A5BCC"/>
    <w:rsid w:val="00A65243"/>
    <w:rsid w:val="00A67EF4"/>
    <w:rsid w:val="00AC6382"/>
    <w:rsid w:val="00AE66AB"/>
    <w:rsid w:val="00B317DA"/>
    <w:rsid w:val="00B64B04"/>
    <w:rsid w:val="00BA44BB"/>
    <w:rsid w:val="00BE7FF2"/>
    <w:rsid w:val="00CA2132"/>
    <w:rsid w:val="00CD3CEA"/>
    <w:rsid w:val="00CF5D3F"/>
    <w:rsid w:val="00D37190"/>
    <w:rsid w:val="00D84974"/>
    <w:rsid w:val="00DB0006"/>
    <w:rsid w:val="00DB0EBA"/>
    <w:rsid w:val="00DC7201"/>
    <w:rsid w:val="00DF2779"/>
    <w:rsid w:val="00DF43AE"/>
    <w:rsid w:val="00EB3D97"/>
    <w:rsid w:val="00FE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  <w:pPr>
      <w:spacing w:after="200" w:line="276" w:lineRule="auto"/>
    </w:pPr>
    <w:rPr>
      <w:sz w:val="24"/>
      <w:szCs w:val="4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5D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10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1190D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51190D"/>
    <w:rPr>
      <w:rFonts w:ascii="Calibri" w:eastAsia="Times New Roman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56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jpeg"/><Relationship Id="rId23" Type="http://schemas.openxmlformats.org/officeDocument/2006/relationships/image" Target="http://www.muhteva.com/resimler/resimler/Sivi-olcme-araclari-ilkresim.jpg" TargetMode="External"/><Relationship Id="rId28" Type="http://schemas.openxmlformats.org/officeDocument/2006/relationships/image" Target="media/image22.png"/><Relationship Id="rId10" Type="http://schemas.openxmlformats.org/officeDocument/2006/relationships/image" Target="https://encrypted-tbn1.gstatic.com/images?q=tbn:ANd9GcTxtYtFISUuxmVS-i4Y5P3CRWDzfSWMKsOprJjXXpPeHenrizeDqw" TargetMode="External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32</Words>
  <Characters>185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2013-12-16T21:47:00Z</dcterms:created>
  <dcterms:modified xsi:type="dcterms:W3CDTF">2013-12-22T18:51:00Z</dcterms:modified>
  <cp:category>www.sorubak.com</cp:category>
</cp:coreProperties>
</file>