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F0" w:rsidRPr="00506A74" w:rsidRDefault="00B618F0" w:rsidP="003F78A6">
      <w:pPr>
        <w:jc w:val="center"/>
        <w:rPr>
          <w:rFonts w:ascii="Hand writing Mutlu" w:hAnsi="Hand writing Mutlu"/>
          <w:b/>
          <w:noProof/>
          <w:sz w:val="24"/>
          <w:szCs w:val="24"/>
          <w:lang w:eastAsia="tr-TR"/>
        </w:rPr>
      </w:pPr>
      <w:r>
        <w:rPr>
          <w:rFonts w:ascii="Hand writing Mutlu" w:hAnsi="Hand writing Mutlu"/>
          <w:b/>
          <w:noProof/>
          <w:sz w:val="24"/>
          <w:szCs w:val="24"/>
          <w:lang w:eastAsia="tr-TR"/>
        </w:rPr>
        <w:t xml:space="preserve">OKUYORUM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>–</w:t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t xml:space="preserve"> ANLIYORUM (P p) Sesi Çalışması</w:t>
      </w:r>
    </w:p>
    <w:p w:rsidR="00B618F0" w:rsidRDefault="00B618F0" w:rsidP="003F78A6">
      <w:pPr>
        <w:rPr>
          <w:noProof/>
          <w:lang w:eastAsia="tr-TR"/>
        </w:rPr>
      </w:pPr>
    </w:p>
    <w:p w:rsidR="00B618F0" w:rsidRPr="00E8289B" w:rsidRDefault="00B618F0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FF00FF"/>
          <w:sz w:val="60"/>
          <w:szCs w:val="60"/>
        </w:rPr>
      </w:pPr>
      <w:r w:rsidRPr="002B1A3B">
        <w:rPr>
          <w:rFonts w:ascii="Hand writing Mutlu" w:hAnsi="Hand writing Mutlu" w:cs="AlfaNormal"/>
          <w:color w:val="000000"/>
          <w:sz w:val="60"/>
          <w:szCs w:val="60"/>
        </w:rPr>
        <w:t>İp ile Top</w:t>
      </w:r>
    </w:p>
    <w:p w:rsidR="00B618F0" w:rsidRPr="00E8289B" w:rsidRDefault="00B618F0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Tut, İpek ipi tut.</w:t>
      </w:r>
    </w:p>
    <w:p w:rsidR="00B618F0" w:rsidRPr="00E8289B" w:rsidRDefault="00B618F0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İpek ip atla.</w:t>
      </w:r>
    </w:p>
    <w:p w:rsidR="00B618F0" w:rsidRPr="00E8289B" w:rsidRDefault="00B618F0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Pelin topu tut.</w:t>
      </w:r>
    </w:p>
    <w:p w:rsidR="00B618F0" w:rsidRPr="00E8289B" w:rsidRDefault="00B618F0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Pat pat pat.</w:t>
      </w:r>
    </w:p>
    <w:p w:rsidR="00B618F0" w:rsidRDefault="00B618F0" w:rsidP="003F78A6">
      <w:pPr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Pınar topu at.</w:t>
      </w:r>
    </w:p>
    <w:p w:rsidR="00B618F0" w:rsidRPr="00E8289B" w:rsidRDefault="00B618F0" w:rsidP="003F78A6">
      <w:pPr>
        <w:rPr>
          <w:rFonts w:ascii="UlusalOkul.Com Çizgili" w:hAnsi="UlusalOkul.Com Çizgili" w:cs="AlfaNormal"/>
          <w:color w:val="000000"/>
          <w:sz w:val="52"/>
          <w:szCs w:val="52"/>
        </w:rPr>
      </w:pPr>
      <w:r>
        <w:rPr>
          <w:rFonts w:ascii="UlusalOkul.Com Çizgili" w:hAnsi="UlusalOkul.Com Çizgili" w:cs="AlfaNormal"/>
          <w:color w:val="000000"/>
          <w:sz w:val="52"/>
          <w:szCs w:val="52"/>
        </w:rPr>
        <w:t xml:space="preserve">1-Metnin başlığı nedir?                .1-                                         .2-İpi kim tutmalı?                      .2-                                        .3-İpek ne yapacak?                     .3-                                        .4-Topu kim tutacak?                   .        </w:t>
      </w:r>
      <w:hyperlink r:id="rId4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UlusalOkul.Com Çizgili" w:hAnsi="UlusalOkul.Com Çizgili" w:cs="AlfaNormal"/>
          <w:color w:val="000000"/>
          <w:sz w:val="52"/>
          <w:szCs w:val="52"/>
        </w:rPr>
        <w:t xml:space="preserve">                                  </w:t>
      </w:r>
    </w:p>
    <w:p w:rsidR="00B618F0" w:rsidRDefault="00B618F0">
      <w:bookmarkStart w:id="0" w:name="_GoBack"/>
      <w:bookmarkEnd w:id="0"/>
    </w:p>
    <w:sectPr w:rsidR="00B618F0" w:rsidSect="002E0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Normal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8A6"/>
    <w:rsid w:val="000149B0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723D"/>
    <w:rsid w:val="000B484A"/>
    <w:rsid w:val="000C3D37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884"/>
    <w:rsid w:val="00127187"/>
    <w:rsid w:val="00143AF8"/>
    <w:rsid w:val="0015184C"/>
    <w:rsid w:val="001610E8"/>
    <w:rsid w:val="0016214F"/>
    <w:rsid w:val="00191B0F"/>
    <w:rsid w:val="00194039"/>
    <w:rsid w:val="001A63E3"/>
    <w:rsid w:val="001B3E96"/>
    <w:rsid w:val="001C561F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94658"/>
    <w:rsid w:val="0029640B"/>
    <w:rsid w:val="0029698C"/>
    <w:rsid w:val="002A3689"/>
    <w:rsid w:val="002A4F36"/>
    <w:rsid w:val="002A4FD0"/>
    <w:rsid w:val="002A78A4"/>
    <w:rsid w:val="002B13D6"/>
    <w:rsid w:val="002B1A3B"/>
    <w:rsid w:val="002B408D"/>
    <w:rsid w:val="002D0482"/>
    <w:rsid w:val="002E0125"/>
    <w:rsid w:val="002E1F6D"/>
    <w:rsid w:val="002E3A10"/>
    <w:rsid w:val="002E51FB"/>
    <w:rsid w:val="002F007C"/>
    <w:rsid w:val="002F0A03"/>
    <w:rsid w:val="003014EA"/>
    <w:rsid w:val="003037A6"/>
    <w:rsid w:val="0031567F"/>
    <w:rsid w:val="00322AC9"/>
    <w:rsid w:val="003301D0"/>
    <w:rsid w:val="003355E8"/>
    <w:rsid w:val="00345891"/>
    <w:rsid w:val="003A7942"/>
    <w:rsid w:val="003A7B43"/>
    <w:rsid w:val="003B61ED"/>
    <w:rsid w:val="003C1AEB"/>
    <w:rsid w:val="003C41EE"/>
    <w:rsid w:val="003C55C7"/>
    <w:rsid w:val="003D7CBB"/>
    <w:rsid w:val="003E408D"/>
    <w:rsid w:val="003F082D"/>
    <w:rsid w:val="003F10C6"/>
    <w:rsid w:val="003F78A6"/>
    <w:rsid w:val="004041B1"/>
    <w:rsid w:val="004112AA"/>
    <w:rsid w:val="00413300"/>
    <w:rsid w:val="0042056F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E65"/>
    <w:rsid w:val="004D7A9A"/>
    <w:rsid w:val="004E2B15"/>
    <w:rsid w:val="004E3B6A"/>
    <w:rsid w:val="004E5FC2"/>
    <w:rsid w:val="004E6666"/>
    <w:rsid w:val="005042D8"/>
    <w:rsid w:val="00506A74"/>
    <w:rsid w:val="00506B77"/>
    <w:rsid w:val="00506BCD"/>
    <w:rsid w:val="005107CF"/>
    <w:rsid w:val="0051551A"/>
    <w:rsid w:val="0051716D"/>
    <w:rsid w:val="0054769B"/>
    <w:rsid w:val="005478EC"/>
    <w:rsid w:val="00550B6F"/>
    <w:rsid w:val="00551FAE"/>
    <w:rsid w:val="00562A0D"/>
    <w:rsid w:val="00565426"/>
    <w:rsid w:val="00566CA2"/>
    <w:rsid w:val="00570684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D88"/>
    <w:rsid w:val="00787DB0"/>
    <w:rsid w:val="00790534"/>
    <w:rsid w:val="00795111"/>
    <w:rsid w:val="007972BC"/>
    <w:rsid w:val="007B0FCA"/>
    <w:rsid w:val="007B392E"/>
    <w:rsid w:val="007B5991"/>
    <w:rsid w:val="007B6E75"/>
    <w:rsid w:val="007C4EF8"/>
    <w:rsid w:val="007D0D8A"/>
    <w:rsid w:val="007D7A1E"/>
    <w:rsid w:val="00801AE2"/>
    <w:rsid w:val="00805F84"/>
    <w:rsid w:val="00816111"/>
    <w:rsid w:val="0081639C"/>
    <w:rsid w:val="00820A68"/>
    <w:rsid w:val="00825057"/>
    <w:rsid w:val="00831FF7"/>
    <w:rsid w:val="008339FA"/>
    <w:rsid w:val="00833B26"/>
    <w:rsid w:val="00834A1F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6C5B"/>
    <w:rsid w:val="00987C45"/>
    <w:rsid w:val="009A34F7"/>
    <w:rsid w:val="009B0BB8"/>
    <w:rsid w:val="009B39E4"/>
    <w:rsid w:val="009C4984"/>
    <w:rsid w:val="009C5DB9"/>
    <w:rsid w:val="009C6F6F"/>
    <w:rsid w:val="009C7B2E"/>
    <w:rsid w:val="009E272C"/>
    <w:rsid w:val="009E4CDB"/>
    <w:rsid w:val="009F0356"/>
    <w:rsid w:val="00A06DED"/>
    <w:rsid w:val="00A107BC"/>
    <w:rsid w:val="00A16E46"/>
    <w:rsid w:val="00A2377B"/>
    <w:rsid w:val="00A2692A"/>
    <w:rsid w:val="00A35FD7"/>
    <w:rsid w:val="00A369DA"/>
    <w:rsid w:val="00A43A0E"/>
    <w:rsid w:val="00A4682C"/>
    <w:rsid w:val="00A50365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18F0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74D3C"/>
    <w:rsid w:val="00C81E0F"/>
    <w:rsid w:val="00C81ECD"/>
    <w:rsid w:val="00C92DB9"/>
    <w:rsid w:val="00CE4F01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4281"/>
    <w:rsid w:val="00D41AC1"/>
    <w:rsid w:val="00D41BAA"/>
    <w:rsid w:val="00D53796"/>
    <w:rsid w:val="00D5445D"/>
    <w:rsid w:val="00D555F6"/>
    <w:rsid w:val="00D61D2C"/>
    <w:rsid w:val="00D841E9"/>
    <w:rsid w:val="00D851B7"/>
    <w:rsid w:val="00D90E37"/>
    <w:rsid w:val="00DA62BB"/>
    <w:rsid w:val="00DC0BAA"/>
    <w:rsid w:val="00DD0DFD"/>
    <w:rsid w:val="00DD24D5"/>
    <w:rsid w:val="00DD3D0C"/>
    <w:rsid w:val="00DE5CCA"/>
    <w:rsid w:val="00DE65E2"/>
    <w:rsid w:val="00E1016E"/>
    <w:rsid w:val="00E17E61"/>
    <w:rsid w:val="00E22B99"/>
    <w:rsid w:val="00E245EB"/>
    <w:rsid w:val="00E31E3C"/>
    <w:rsid w:val="00E34640"/>
    <w:rsid w:val="00E36551"/>
    <w:rsid w:val="00E413CE"/>
    <w:rsid w:val="00E43B92"/>
    <w:rsid w:val="00E52096"/>
    <w:rsid w:val="00E56CDA"/>
    <w:rsid w:val="00E571D1"/>
    <w:rsid w:val="00E6308B"/>
    <w:rsid w:val="00E8289B"/>
    <w:rsid w:val="00E83E9F"/>
    <w:rsid w:val="00E907C3"/>
    <w:rsid w:val="00E90B19"/>
    <w:rsid w:val="00E912F4"/>
    <w:rsid w:val="00E91910"/>
    <w:rsid w:val="00E932BD"/>
    <w:rsid w:val="00EB07FF"/>
    <w:rsid w:val="00EB4348"/>
    <w:rsid w:val="00EB7FEF"/>
    <w:rsid w:val="00EC4818"/>
    <w:rsid w:val="00ED2A44"/>
    <w:rsid w:val="00EE2E34"/>
    <w:rsid w:val="00EF023A"/>
    <w:rsid w:val="00EF40C7"/>
    <w:rsid w:val="00EF779B"/>
    <w:rsid w:val="00F01570"/>
    <w:rsid w:val="00F045D4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1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17E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77</Words>
  <Characters>443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2013-02-09T01:46:00Z</dcterms:created>
  <dcterms:modified xsi:type="dcterms:W3CDTF">2014-02-08T22:43:00Z</dcterms:modified>
  <cp:category>www.sorubak.com</cp:category>
</cp:coreProperties>
</file>