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3F9" w:rsidRPr="00506A74" w:rsidRDefault="004D03F9" w:rsidP="003F78A6">
      <w:pPr>
        <w:jc w:val="center"/>
        <w:rPr>
          <w:rFonts w:ascii="Hand writing Mutlu" w:hAnsi="Hand writing Mutlu"/>
          <w:b/>
          <w:noProof/>
          <w:sz w:val="24"/>
          <w:szCs w:val="24"/>
          <w:lang w:eastAsia="tr-TR"/>
        </w:rPr>
      </w:pPr>
      <w:r>
        <w:rPr>
          <w:rFonts w:ascii="Hand writing Mutlu" w:hAnsi="Hand writing Mutlu"/>
          <w:b/>
          <w:noProof/>
          <w:sz w:val="24"/>
          <w:szCs w:val="24"/>
          <w:lang w:eastAsia="tr-TR"/>
        </w:rPr>
        <w:t xml:space="preserve">OKUYORUM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>–</w:t>
      </w:r>
      <w:r>
        <w:rPr>
          <w:rFonts w:ascii="Hand writing Mutlu" w:hAnsi="Hand writing Mutlu"/>
          <w:b/>
          <w:noProof/>
          <w:sz w:val="24"/>
          <w:szCs w:val="24"/>
          <w:lang w:eastAsia="tr-TR"/>
        </w:rPr>
        <w:t xml:space="preserve"> ANLIYORUM (P p) Sesi Çalışması</w:t>
      </w:r>
    </w:p>
    <w:p w:rsidR="004D03F9" w:rsidRDefault="004D03F9" w:rsidP="003F78A6">
      <w:pPr>
        <w:rPr>
          <w:noProof/>
          <w:lang w:eastAsia="tr-TR"/>
        </w:rPr>
      </w:pPr>
    </w:p>
    <w:p w:rsidR="004D03F9" w:rsidRPr="00E8289B" w:rsidRDefault="004D03F9" w:rsidP="003F78A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FF00FF"/>
          <w:sz w:val="60"/>
          <w:szCs w:val="60"/>
        </w:rPr>
      </w:pPr>
      <w:r w:rsidRPr="002B1A3B">
        <w:rPr>
          <w:rFonts w:ascii="Hand writing Mutlu" w:hAnsi="Hand writing Mutlu" w:cs="AlfaNormal"/>
          <w:color w:val="000000"/>
          <w:sz w:val="60"/>
          <w:szCs w:val="60"/>
        </w:rPr>
        <w:t>İp ile Top</w:t>
      </w:r>
    </w:p>
    <w:p w:rsidR="004D03F9" w:rsidRPr="00E8289B" w:rsidRDefault="004D03F9" w:rsidP="003F78A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E8289B">
        <w:rPr>
          <w:rFonts w:ascii="Hand writing Mutlu" w:hAnsi="Hand writing Mutlu" w:cs="AlfaNormal"/>
          <w:color w:val="000000"/>
          <w:sz w:val="52"/>
          <w:szCs w:val="52"/>
        </w:rPr>
        <w:t>Tut, İpek ipi tut.</w:t>
      </w:r>
    </w:p>
    <w:p w:rsidR="004D03F9" w:rsidRPr="00E8289B" w:rsidRDefault="004D03F9" w:rsidP="003F78A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E8289B">
        <w:rPr>
          <w:rFonts w:ascii="Hand writing Mutlu" w:hAnsi="Hand writing Mutlu" w:cs="AlfaNormal"/>
          <w:color w:val="000000"/>
          <w:sz w:val="52"/>
          <w:szCs w:val="52"/>
        </w:rPr>
        <w:t>İpek ip atla.</w:t>
      </w:r>
    </w:p>
    <w:p w:rsidR="004D03F9" w:rsidRPr="00E8289B" w:rsidRDefault="004D03F9" w:rsidP="003F78A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E8289B">
        <w:rPr>
          <w:rFonts w:ascii="Hand writing Mutlu" w:hAnsi="Hand writing Mutlu" w:cs="AlfaNormal"/>
          <w:color w:val="000000"/>
          <w:sz w:val="52"/>
          <w:szCs w:val="52"/>
        </w:rPr>
        <w:t>Pelin topu tut.</w:t>
      </w:r>
    </w:p>
    <w:p w:rsidR="004D03F9" w:rsidRPr="00E8289B" w:rsidRDefault="004D03F9" w:rsidP="003F78A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E8289B">
        <w:rPr>
          <w:rFonts w:ascii="Hand writing Mutlu" w:hAnsi="Hand writing Mutlu" w:cs="AlfaNormal"/>
          <w:color w:val="000000"/>
          <w:sz w:val="52"/>
          <w:szCs w:val="52"/>
        </w:rPr>
        <w:t>Pat pat pat.</w:t>
      </w:r>
    </w:p>
    <w:p w:rsidR="004D03F9" w:rsidRDefault="004D03F9" w:rsidP="003F78A6">
      <w:pPr>
        <w:rPr>
          <w:rFonts w:ascii="Hand writing Mutlu" w:hAnsi="Hand writing Mutlu" w:cs="AlfaNormal"/>
          <w:color w:val="000000"/>
          <w:sz w:val="52"/>
          <w:szCs w:val="52"/>
        </w:rPr>
      </w:pPr>
      <w:r w:rsidRPr="00E8289B">
        <w:rPr>
          <w:rFonts w:ascii="Hand writing Mutlu" w:hAnsi="Hand writing Mutlu" w:cs="AlfaNormal"/>
          <w:color w:val="000000"/>
          <w:sz w:val="52"/>
          <w:szCs w:val="52"/>
        </w:rPr>
        <w:t>Pınar topu at.</w:t>
      </w:r>
    </w:p>
    <w:p w:rsidR="004D03F9" w:rsidRPr="00E8289B" w:rsidRDefault="004D03F9" w:rsidP="003F78A6">
      <w:pPr>
        <w:rPr>
          <w:rFonts w:ascii="UlusalOkul.Com Çizgili" w:hAnsi="UlusalOkul.Com Çizgili" w:cs="AlfaNormal"/>
          <w:color w:val="000000"/>
          <w:sz w:val="52"/>
          <w:szCs w:val="52"/>
        </w:rPr>
      </w:pPr>
      <w:r>
        <w:rPr>
          <w:rFonts w:ascii="UlusalOkul.Com Çizgili" w:hAnsi="UlusalOkul.Com Çizgili" w:cs="AlfaNormal"/>
          <w:color w:val="000000"/>
          <w:sz w:val="52"/>
          <w:szCs w:val="52"/>
        </w:rPr>
        <w:t xml:space="preserve">1-Metnin başlığı nedir?                .1-                                         .2-İpi kim tutmalı?                      .2-                                        .3-İpek ne yapacak?                     .3-                                        .4-Topu kim tutacak?                   .                                          </w:t>
      </w:r>
    </w:p>
    <w:bookmarkStart w:id="0" w:name="_GoBack"/>
    <w:bookmarkEnd w:id="0"/>
    <w:p w:rsidR="004D03F9" w:rsidRDefault="004D03F9" w:rsidP="00543B8D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E610E">
        <w:rPr>
          <w:rStyle w:val="Hyperlink"/>
        </w:rPr>
        <w:t>www.sorubak.com</w:t>
      </w:r>
      <w:r>
        <w:fldChar w:fldCharType="end"/>
      </w:r>
      <w:r>
        <w:t xml:space="preserve"> </w:t>
      </w:r>
    </w:p>
    <w:p w:rsidR="004D03F9" w:rsidRDefault="004D03F9"/>
    <w:sectPr w:rsidR="004D03F9" w:rsidSect="00A25D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Normal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78A6"/>
    <w:rsid w:val="000149B0"/>
    <w:rsid w:val="000311B6"/>
    <w:rsid w:val="000446A8"/>
    <w:rsid w:val="000505DA"/>
    <w:rsid w:val="00052EDE"/>
    <w:rsid w:val="00054AA2"/>
    <w:rsid w:val="00057089"/>
    <w:rsid w:val="00064159"/>
    <w:rsid w:val="0006527A"/>
    <w:rsid w:val="000667A6"/>
    <w:rsid w:val="00073FBB"/>
    <w:rsid w:val="000753D6"/>
    <w:rsid w:val="00082938"/>
    <w:rsid w:val="00084648"/>
    <w:rsid w:val="00085AF7"/>
    <w:rsid w:val="00086019"/>
    <w:rsid w:val="000A13B0"/>
    <w:rsid w:val="000A14C6"/>
    <w:rsid w:val="000A1DE1"/>
    <w:rsid w:val="000A723D"/>
    <w:rsid w:val="000B484A"/>
    <w:rsid w:val="000C3D37"/>
    <w:rsid w:val="000D1DBD"/>
    <w:rsid w:val="000E590B"/>
    <w:rsid w:val="000F1006"/>
    <w:rsid w:val="000F10AB"/>
    <w:rsid w:val="000F2CBD"/>
    <w:rsid w:val="00106C8A"/>
    <w:rsid w:val="00107276"/>
    <w:rsid w:val="00110F68"/>
    <w:rsid w:val="00113C86"/>
    <w:rsid w:val="0011529B"/>
    <w:rsid w:val="00122753"/>
    <w:rsid w:val="00124884"/>
    <w:rsid w:val="00127187"/>
    <w:rsid w:val="00143AF8"/>
    <w:rsid w:val="0015184C"/>
    <w:rsid w:val="001610E8"/>
    <w:rsid w:val="0016214F"/>
    <w:rsid w:val="00191B0F"/>
    <w:rsid w:val="00194039"/>
    <w:rsid w:val="001A63E3"/>
    <w:rsid w:val="001B3E96"/>
    <w:rsid w:val="001C561F"/>
    <w:rsid w:val="001D2760"/>
    <w:rsid w:val="001E0D4E"/>
    <w:rsid w:val="001E295C"/>
    <w:rsid w:val="001E38C8"/>
    <w:rsid w:val="001E44E6"/>
    <w:rsid w:val="00204782"/>
    <w:rsid w:val="002152A8"/>
    <w:rsid w:val="002318FC"/>
    <w:rsid w:val="0023706E"/>
    <w:rsid w:val="00242F15"/>
    <w:rsid w:val="00243C4B"/>
    <w:rsid w:val="00250A24"/>
    <w:rsid w:val="00252F07"/>
    <w:rsid w:val="002537CF"/>
    <w:rsid w:val="00254498"/>
    <w:rsid w:val="00255675"/>
    <w:rsid w:val="00261B93"/>
    <w:rsid w:val="002623ED"/>
    <w:rsid w:val="00272602"/>
    <w:rsid w:val="0027321F"/>
    <w:rsid w:val="002733D2"/>
    <w:rsid w:val="00277DF2"/>
    <w:rsid w:val="002840AD"/>
    <w:rsid w:val="002859E2"/>
    <w:rsid w:val="00294658"/>
    <w:rsid w:val="0029640B"/>
    <w:rsid w:val="0029698C"/>
    <w:rsid w:val="002A3689"/>
    <w:rsid w:val="002A4F36"/>
    <w:rsid w:val="002A4FD0"/>
    <w:rsid w:val="002A78A4"/>
    <w:rsid w:val="002B13D6"/>
    <w:rsid w:val="002B1A3B"/>
    <w:rsid w:val="002B408D"/>
    <w:rsid w:val="002D0482"/>
    <w:rsid w:val="002E1F6D"/>
    <w:rsid w:val="002E3A10"/>
    <w:rsid w:val="002E51FB"/>
    <w:rsid w:val="002F007C"/>
    <w:rsid w:val="002F0A03"/>
    <w:rsid w:val="003014EA"/>
    <w:rsid w:val="003037A6"/>
    <w:rsid w:val="00313C29"/>
    <w:rsid w:val="0031567F"/>
    <w:rsid w:val="00322AC9"/>
    <w:rsid w:val="003301D0"/>
    <w:rsid w:val="003355E8"/>
    <w:rsid w:val="00345891"/>
    <w:rsid w:val="003A7942"/>
    <w:rsid w:val="003A7B43"/>
    <w:rsid w:val="003B61ED"/>
    <w:rsid w:val="003C1AEB"/>
    <w:rsid w:val="003C41EE"/>
    <w:rsid w:val="003C55C7"/>
    <w:rsid w:val="003D7CBB"/>
    <w:rsid w:val="003E408D"/>
    <w:rsid w:val="003E610E"/>
    <w:rsid w:val="003F082D"/>
    <w:rsid w:val="003F10C6"/>
    <w:rsid w:val="003F78A6"/>
    <w:rsid w:val="004041B1"/>
    <w:rsid w:val="004112AA"/>
    <w:rsid w:val="00413300"/>
    <w:rsid w:val="0042056F"/>
    <w:rsid w:val="00423C60"/>
    <w:rsid w:val="00431399"/>
    <w:rsid w:val="00432165"/>
    <w:rsid w:val="004335CB"/>
    <w:rsid w:val="00441375"/>
    <w:rsid w:val="00447AB0"/>
    <w:rsid w:val="00465714"/>
    <w:rsid w:val="00473479"/>
    <w:rsid w:val="0047603D"/>
    <w:rsid w:val="00480C51"/>
    <w:rsid w:val="00484F50"/>
    <w:rsid w:val="00486AE0"/>
    <w:rsid w:val="00496DB6"/>
    <w:rsid w:val="00497083"/>
    <w:rsid w:val="004A09EE"/>
    <w:rsid w:val="004B742E"/>
    <w:rsid w:val="004C07E6"/>
    <w:rsid w:val="004C725A"/>
    <w:rsid w:val="004D03F9"/>
    <w:rsid w:val="004D0E65"/>
    <w:rsid w:val="004D7A9A"/>
    <w:rsid w:val="004E2B15"/>
    <w:rsid w:val="004E3B6A"/>
    <w:rsid w:val="004E5FC2"/>
    <w:rsid w:val="004E6666"/>
    <w:rsid w:val="005042D8"/>
    <w:rsid w:val="00506A74"/>
    <w:rsid w:val="00506B77"/>
    <w:rsid w:val="00506BCD"/>
    <w:rsid w:val="005107CF"/>
    <w:rsid w:val="0051551A"/>
    <w:rsid w:val="0051716D"/>
    <w:rsid w:val="00543B8D"/>
    <w:rsid w:val="0054769B"/>
    <w:rsid w:val="005478EC"/>
    <w:rsid w:val="00550B6F"/>
    <w:rsid w:val="00551FAE"/>
    <w:rsid w:val="00562A0D"/>
    <w:rsid w:val="00565426"/>
    <w:rsid w:val="00566CA2"/>
    <w:rsid w:val="00574C63"/>
    <w:rsid w:val="00576089"/>
    <w:rsid w:val="00582121"/>
    <w:rsid w:val="0058664B"/>
    <w:rsid w:val="005871AD"/>
    <w:rsid w:val="00595927"/>
    <w:rsid w:val="005A0B61"/>
    <w:rsid w:val="005A1464"/>
    <w:rsid w:val="005A6E60"/>
    <w:rsid w:val="005C22EF"/>
    <w:rsid w:val="005C653D"/>
    <w:rsid w:val="005D0894"/>
    <w:rsid w:val="005D5407"/>
    <w:rsid w:val="005F622F"/>
    <w:rsid w:val="006017B1"/>
    <w:rsid w:val="00606B7A"/>
    <w:rsid w:val="00614715"/>
    <w:rsid w:val="00621E6C"/>
    <w:rsid w:val="00622161"/>
    <w:rsid w:val="00626220"/>
    <w:rsid w:val="00637672"/>
    <w:rsid w:val="00641794"/>
    <w:rsid w:val="00641D4F"/>
    <w:rsid w:val="006439EB"/>
    <w:rsid w:val="00644B26"/>
    <w:rsid w:val="00647537"/>
    <w:rsid w:val="00647CBA"/>
    <w:rsid w:val="00657E3D"/>
    <w:rsid w:val="006600E5"/>
    <w:rsid w:val="00665382"/>
    <w:rsid w:val="00667AE6"/>
    <w:rsid w:val="00670B61"/>
    <w:rsid w:val="00670BD3"/>
    <w:rsid w:val="00681179"/>
    <w:rsid w:val="00682863"/>
    <w:rsid w:val="0068377A"/>
    <w:rsid w:val="006950B4"/>
    <w:rsid w:val="006B27F7"/>
    <w:rsid w:val="006B2B4E"/>
    <w:rsid w:val="006C316C"/>
    <w:rsid w:val="006C5349"/>
    <w:rsid w:val="006D621A"/>
    <w:rsid w:val="006E465A"/>
    <w:rsid w:val="006E750F"/>
    <w:rsid w:val="006F5138"/>
    <w:rsid w:val="0070400F"/>
    <w:rsid w:val="007115CD"/>
    <w:rsid w:val="0071217E"/>
    <w:rsid w:val="007121E1"/>
    <w:rsid w:val="00713E61"/>
    <w:rsid w:val="00715E56"/>
    <w:rsid w:val="00716737"/>
    <w:rsid w:val="007205B5"/>
    <w:rsid w:val="0074324C"/>
    <w:rsid w:val="007445FB"/>
    <w:rsid w:val="00744996"/>
    <w:rsid w:val="007458F6"/>
    <w:rsid w:val="0076677F"/>
    <w:rsid w:val="0077347B"/>
    <w:rsid w:val="00774D88"/>
    <w:rsid w:val="00787DB0"/>
    <w:rsid w:val="00790534"/>
    <w:rsid w:val="00795111"/>
    <w:rsid w:val="007972BC"/>
    <w:rsid w:val="007B0FCA"/>
    <w:rsid w:val="007B392E"/>
    <w:rsid w:val="007B5991"/>
    <w:rsid w:val="007B6E75"/>
    <w:rsid w:val="007C4EF8"/>
    <w:rsid w:val="007D0D8A"/>
    <w:rsid w:val="007D7A1E"/>
    <w:rsid w:val="00801AE2"/>
    <w:rsid w:val="00805F84"/>
    <w:rsid w:val="00816111"/>
    <w:rsid w:val="0081639C"/>
    <w:rsid w:val="00820A68"/>
    <w:rsid w:val="00825057"/>
    <w:rsid w:val="00831FF7"/>
    <w:rsid w:val="008339FA"/>
    <w:rsid w:val="00833B26"/>
    <w:rsid w:val="00840219"/>
    <w:rsid w:val="00844E1B"/>
    <w:rsid w:val="0084594A"/>
    <w:rsid w:val="00847D16"/>
    <w:rsid w:val="0085607A"/>
    <w:rsid w:val="008608F3"/>
    <w:rsid w:val="008775DF"/>
    <w:rsid w:val="00883BAB"/>
    <w:rsid w:val="00883CF3"/>
    <w:rsid w:val="00894FFC"/>
    <w:rsid w:val="008A116A"/>
    <w:rsid w:val="008D1A3B"/>
    <w:rsid w:val="008D2B5E"/>
    <w:rsid w:val="008D4331"/>
    <w:rsid w:val="008D4AFF"/>
    <w:rsid w:val="008D4FE7"/>
    <w:rsid w:val="008D6B35"/>
    <w:rsid w:val="008D716A"/>
    <w:rsid w:val="008E4D9F"/>
    <w:rsid w:val="008E51AB"/>
    <w:rsid w:val="008E6E6A"/>
    <w:rsid w:val="008F3097"/>
    <w:rsid w:val="008F5E99"/>
    <w:rsid w:val="009149C1"/>
    <w:rsid w:val="0092037D"/>
    <w:rsid w:val="00936587"/>
    <w:rsid w:val="0094359A"/>
    <w:rsid w:val="00943CF2"/>
    <w:rsid w:val="009465AD"/>
    <w:rsid w:val="00960840"/>
    <w:rsid w:val="00967C24"/>
    <w:rsid w:val="00971E00"/>
    <w:rsid w:val="00972438"/>
    <w:rsid w:val="00977DF2"/>
    <w:rsid w:val="009806BD"/>
    <w:rsid w:val="00980928"/>
    <w:rsid w:val="009825E2"/>
    <w:rsid w:val="009830B1"/>
    <w:rsid w:val="00986C5B"/>
    <w:rsid w:val="00987C45"/>
    <w:rsid w:val="009A34F7"/>
    <w:rsid w:val="009B0BB8"/>
    <w:rsid w:val="009B39E4"/>
    <w:rsid w:val="009C4984"/>
    <w:rsid w:val="009C5DB9"/>
    <w:rsid w:val="009C6F6F"/>
    <w:rsid w:val="009C7B2E"/>
    <w:rsid w:val="009E272C"/>
    <w:rsid w:val="009E4CDB"/>
    <w:rsid w:val="009F0356"/>
    <w:rsid w:val="00A06DED"/>
    <w:rsid w:val="00A107BC"/>
    <w:rsid w:val="00A16E46"/>
    <w:rsid w:val="00A2377B"/>
    <w:rsid w:val="00A25DFB"/>
    <w:rsid w:val="00A2692A"/>
    <w:rsid w:val="00A35FD7"/>
    <w:rsid w:val="00A369DA"/>
    <w:rsid w:val="00A43A0E"/>
    <w:rsid w:val="00A4682C"/>
    <w:rsid w:val="00A50365"/>
    <w:rsid w:val="00A56A39"/>
    <w:rsid w:val="00A6200B"/>
    <w:rsid w:val="00A626EF"/>
    <w:rsid w:val="00A773A5"/>
    <w:rsid w:val="00A84853"/>
    <w:rsid w:val="00A8639C"/>
    <w:rsid w:val="00A9249E"/>
    <w:rsid w:val="00A9567C"/>
    <w:rsid w:val="00A96F8F"/>
    <w:rsid w:val="00A97C09"/>
    <w:rsid w:val="00AA16F9"/>
    <w:rsid w:val="00AB0FAD"/>
    <w:rsid w:val="00AB47F5"/>
    <w:rsid w:val="00AB7D7B"/>
    <w:rsid w:val="00AC01B1"/>
    <w:rsid w:val="00AC131B"/>
    <w:rsid w:val="00AD010F"/>
    <w:rsid w:val="00AD0B59"/>
    <w:rsid w:val="00AD39DC"/>
    <w:rsid w:val="00AE2A06"/>
    <w:rsid w:val="00AF35BE"/>
    <w:rsid w:val="00AF679E"/>
    <w:rsid w:val="00B01EC6"/>
    <w:rsid w:val="00B04210"/>
    <w:rsid w:val="00B23D56"/>
    <w:rsid w:val="00B25CAC"/>
    <w:rsid w:val="00B35F97"/>
    <w:rsid w:val="00B42C11"/>
    <w:rsid w:val="00B45789"/>
    <w:rsid w:val="00B51550"/>
    <w:rsid w:val="00B52C0B"/>
    <w:rsid w:val="00B63D9B"/>
    <w:rsid w:val="00B81334"/>
    <w:rsid w:val="00B83642"/>
    <w:rsid w:val="00B85DD8"/>
    <w:rsid w:val="00BA043D"/>
    <w:rsid w:val="00BA304D"/>
    <w:rsid w:val="00BA5359"/>
    <w:rsid w:val="00BA5C26"/>
    <w:rsid w:val="00BB020E"/>
    <w:rsid w:val="00BC0E0C"/>
    <w:rsid w:val="00BC157B"/>
    <w:rsid w:val="00BC69FF"/>
    <w:rsid w:val="00BC6F58"/>
    <w:rsid w:val="00BD3803"/>
    <w:rsid w:val="00BE2FC3"/>
    <w:rsid w:val="00BE3769"/>
    <w:rsid w:val="00BF4EDC"/>
    <w:rsid w:val="00BF55FF"/>
    <w:rsid w:val="00C06625"/>
    <w:rsid w:val="00C20312"/>
    <w:rsid w:val="00C3091D"/>
    <w:rsid w:val="00C34C4C"/>
    <w:rsid w:val="00C36FBE"/>
    <w:rsid w:val="00C41894"/>
    <w:rsid w:val="00C4479A"/>
    <w:rsid w:val="00C452DB"/>
    <w:rsid w:val="00C45319"/>
    <w:rsid w:val="00C54305"/>
    <w:rsid w:val="00C574F8"/>
    <w:rsid w:val="00C62BA7"/>
    <w:rsid w:val="00C63300"/>
    <w:rsid w:val="00C72C3D"/>
    <w:rsid w:val="00C73A98"/>
    <w:rsid w:val="00C74D3C"/>
    <w:rsid w:val="00C81E0F"/>
    <w:rsid w:val="00C81ECD"/>
    <w:rsid w:val="00C92DB9"/>
    <w:rsid w:val="00CE4F01"/>
    <w:rsid w:val="00CE6651"/>
    <w:rsid w:val="00CF027D"/>
    <w:rsid w:val="00CF0948"/>
    <w:rsid w:val="00CF4D83"/>
    <w:rsid w:val="00CF6B1C"/>
    <w:rsid w:val="00CF71A5"/>
    <w:rsid w:val="00D05642"/>
    <w:rsid w:val="00D10B66"/>
    <w:rsid w:val="00D14C0C"/>
    <w:rsid w:val="00D178DD"/>
    <w:rsid w:val="00D20A67"/>
    <w:rsid w:val="00D2269C"/>
    <w:rsid w:val="00D24281"/>
    <w:rsid w:val="00D41AC1"/>
    <w:rsid w:val="00D41BAA"/>
    <w:rsid w:val="00D53796"/>
    <w:rsid w:val="00D5445D"/>
    <w:rsid w:val="00D555F6"/>
    <w:rsid w:val="00D61D2C"/>
    <w:rsid w:val="00D841E9"/>
    <w:rsid w:val="00D851B7"/>
    <w:rsid w:val="00D90E37"/>
    <w:rsid w:val="00DA62BB"/>
    <w:rsid w:val="00DC0BAA"/>
    <w:rsid w:val="00DD0DFD"/>
    <w:rsid w:val="00DD24D5"/>
    <w:rsid w:val="00DD3D0C"/>
    <w:rsid w:val="00DE5CCA"/>
    <w:rsid w:val="00DE65E2"/>
    <w:rsid w:val="00E1016E"/>
    <w:rsid w:val="00E22B99"/>
    <w:rsid w:val="00E245EB"/>
    <w:rsid w:val="00E31E3C"/>
    <w:rsid w:val="00E34640"/>
    <w:rsid w:val="00E36551"/>
    <w:rsid w:val="00E413CE"/>
    <w:rsid w:val="00E43B92"/>
    <w:rsid w:val="00E52096"/>
    <w:rsid w:val="00E56CDA"/>
    <w:rsid w:val="00E571D1"/>
    <w:rsid w:val="00E6308B"/>
    <w:rsid w:val="00E8289B"/>
    <w:rsid w:val="00E83E9F"/>
    <w:rsid w:val="00E907C3"/>
    <w:rsid w:val="00E90B19"/>
    <w:rsid w:val="00E912F4"/>
    <w:rsid w:val="00E91910"/>
    <w:rsid w:val="00E932BD"/>
    <w:rsid w:val="00EB07FF"/>
    <w:rsid w:val="00EB4348"/>
    <w:rsid w:val="00EB7FEF"/>
    <w:rsid w:val="00EC4818"/>
    <w:rsid w:val="00ED2A44"/>
    <w:rsid w:val="00EE2E34"/>
    <w:rsid w:val="00EF023A"/>
    <w:rsid w:val="00EF40C7"/>
    <w:rsid w:val="00EF779B"/>
    <w:rsid w:val="00F01570"/>
    <w:rsid w:val="00F045D4"/>
    <w:rsid w:val="00F11691"/>
    <w:rsid w:val="00F16F11"/>
    <w:rsid w:val="00F27F9A"/>
    <w:rsid w:val="00F336EA"/>
    <w:rsid w:val="00F34943"/>
    <w:rsid w:val="00F517C4"/>
    <w:rsid w:val="00F57184"/>
    <w:rsid w:val="00F6048A"/>
    <w:rsid w:val="00F60DE4"/>
    <w:rsid w:val="00F60EEC"/>
    <w:rsid w:val="00F6647D"/>
    <w:rsid w:val="00F70F2E"/>
    <w:rsid w:val="00F82A73"/>
    <w:rsid w:val="00F9169F"/>
    <w:rsid w:val="00F92223"/>
    <w:rsid w:val="00FA00E4"/>
    <w:rsid w:val="00FA18A6"/>
    <w:rsid w:val="00FB1C23"/>
    <w:rsid w:val="00FB2D66"/>
    <w:rsid w:val="00FB664B"/>
    <w:rsid w:val="00FC16EC"/>
    <w:rsid w:val="00FC2097"/>
    <w:rsid w:val="00FC45B8"/>
    <w:rsid w:val="00FC54DE"/>
    <w:rsid w:val="00FD27CD"/>
    <w:rsid w:val="00FD5692"/>
    <w:rsid w:val="00FF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DF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43B8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77</Words>
  <Characters>445</Characters>
  <Application>Microsoft Office Outlook</Application>
  <DocSecurity>0</DocSecurity>
  <Lines>0</Lines>
  <Paragraphs>0</Paragraphs>
  <ScaleCrop>false</ScaleCrop>
  <Manager>www.sorubak.com</Manager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edanur</cp:lastModifiedBy>
  <cp:revision>2</cp:revision>
  <dcterms:created xsi:type="dcterms:W3CDTF">2013-02-09T01:46:00Z</dcterms:created>
  <dcterms:modified xsi:type="dcterms:W3CDTF">2014-02-04T16:06:00Z</dcterms:modified>
  <cp:category>www.sorubak.com</cp:category>
</cp:coreProperties>
</file>