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9"/>
        <w:gridCol w:w="2458"/>
        <w:gridCol w:w="2361"/>
        <w:gridCol w:w="2268"/>
        <w:gridCol w:w="4396"/>
      </w:tblGrid>
      <w:tr w:rsidR="00A95C6B" w:rsidRPr="00FA730C" w:rsidTr="002E7F6B">
        <w:tc>
          <w:tcPr>
            <w:tcW w:w="2269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 xml:space="preserve">  o  l</w:t>
            </w:r>
            <w:r w:rsidRPr="00300840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</w:p>
        </w:tc>
        <w:tc>
          <w:tcPr>
            <w:tcW w:w="2458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ol   ta</w:t>
            </w:r>
            <w:r w:rsidRPr="00300840">
              <w:rPr>
                <w:rFonts w:ascii="Hand writing Mutlu" w:hAnsi="Hand writing Mutlu"/>
                <w:sz w:val="56"/>
                <w:szCs w:val="56"/>
              </w:rPr>
              <w:t xml:space="preserve">      </w:t>
            </w:r>
          </w:p>
        </w:tc>
        <w:tc>
          <w:tcPr>
            <w:tcW w:w="2361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 xml:space="preserve"> o   t</w:t>
            </w:r>
          </w:p>
        </w:tc>
        <w:tc>
          <w:tcPr>
            <w:tcW w:w="2268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ot  la</w:t>
            </w:r>
            <w:r w:rsidRPr="00300840">
              <w:rPr>
                <w:rFonts w:ascii="Hand writing Mutlu" w:hAnsi="Hand writing Mutlu"/>
                <w:sz w:val="56"/>
                <w:szCs w:val="56"/>
              </w:rPr>
              <w:t xml:space="preserve">       </w:t>
            </w:r>
          </w:p>
        </w:tc>
        <w:tc>
          <w:tcPr>
            <w:tcW w:w="4396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ot  lat</w:t>
            </w:r>
            <w:r w:rsidRPr="00300840">
              <w:rPr>
                <w:rFonts w:ascii="Hand writing Mutlu" w:hAnsi="Hand writing Mutlu"/>
                <w:sz w:val="56"/>
                <w:szCs w:val="56"/>
              </w:rPr>
              <w:t xml:space="preserve">    </w:t>
            </w:r>
          </w:p>
        </w:tc>
      </w:tr>
      <w:tr w:rsidR="00A95C6B" w:rsidRPr="00FA730C" w:rsidTr="002E7F6B">
        <w:tc>
          <w:tcPr>
            <w:tcW w:w="2269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300840">
              <w:rPr>
                <w:rFonts w:ascii="UlusalOkul.Com Çizgili" w:hAnsi="UlusalOkul.Com Çizgili"/>
                <w:sz w:val="64"/>
                <w:szCs w:val="64"/>
              </w:rPr>
              <w:t xml:space="preserve">       </w:t>
            </w:r>
          </w:p>
        </w:tc>
        <w:tc>
          <w:tcPr>
            <w:tcW w:w="2458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300840">
              <w:rPr>
                <w:rFonts w:ascii="UlusalOkul.Com Çizgili" w:hAnsi="UlusalOkul.Com Çizgili"/>
                <w:sz w:val="64"/>
                <w:szCs w:val="64"/>
              </w:rPr>
              <w:t xml:space="preserve">                 </w:t>
            </w:r>
          </w:p>
        </w:tc>
        <w:tc>
          <w:tcPr>
            <w:tcW w:w="2361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30084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2268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30084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4396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300840">
              <w:rPr>
                <w:rFonts w:ascii="UlusalOkul.Com Çizgili" w:hAnsi="UlusalOkul.Com Çizgili"/>
                <w:sz w:val="64"/>
                <w:szCs w:val="64"/>
              </w:rPr>
              <w:t xml:space="preserve">             </w:t>
            </w:r>
          </w:p>
        </w:tc>
      </w:tr>
      <w:tr w:rsidR="00A95C6B" w:rsidRPr="00FA730C" w:rsidTr="002E7F6B">
        <w:tc>
          <w:tcPr>
            <w:tcW w:w="2269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   n</w:t>
            </w:r>
          </w:p>
        </w:tc>
        <w:tc>
          <w:tcPr>
            <w:tcW w:w="2458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  at</w:t>
            </w:r>
          </w:p>
        </w:tc>
        <w:tc>
          <w:tcPr>
            <w:tcW w:w="2361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   nat</w:t>
            </w:r>
          </w:p>
        </w:tc>
        <w:tc>
          <w:tcPr>
            <w:tcW w:w="2268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  tel</w:t>
            </w:r>
            <w:r w:rsidRPr="00300840">
              <w:rPr>
                <w:rFonts w:ascii="Hand writing Mutlu" w:hAnsi="Hand writing Mutlu"/>
                <w:sz w:val="56"/>
                <w:szCs w:val="56"/>
              </w:rPr>
              <w:t xml:space="preserve">      </w:t>
            </w:r>
          </w:p>
        </w:tc>
        <w:tc>
          <w:tcPr>
            <w:tcW w:w="4396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 xml:space="preserve"> ot  o</w:t>
            </w:r>
            <w:r w:rsidRPr="00300840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</w:p>
        </w:tc>
      </w:tr>
      <w:tr w:rsidR="00A95C6B" w:rsidRPr="00FA730C" w:rsidTr="002E7F6B">
        <w:tc>
          <w:tcPr>
            <w:tcW w:w="2269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</w:t>
            </w:r>
          </w:p>
        </w:tc>
        <w:tc>
          <w:tcPr>
            <w:tcW w:w="2458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    </w:t>
            </w:r>
          </w:p>
        </w:tc>
        <w:tc>
          <w:tcPr>
            <w:tcW w:w="2361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2268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4396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</w:t>
            </w:r>
          </w:p>
        </w:tc>
      </w:tr>
      <w:tr w:rsidR="00A95C6B" w:rsidRPr="00FA730C" w:rsidTr="002E7F6B">
        <w:tc>
          <w:tcPr>
            <w:tcW w:w="2269" w:type="dxa"/>
          </w:tcPr>
          <w:p w:rsidR="00A95C6B" w:rsidRPr="00300840" w:rsidRDefault="00A95C6B" w:rsidP="00F602AF">
            <w:pPr>
              <w:tabs>
                <w:tab w:val="left" w:pos="1320"/>
              </w:tabs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  to</w:t>
            </w:r>
          </w:p>
        </w:tc>
        <w:tc>
          <w:tcPr>
            <w:tcW w:w="2458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to   n</w:t>
            </w:r>
          </w:p>
        </w:tc>
        <w:tc>
          <w:tcPr>
            <w:tcW w:w="2361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ton ton</w:t>
            </w:r>
            <w:r w:rsidRPr="00300840">
              <w:rPr>
                <w:rFonts w:ascii="Hand writing Mutlu" w:hAnsi="Hand writing Mutlu"/>
                <w:sz w:val="56"/>
                <w:szCs w:val="56"/>
              </w:rPr>
              <w:t xml:space="preserve">    </w:t>
            </w:r>
          </w:p>
        </w:tc>
        <w:tc>
          <w:tcPr>
            <w:tcW w:w="2268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 xml:space="preserve"> o na</w:t>
            </w:r>
            <w:r w:rsidRPr="00300840">
              <w:rPr>
                <w:rFonts w:ascii="Hand writing Mutlu" w:hAnsi="Hand writing Mutlu"/>
                <w:sz w:val="56"/>
                <w:szCs w:val="56"/>
              </w:rPr>
              <w:t xml:space="preserve">       </w:t>
            </w:r>
          </w:p>
        </w:tc>
        <w:tc>
          <w:tcPr>
            <w:tcW w:w="4396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  la</w:t>
            </w:r>
            <w:r w:rsidRPr="00300840">
              <w:rPr>
                <w:rFonts w:ascii="Hand writing Mutlu" w:hAnsi="Hand writing Mutlu"/>
                <w:sz w:val="56"/>
                <w:szCs w:val="56"/>
              </w:rPr>
              <w:t xml:space="preserve">             </w:t>
            </w:r>
          </w:p>
        </w:tc>
      </w:tr>
      <w:tr w:rsidR="00A95C6B" w:rsidRPr="00FA730C" w:rsidTr="002E7F6B">
        <w:tc>
          <w:tcPr>
            <w:tcW w:w="2269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</w:t>
            </w:r>
          </w:p>
        </w:tc>
        <w:tc>
          <w:tcPr>
            <w:tcW w:w="2458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    </w:t>
            </w:r>
          </w:p>
        </w:tc>
        <w:tc>
          <w:tcPr>
            <w:tcW w:w="2361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2268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4396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</w:t>
            </w:r>
          </w:p>
        </w:tc>
      </w:tr>
      <w:tr w:rsidR="00A95C6B" w:rsidRPr="00FA730C" w:rsidTr="002E7F6B">
        <w:tc>
          <w:tcPr>
            <w:tcW w:w="2269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   l</w:t>
            </w:r>
          </w:p>
        </w:tc>
        <w:tc>
          <w:tcPr>
            <w:tcW w:w="2458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ol  o</w:t>
            </w:r>
          </w:p>
        </w:tc>
        <w:tc>
          <w:tcPr>
            <w:tcW w:w="2361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   o</w:t>
            </w:r>
          </w:p>
        </w:tc>
        <w:tc>
          <w:tcPr>
            <w:tcW w:w="2268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   lo</w:t>
            </w:r>
          </w:p>
        </w:tc>
        <w:tc>
          <w:tcPr>
            <w:tcW w:w="4396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   n</w:t>
            </w:r>
          </w:p>
        </w:tc>
      </w:tr>
      <w:tr w:rsidR="00A95C6B" w:rsidRPr="00FA730C" w:rsidTr="002E7F6B">
        <w:tc>
          <w:tcPr>
            <w:tcW w:w="2269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</w:t>
            </w:r>
          </w:p>
        </w:tc>
        <w:tc>
          <w:tcPr>
            <w:tcW w:w="2458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    </w:t>
            </w:r>
          </w:p>
        </w:tc>
        <w:tc>
          <w:tcPr>
            <w:tcW w:w="2361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2268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4396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</w:t>
            </w:r>
          </w:p>
        </w:tc>
      </w:tr>
      <w:tr w:rsidR="00A95C6B" w:rsidRPr="00FA730C" w:rsidTr="002E7F6B">
        <w:tc>
          <w:tcPr>
            <w:tcW w:w="2269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  o</w:t>
            </w:r>
          </w:p>
        </w:tc>
        <w:tc>
          <w:tcPr>
            <w:tcW w:w="2458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  o</w:t>
            </w:r>
          </w:p>
        </w:tc>
        <w:tc>
          <w:tcPr>
            <w:tcW w:w="2361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no  t</w:t>
            </w:r>
          </w:p>
        </w:tc>
        <w:tc>
          <w:tcPr>
            <w:tcW w:w="2268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not  la</w:t>
            </w:r>
          </w:p>
        </w:tc>
        <w:tc>
          <w:tcPr>
            <w:tcW w:w="4396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no ta</w:t>
            </w:r>
          </w:p>
        </w:tc>
      </w:tr>
      <w:tr w:rsidR="00A95C6B" w:rsidRPr="00FA730C" w:rsidTr="002E7F6B">
        <w:tc>
          <w:tcPr>
            <w:tcW w:w="2269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</w:t>
            </w:r>
          </w:p>
        </w:tc>
        <w:tc>
          <w:tcPr>
            <w:tcW w:w="2458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    </w:t>
            </w:r>
          </w:p>
        </w:tc>
        <w:tc>
          <w:tcPr>
            <w:tcW w:w="2361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2268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4396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</w:t>
            </w:r>
          </w:p>
        </w:tc>
      </w:tr>
      <w:tr w:rsidR="00A95C6B" w:rsidRPr="00FA730C" w:rsidTr="002E7F6B">
        <w:tc>
          <w:tcPr>
            <w:tcW w:w="2269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Ol  ta</w:t>
            </w:r>
          </w:p>
        </w:tc>
        <w:tc>
          <w:tcPr>
            <w:tcW w:w="2458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  nat</w:t>
            </w:r>
          </w:p>
        </w:tc>
        <w:tc>
          <w:tcPr>
            <w:tcW w:w="2361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   tel</w:t>
            </w:r>
          </w:p>
        </w:tc>
        <w:tc>
          <w:tcPr>
            <w:tcW w:w="2268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Ot  la</w:t>
            </w:r>
          </w:p>
        </w:tc>
        <w:tc>
          <w:tcPr>
            <w:tcW w:w="4396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Ot  lat</w:t>
            </w:r>
          </w:p>
        </w:tc>
      </w:tr>
      <w:tr w:rsidR="00A95C6B" w:rsidRPr="00FA730C" w:rsidTr="002E7F6B">
        <w:tc>
          <w:tcPr>
            <w:tcW w:w="2269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</w:t>
            </w:r>
          </w:p>
        </w:tc>
        <w:tc>
          <w:tcPr>
            <w:tcW w:w="2458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    </w:t>
            </w:r>
          </w:p>
        </w:tc>
        <w:tc>
          <w:tcPr>
            <w:tcW w:w="2361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2268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4396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</w:t>
            </w:r>
          </w:p>
        </w:tc>
      </w:tr>
      <w:tr w:rsidR="00A95C6B" w:rsidRPr="00FA730C" w:rsidTr="002E7F6B">
        <w:tc>
          <w:tcPr>
            <w:tcW w:w="2269" w:type="dxa"/>
          </w:tcPr>
          <w:p w:rsidR="00A95C6B" w:rsidRPr="00300840" w:rsidRDefault="00A95C6B" w:rsidP="002E7F6B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300840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r>
              <w:rPr>
                <w:rFonts w:ascii="Hand writing Mutlu" w:hAnsi="Hand writing Mutlu"/>
                <w:sz w:val="56"/>
                <w:szCs w:val="56"/>
              </w:rPr>
              <w:t>no ta</w:t>
            </w:r>
          </w:p>
        </w:tc>
        <w:tc>
          <w:tcPr>
            <w:tcW w:w="2458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not  la</w:t>
            </w:r>
          </w:p>
        </w:tc>
        <w:tc>
          <w:tcPr>
            <w:tcW w:w="2361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to  n</w:t>
            </w:r>
          </w:p>
        </w:tc>
        <w:tc>
          <w:tcPr>
            <w:tcW w:w="2268" w:type="dxa"/>
          </w:tcPr>
          <w:p w:rsidR="00A95C6B" w:rsidRPr="00300840" w:rsidRDefault="00A95C6B" w:rsidP="00B01851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ton ton</w:t>
            </w:r>
            <w:r w:rsidRPr="00300840">
              <w:rPr>
                <w:rFonts w:ascii="Hand writing Mutlu" w:hAnsi="Hand writing Mutlu"/>
                <w:sz w:val="56"/>
                <w:szCs w:val="56"/>
              </w:rPr>
              <w:t xml:space="preserve">           </w:t>
            </w:r>
          </w:p>
        </w:tc>
        <w:tc>
          <w:tcPr>
            <w:tcW w:w="4396" w:type="dxa"/>
          </w:tcPr>
          <w:p w:rsidR="00A95C6B" w:rsidRPr="0030084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300840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r>
              <w:rPr>
                <w:rFonts w:ascii="Hand writing Mutlu" w:hAnsi="Hand writing Mutlu"/>
                <w:sz w:val="56"/>
                <w:szCs w:val="56"/>
              </w:rPr>
              <w:t>a  lo</w:t>
            </w:r>
            <w:r w:rsidRPr="00300840">
              <w:rPr>
                <w:rFonts w:ascii="Hand writing Mutlu" w:hAnsi="Hand writing Mutlu"/>
                <w:sz w:val="56"/>
                <w:szCs w:val="56"/>
              </w:rPr>
              <w:t xml:space="preserve">      </w:t>
            </w:r>
          </w:p>
        </w:tc>
      </w:tr>
      <w:tr w:rsidR="00A95C6B" w:rsidRPr="00FA730C" w:rsidTr="002E7F6B">
        <w:tc>
          <w:tcPr>
            <w:tcW w:w="2269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</w:t>
            </w:r>
          </w:p>
        </w:tc>
        <w:tc>
          <w:tcPr>
            <w:tcW w:w="2458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    </w:t>
            </w:r>
          </w:p>
        </w:tc>
        <w:tc>
          <w:tcPr>
            <w:tcW w:w="2361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2268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4396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</w:t>
            </w:r>
          </w:p>
        </w:tc>
      </w:tr>
      <w:tr w:rsidR="00A95C6B" w:rsidRPr="00FA730C" w:rsidTr="002E7F6B">
        <w:tc>
          <w:tcPr>
            <w:tcW w:w="2269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571B20">
              <w:rPr>
                <w:rFonts w:ascii="Hand writing Mutlu" w:hAnsi="Hand writing Mutlu"/>
                <w:sz w:val="56"/>
                <w:szCs w:val="56"/>
              </w:rPr>
              <w:t xml:space="preserve">              </w:t>
            </w:r>
          </w:p>
        </w:tc>
        <w:tc>
          <w:tcPr>
            <w:tcW w:w="2458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361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268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4396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A95C6B" w:rsidRPr="00FA730C" w:rsidTr="002E7F6B">
        <w:tc>
          <w:tcPr>
            <w:tcW w:w="2269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</w:t>
            </w:r>
          </w:p>
        </w:tc>
        <w:tc>
          <w:tcPr>
            <w:tcW w:w="2458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    </w:t>
            </w:r>
          </w:p>
        </w:tc>
        <w:tc>
          <w:tcPr>
            <w:tcW w:w="2361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2268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</w:t>
            </w:r>
          </w:p>
        </w:tc>
        <w:tc>
          <w:tcPr>
            <w:tcW w:w="4396" w:type="dxa"/>
          </w:tcPr>
          <w:p w:rsidR="00A95C6B" w:rsidRPr="00571B20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64"/>
                <w:szCs w:val="64"/>
              </w:rPr>
            </w:pPr>
            <w:r w:rsidRPr="00571B20">
              <w:rPr>
                <w:rFonts w:ascii="UlusalOkul.Com Çizgili" w:hAnsi="UlusalOkul.Com Çizgili"/>
                <w:sz w:val="64"/>
                <w:szCs w:val="64"/>
              </w:rPr>
              <w:t xml:space="preserve">             </w:t>
            </w:r>
          </w:p>
        </w:tc>
      </w:tr>
      <w:tr w:rsidR="00A95C6B" w:rsidRPr="00FA730C" w:rsidTr="002E7F6B">
        <w:tc>
          <w:tcPr>
            <w:tcW w:w="2269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45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361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26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4396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</w:tr>
      <w:tr w:rsidR="00A95C6B" w:rsidRPr="00FA730C" w:rsidTr="002E7F6B">
        <w:tc>
          <w:tcPr>
            <w:tcW w:w="2269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45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361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26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4396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</w:tr>
      <w:tr w:rsidR="00A95C6B" w:rsidRPr="00FA730C" w:rsidTr="002E7F6B">
        <w:tc>
          <w:tcPr>
            <w:tcW w:w="2269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45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361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26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4396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</w:tr>
      <w:tr w:rsidR="00A95C6B" w:rsidRPr="00FA730C" w:rsidTr="002E7F6B">
        <w:tc>
          <w:tcPr>
            <w:tcW w:w="2269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45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361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26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4396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</w:tr>
      <w:tr w:rsidR="00A95C6B" w:rsidRPr="00FA730C" w:rsidTr="002E7F6B">
        <w:tc>
          <w:tcPr>
            <w:tcW w:w="2269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45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361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26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4396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</w:tr>
      <w:tr w:rsidR="00A95C6B" w:rsidRPr="00FA730C" w:rsidTr="002E7F6B">
        <w:tc>
          <w:tcPr>
            <w:tcW w:w="2269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45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361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26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4396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</w:tr>
      <w:tr w:rsidR="00A95C6B" w:rsidRPr="00FA730C" w:rsidTr="002E7F6B">
        <w:tc>
          <w:tcPr>
            <w:tcW w:w="2269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45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361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26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4396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</w:tr>
      <w:tr w:rsidR="00A95C6B" w:rsidRPr="00FA730C" w:rsidTr="002E7F6B">
        <w:tc>
          <w:tcPr>
            <w:tcW w:w="2269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45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361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26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4396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</w:tr>
      <w:tr w:rsidR="00A95C6B" w:rsidRPr="00FA730C" w:rsidTr="002E7F6B">
        <w:tc>
          <w:tcPr>
            <w:tcW w:w="2269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45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361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26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4396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</w:tr>
      <w:tr w:rsidR="00A95C6B" w:rsidRPr="00FA730C" w:rsidTr="002E7F6B">
        <w:tc>
          <w:tcPr>
            <w:tcW w:w="2269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45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361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26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4396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</w:tr>
      <w:tr w:rsidR="00A95C6B" w:rsidRPr="00FA730C" w:rsidTr="002E7F6B">
        <w:tc>
          <w:tcPr>
            <w:tcW w:w="2269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45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361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26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4396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</w:tr>
      <w:tr w:rsidR="00A95C6B" w:rsidRPr="00FA730C" w:rsidTr="002E7F6B">
        <w:tc>
          <w:tcPr>
            <w:tcW w:w="2269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45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361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2268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  <w:tc>
          <w:tcPr>
            <w:tcW w:w="4396" w:type="dxa"/>
          </w:tcPr>
          <w:p w:rsidR="00A95C6B" w:rsidRPr="00FA730C" w:rsidRDefault="00A95C6B" w:rsidP="00FA730C">
            <w:pPr>
              <w:spacing w:after="0" w:line="240" w:lineRule="auto"/>
              <w:rPr>
                <w:rFonts w:ascii="UlusalOkul.Com Çizgili" w:hAnsi="UlusalOkul.Com Çizgili"/>
                <w:sz w:val="56"/>
                <w:szCs w:val="56"/>
              </w:rPr>
            </w:pPr>
          </w:p>
        </w:tc>
      </w:tr>
    </w:tbl>
    <w:p w:rsidR="00A95C6B" w:rsidRPr="007642FD" w:rsidRDefault="00A95C6B">
      <w:pPr>
        <w:rPr>
          <w:rFonts w:ascii="UlusalOkul.Com Çizgili" w:hAnsi="UlusalOkul.Com Çizgili"/>
          <w:sz w:val="56"/>
          <w:szCs w:val="56"/>
        </w:rPr>
      </w:pPr>
      <w:hyperlink r:id="rId6" w:history="1">
        <w:r>
          <w:rPr>
            <w:rStyle w:val="Hyperlink"/>
            <w:rFonts w:ascii="Hand writing Mutlu" w:hAnsi="Hand writing Mutlu"/>
            <w:sz w:val="36"/>
            <w:szCs w:val="36"/>
          </w:rPr>
          <w:t>www.sorubak.com</w:t>
        </w:r>
      </w:hyperlink>
    </w:p>
    <w:sectPr w:rsidR="00A95C6B" w:rsidRPr="007642FD" w:rsidSect="008447FB">
      <w:headerReference w:type="default" r:id="rId7"/>
      <w:pgSz w:w="11906" w:h="16838"/>
      <w:pgMar w:top="567" w:right="707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C6B" w:rsidRDefault="00A95C6B" w:rsidP="00882385">
      <w:pPr>
        <w:spacing w:after="0" w:line="240" w:lineRule="auto"/>
      </w:pPr>
      <w:r>
        <w:separator/>
      </w:r>
    </w:p>
  </w:endnote>
  <w:endnote w:type="continuationSeparator" w:id="0">
    <w:p w:rsidR="00A95C6B" w:rsidRDefault="00A95C6B" w:rsidP="00882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C6B" w:rsidRDefault="00A95C6B" w:rsidP="00882385">
      <w:pPr>
        <w:spacing w:after="0" w:line="240" w:lineRule="auto"/>
      </w:pPr>
      <w:r>
        <w:separator/>
      </w:r>
    </w:p>
  </w:footnote>
  <w:footnote w:type="continuationSeparator" w:id="0">
    <w:p w:rsidR="00A95C6B" w:rsidRDefault="00A95C6B" w:rsidP="00882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C6B" w:rsidRDefault="00A95C6B">
    <w:pPr>
      <w:pStyle w:val="Header"/>
      <w:rPr>
        <w:rFonts w:ascii="Comic Sans MS" w:hAnsi="Comic Sans MS"/>
        <w:b/>
      </w:rPr>
    </w:pPr>
    <w:r w:rsidRPr="00A71BCD">
      <w:rPr>
        <w:u w:val="single"/>
      </w:rPr>
      <w:t xml:space="preserve"> </w:t>
    </w:r>
    <w:r w:rsidRPr="00A71BCD">
      <w:rPr>
        <w:rFonts w:ascii="Comic Sans MS" w:hAnsi="Comic Sans MS"/>
        <w:b/>
        <w:u w:val="single"/>
      </w:rPr>
      <w:t>BU ETKİNLİK ÇOK ÖNEMLİ</w:t>
    </w:r>
    <w:r w:rsidRPr="00A71BCD">
      <w:rPr>
        <w:rFonts w:ascii="Comic Sans MS" w:hAnsi="Comic Sans MS"/>
        <w:b/>
      </w:rPr>
      <w:t xml:space="preserve">:   ÖNCE OKU SONRA BİRLEŞTİREREK ALTINA YAZ. </w:t>
    </w:r>
  </w:p>
  <w:p w:rsidR="00A95C6B" w:rsidRPr="00A71BCD" w:rsidRDefault="00A95C6B">
    <w:pPr>
      <w:pStyle w:val="Header"/>
      <w:rPr>
        <w:rFonts w:ascii="Comic Sans MS" w:hAnsi="Comic Sans MS"/>
        <w:b/>
      </w:rPr>
    </w:pPr>
    <w:r w:rsidRPr="00A71BCD">
      <w:rPr>
        <w:rFonts w:ascii="Comic Sans MS" w:hAnsi="Comic Sans MS"/>
        <w:b/>
      </w:rPr>
      <w:t>SONRA TEKRAR OKU…</w:t>
    </w:r>
  </w:p>
  <w:p w:rsidR="00A95C6B" w:rsidRPr="00A71BCD" w:rsidRDefault="00A95C6B" w:rsidP="00A71BCD">
    <w:pPr>
      <w:pStyle w:val="Header"/>
      <w:tabs>
        <w:tab w:val="clear" w:pos="4536"/>
        <w:tab w:val="clear" w:pos="9072"/>
        <w:tab w:val="left" w:pos="2745"/>
      </w:tabs>
      <w:rPr>
        <w:rFonts w:ascii="Comic Sans MS" w:hAnsi="Comic Sans MS"/>
        <w:b/>
      </w:rPr>
    </w:pPr>
    <w:r w:rsidRPr="00A71BCD">
      <w:rPr>
        <w:rFonts w:ascii="Comic Sans MS" w:hAnsi="Comic Sans MS"/>
        <w:b/>
      </w:rPr>
      <w:tab/>
    </w:r>
  </w:p>
  <w:p w:rsidR="00A95C6B" w:rsidRDefault="00A95C6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42FD"/>
    <w:rsid w:val="00002AB9"/>
    <w:rsid w:val="00017EC5"/>
    <w:rsid w:val="00193734"/>
    <w:rsid w:val="001C40ED"/>
    <w:rsid w:val="002E7F6B"/>
    <w:rsid w:val="00300840"/>
    <w:rsid w:val="00360541"/>
    <w:rsid w:val="00386ABD"/>
    <w:rsid w:val="0043709D"/>
    <w:rsid w:val="00484095"/>
    <w:rsid w:val="00542C2B"/>
    <w:rsid w:val="00571B20"/>
    <w:rsid w:val="00626AF5"/>
    <w:rsid w:val="00683FF3"/>
    <w:rsid w:val="00723CA9"/>
    <w:rsid w:val="007642FD"/>
    <w:rsid w:val="008447FB"/>
    <w:rsid w:val="00882385"/>
    <w:rsid w:val="00942ED1"/>
    <w:rsid w:val="009B57B4"/>
    <w:rsid w:val="00A71BCD"/>
    <w:rsid w:val="00A86AC0"/>
    <w:rsid w:val="00A95C6B"/>
    <w:rsid w:val="00AA6380"/>
    <w:rsid w:val="00B01851"/>
    <w:rsid w:val="00D262DF"/>
    <w:rsid w:val="00D728C4"/>
    <w:rsid w:val="00DB5B71"/>
    <w:rsid w:val="00F21BD3"/>
    <w:rsid w:val="00F47BB2"/>
    <w:rsid w:val="00F602AF"/>
    <w:rsid w:val="00FA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BB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642F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82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8238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82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8238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82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23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262D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177</TotalTime>
  <Pages>2</Pages>
  <Words>146</Words>
  <Characters>835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2013-11-26T13:38:00Z</cp:lastPrinted>
  <dcterms:created xsi:type="dcterms:W3CDTF">2013-11-26T07:39:00Z</dcterms:created>
  <dcterms:modified xsi:type="dcterms:W3CDTF">2013-12-22T19:03:00Z</dcterms:modified>
  <cp:category>www.sorubak.com</cp:category>
</cp:coreProperties>
</file>