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932" w:rsidRPr="00784E84" w:rsidRDefault="00E85932">
      <w:pPr>
        <w:rPr>
          <w:rFonts w:ascii="Hand writing Mutlu" w:hAnsi="Hand writing Mutlu"/>
          <w:color w:val="FF0000"/>
        </w:rPr>
      </w:pPr>
      <w:r w:rsidRPr="00784E84">
        <w:rPr>
          <w:rFonts w:ascii="Hand writing Mutlu" w:hAnsi="Hand writing Mutlu"/>
          <w:color w:val="FF0000"/>
        </w:rPr>
        <w:t xml:space="preserve">                            </w:t>
      </w:r>
    </w:p>
    <w:p w:rsidR="00E85932" w:rsidRPr="00784E84" w:rsidRDefault="00E85932">
      <w:pPr>
        <w:rPr>
          <w:rFonts w:ascii="Hand writing Mutlu" w:hAnsi="Hand writing Mutlu"/>
          <w:color w:val="FF0000"/>
        </w:rPr>
      </w:pPr>
      <w:r>
        <w:rPr>
          <w:rFonts w:ascii="Hand writing Mutlu" w:hAnsi="Hand writing Mutlu"/>
          <w:color w:val="FF0000"/>
        </w:rPr>
        <w:t>VERDİĞİM KELİMELERİ  OKUTUN.BAKTIRMADAN  YAZDIRIN.</w:t>
      </w:r>
      <w:r w:rsidRPr="00784E84">
        <w:rPr>
          <w:rFonts w:ascii="Hand writing Mutlu" w:hAnsi="Hand writing Mutlu"/>
          <w:color w:val="FF0000"/>
        </w:rPr>
        <w:t xml:space="preserve">                            </w:t>
      </w:r>
      <w:r>
        <w:rPr>
          <w:rFonts w:ascii="Hand writing Mutlu" w:hAnsi="Hand writing Mutlu"/>
          <w:color w:val="FF0000"/>
        </w:rPr>
        <w:t xml:space="preserve"> </w:t>
      </w:r>
    </w:p>
    <w:p w:rsidR="00E85932" w:rsidRPr="00784E84" w:rsidRDefault="00E85932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026" style="position:absolute;margin-left:-2.5pt;margin-top:16.65pt;width:540pt;height:36pt;z-index:251651072" coordorigin="567,14787" coordsize="10800,720">
            <v:group id="_x0000_s1027" style="position:absolute;left:567;top:14787;width:10800;height:720" coordorigin="567,14787" coordsize="10800,720">
              <v:rect id="_x0000_s102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2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3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31" style="position:absolute;left:567;top:14787;width:10800;height:720" coordorigin="567,14787" coordsize="10800,720">
              <v:shape id="_x0000_s103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i1025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 xml:space="preserve">          Ünal Ol</w:t>
      </w:r>
    </w:p>
    <w:p w:rsidR="00E85932" w:rsidRPr="00784E84" w:rsidRDefault="00E85932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072" style="position:absolute;margin-left:-2.5pt;margin-top:15.7pt;width:540pt;height:36pt;z-index:251662336" coordorigin="567,14787" coordsize="10800,720">
            <v:group id="_x0000_s1073" style="position:absolute;left:567;top:14787;width:10800;height:720" coordorigin="567,14787" coordsize="10800,720">
              <v:rect id="_x0000_s107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07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07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077" style="position:absolute;left:567;top:14787;width:10800;height:720" coordorigin="567,14787" coordsize="10800,720">
              <v:shape id="_x0000_s107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0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 id="Resim 1" o:spid="_x0000_i1026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Ünal ünlü ol.</w:t>
      </w:r>
    </w:p>
    <w:p w:rsidR="00E85932" w:rsidRPr="00784E84" w:rsidRDefault="00E85932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118" style="position:absolute;margin-left:-2.5pt;margin-top:16.3pt;width:540pt;height:36pt;z-index:251661312" coordorigin="567,14787" coordsize="10800,720">
            <v:group id="_x0000_s1119" style="position:absolute;left:567;top:14787;width:10800;height:720" coordorigin="567,14787" coordsize="10800,720">
              <v:rect id="_x0000_s112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2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2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23" style="position:absolute;left:567;top:14787;width:10800;height:720" coordorigin="567,14787" coordsize="10800,720">
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 id="Resim 2" o:spid="_x0000_i1027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Umut ünlü ol.</w:t>
      </w:r>
    </w:p>
    <w:p w:rsidR="00E85932" w:rsidRPr="00784E84" w:rsidRDefault="00E85932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164" style="position:absolute;margin-left:-2.5pt;margin-top:16.25pt;width:540pt;height:36pt;z-index:251660288" coordorigin="567,14787" coordsize="10800,720">
            <v:group id="_x0000_s1165" style="position:absolute;left:567;top:14787;width:10800;height:720" coordorigin="567,14787" coordsize="10800,720">
              <v:rect id="_x0000_s116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6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6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69" style="position:absolute;left:567;top:14787;width:10800;height:720" coordorigin="567,14787" coordsize="10800,720">
              <v:shape id="_x0000_s117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 id="Resim 3" o:spid="_x0000_i1028" type="#_x0000_t75" alt="MC900437459[1]" style="width:41.25pt;height:41.25pt;visibility:visible">
            <v:imagedata r:id="rId4" o:title=""/>
          </v:shape>
        </w:pict>
      </w:r>
      <w:r>
        <w:rPr>
          <w:noProof/>
        </w:rPr>
        <w:pict>
          <v:group id="_x0000_s1210" style="position:absolute;margin-left:-2.5pt;margin-top:15.65pt;width:540pt;height:36pt;z-index:251659264;mso-position-horizontal-relative:text;mso-position-vertical-relative:text" coordorigin="567,14787" coordsize="10800,720">
            <v:group id="_x0000_s1211" style="position:absolute;left:567;top:14787;width:10800;height:720" coordorigin="567,14787" coordsize="10800,720">
              <v:rect id="_x0000_s121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1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15" style="position:absolute;left:567;top:14787;width:10800;height:720" coordorigin="567,14787" coordsize="10800,720">
              <v:shape id="_x0000_s121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68"/>
          <w:szCs w:val="68"/>
        </w:rPr>
        <w:t>Emel ünlü olma.</w:t>
      </w:r>
    </w:p>
    <w:p w:rsidR="00E85932" w:rsidRPr="00784E84" w:rsidRDefault="00E85932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256" style="position:absolute;margin-left:-2.5pt;margin-top:16.55pt;width:540pt;height:36pt;z-index:251658240" coordorigin="567,14787" coordsize="10800,720">
            <v:group id="_x0000_s1257" style="position:absolute;left:567;top:14787;width:10800;height:720" coordorigin="567,14787" coordsize="10800,720">
              <v:rect id="_x0000_s125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5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6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61" style="position:absolute;left:567;top:14787;width:10800;height:720" coordorigin="567,14787" coordsize="10800,720">
              <v:shape id="_x0000_s126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 id="Resim 9" o:spid="_x0000_i1029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Erol ünlü olma.</w:t>
      </w:r>
    </w:p>
    <w:p w:rsidR="00E85932" w:rsidRPr="00784E84" w:rsidRDefault="00E85932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302" style="position:absolute;margin-left:-2.5pt;margin-top:15.9pt;width:540pt;height:36pt;z-index:251657216" coordorigin="567,14787" coordsize="10800,720">
            <v:group id="_x0000_s1303" style="position:absolute;left:567;top:14787;width:10800;height:720" coordorigin="567,14787" coordsize="10800,720">
              <v:rect id="_x0000_s130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0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0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07" style="position:absolute;left:567;top:14787;width:10800;height:720" coordorigin="567,14787" coordsize="10800,720">
              <v:shape id="_x0000_s130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 id="Resim 10" o:spid="_x0000_i1030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Ünal un al.</w:t>
      </w:r>
    </w:p>
    <w:p w:rsidR="00E85932" w:rsidRPr="00784E84" w:rsidRDefault="00E85932" w:rsidP="003A0CCC">
      <w:pPr>
        <w:tabs>
          <w:tab w:val="left" w:pos="8625"/>
        </w:tabs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348" style="position:absolute;margin-left:-2.5pt;margin-top:16.55pt;width:540pt;height:36pt;z-index:251656192" coordorigin="567,14787" coordsize="10800,720">
            <v:group id="_x0000_s1349" style="position:absolute;left:567;top:14787;width:10800;height:720" coordorigin="567,14787" coordsize="10800,720">
              <v:rect id="_x0000_s135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3" style="position:absolute;left:567;top:14787;width:10800;height:720" coordorigin="567,14787" coordsize="10800,720">
              <v:shape id="_x0000_s135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 id="Resim 16" o:spid="_x0000_i1031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Ümit elma al.</w:t>
      </w:r>
      <w:r>
        <w:rPr>
          <w:rFonts w:ascii="Hand writing Mutlu" w:hAnsi="Hand writing Mutlu"/>
          <w:sz w:val="68"/>
          <w:szCs w:val="68"/>
        </w:rPr>
        <w:tab/>
      </w:r>
    </w:p>
    <w:p w:rsidR="00E85932" w:rsidRPr="00784E84" w:rsidRDefault="00E85932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394" style="position:absolute;margin-left:-2.5pt;margin-top:16.5pt;width:540pt;height:36pt;z-index:251655168" coordorigin="567,14787" coordsize="10800,720">
            <v:group id="_x0000_s1395" style="position:absolute;left:567;top:14787;width:10800;height:720" coordorigin="567,14787" coordsize="10800,720">
              <v:rect id="_x0000_s139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9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9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99" style="position:absolute;left:567;top:14787;width:10800;height:720" coordorigin="567,14787" coordsize="10800,720">
              <v:shape id="_x0000_s140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 id="Resim 11" o:spid="_x0000_i1032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Üner mum al.</w:t>
      </w:r>
    </w:p>
    <w:p w:rsidR="00E85932" w:rsidRPr="00784E84" w:rsidRDefault="00E85932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440" style="position:absolute;margin-left:-6pt;margin-top:16pt;width:540pt;height:36pt;z-index:251654144" coordorigin="567,14787" coordsize="10800,720">
            <v:group id="_x0000_s1441" style="position:absolute;left:567;top:14787;width:10800;height:720" coordorigin="567,14787" coordsize="10800,720">
              <v:rect id="_x0000_s144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4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4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45" style="position:absolute;left:567;top:14787;width:10800;height:720" coordorigin="567,14787" coordsize="10800,720">
              <v:shape id="_x0000_s144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 id="Resim 12" o:spid="_x0000_i1033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Onu Umut üretti.</w:t>
      </w:r>
    </w:p>
    <w:p w:rsidR="00E85932" w:rsidRPr="00784E84" w:rsidRDefault="00E85932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486" style="position:absolute;margin-left:-2.5pt;margin-top:15.5pt;width:540pt;height:36pt;z-index:251653120" coordorigin="567,14787" coordsize="10800,720">
            <v:group id="_x0000_s1487" style="position:absolute;left:567;top:14787;width:10800;height:720" coordorigin="567,14787" coordsize="10800,720">
              <v:rect id="_x0000_s148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8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9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91" style="position:absolute;left:567;top:14787;width:10800;height:720" coordorigin="567,14787" coordsize="10800,720">
              <v:shape id="_x0000_s149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 id="Resim 13" o:spid="_x0000_i1034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Ömer tutumlu ol.</w:t>
      </w:r>
    </w:p>
    <w:p w:rsidR="00E85932" w:rsidRDefault="00E85932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532" style="position:absolute;margin-left:1.25pt;margin-top:14.8pt;width:540pt;height:36pt;z-index:251664384" coordorigin="567,14787" coordsize="10800,720">
            <v:group id="_x0000_s1533" style="position:absolute;left:567;top:14787;width:10800;height:720" coordorigin="567,14787" coordsize="10800,720">
              <v:rect id="_x0000_s153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3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3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37" style="position:absolute;left:567;top:14787;width:10800;height:720" coordorigin="567,14787" coordsize="10800,720">
              <v:shape id="_x0000_s153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 id="Resim 14" o:spid="_x0000_i1035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Ömer ata ot alma.</w:t>
      </w:r>
    </w:p>
    <w:p w:rsidR="00E85932" w:rsidRPr="00784E84" w:rsidRDefault="00E85932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578" style="position:absolute;margin-left:-2.5pt;margin-top:14.25pt;width:540pt;height:36pt;z-index:251652096" coordorigin="567,14787" coordsize="10800,720">
            <v:group id="_x0000_s1579" style="position:absolute;left:567;top:14787;width:10800;height:720" coordorigin="567,14787" coordsize="10800,720">
              <v:rect id="_x0000_s158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58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58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583" style="position:absolute;left:567;top:14787;width:10800;height:720" coordorigin="567,14787" coordsize="10800,720">
              <v:shape id="_x0000_s158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sz w:val="68"/>
          <w:szCs w:val="68"/>
        </w:rPr>
        <w:t>Ona ot atma.Et atma.Nane at.</w:t>
      </w:r>
    </w:p>
    <w:p w:rsidR="00E85932" w:rsidRDefault="00E85932" w:rsidP="00E47A6B">
      <w:pPr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</w:t>
      </w:r>
    </w:p>
    <w:p w:rsidR="00E85932" w:rsidRPr="00AF2492" w:rsidRDefault="00E85932" w:rsidP="00AB479B">
      <w:pPr>
        <w:rPr>
          <w:rFonts w:ascii="Hand writing Mutlu" w:hAnsi="Hand writing Mutlu"/>
          <w:sz w:val="68"/>
          <w:szCs w:val="68"/>
        </w:rPr>
      </w:pPr>
      <w:r>
        <w:rPr>
          <w:noProof/>
        </w:rPr>
        <w:pict>
          <v:group id="_x0000_s1624" style="position:absolute;margin-left:-6pt;margin-top:15.55pt;width:540pt;height:36pt;z-index:251663360" coordorigin="567,14787" coordsize="10800,720">
            <v:group id="_x0000_s1625" style="position:absolute;left:567;top:14787;width:10800;height:720" coordorigin="567,14787" coordsize="10800,720">
              <v:rect id="_x0000_s162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62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62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629" style="position:absolute;left:567;top:14787;width:10800;height:720" coordorigin="567,14787" coordsize="10800,720">
              <v:shape id="_x0000_s163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6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Pr="00AA12D8">
        <w:rPr>
          <w:rFonts w:ascii="Hand writing Mutlu" w:hAnsi="Hand writing Mutlu"/>
          <w:noProof/>
          <w:sz w:val="68"/>
          <w:szCs w:val="68"/>
        </w:rPr>
        <w:pict>
          <v:shape id="_x0000_i1036" type="#_x0000_t75" alt="MC900437459[1]" style="width:41.25pt;height:41.25pt;visibility:visible">
            <v:imagedata r:id="rId4" o:title=""/>
          </v:shape>
        </w:pict>
      </w:r>
      <w:r>
        <w:rPr>
          <w:rFonts w:ascii="Hand writing Mutlu" w:hAnsi="Hand writing Mutlu"/>
          <w:sz w:val="68"/>
          <w:szCs w:val="68"/>
        </w:rPr>
        <w:t>Ünal ninen ile tatil et.</w:t>
      </w:r>
    </w:p>
    <w:p w:rsidR="00E85932" w:rsidRPr="00AB479B" w:rsidRDefault="00E85932" w:rsidP="00AB479B">
      <w:pPr>
        <w:rPr>
          <w:rFonts w:ascii="Hand writing Mutlu" w:hAnsi="Hand writing Mutlu"/>
          <w:sz w:val="20"/>
          <w:szCs w:val="20"/>
        </w:rPr>
      </w:pPr>
      <w:hyperlink r:id="rId5" w:history="1">
        <w:r w:rsidRPr="00116F01">
          <w:rPr>
            <w:rStyle w:val="Hyperlink"/>
            <w:rFonts w:ascii="Hand writing Mutlu" w:hAnsi="Hand writing Mutlu"/>
            <w:sz w:val="20"/>
            <w:szCs w:val="20"/>
          </w:rPr>
          <w:t>www.sorubak.com</w:t>
        </w:r>
      </w:hyperlink>
      <w:r>
        <w:rPr>
          <w:rFonts w:ascii="Hand writing Mutlu" w:hAnsi="Hand writing Mutlu"/>
          <w:sz w:val="20"/>
          <w:szCs w:val="20"/>
        </w:rPr>
        <w:t xml:space="preserve"> </w:t>
      </w:r>
    </w:p>
    <w:sectPr w:rsidR="00E85932" w:rsidRPr="00AB479B" w:rsidSect="00BB2752">
      <w:pgSz w:w="11906" w:h="16838"/>
      <w:pgMar w:top="567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A6B"/>
    <w:rsid w:val="00042DA9"/>
    <w:rsid w:val="00094EEA"/>
    <w:rsid w:val="000D6E9F"/>
    <w:rsid w:val="000F7CA6"/>
    <w:rsid w:val="00116F01"/>
    <w:rsid w:val="001456AB"/>
    <w:rsid w:val="00154803"/>
    <w:rsid w:val="0015498B"/>
    <w:rsid w:val="00175166"/>
    <w:rsid w:val="00180AAE"/>
    <w:rsid w:val="001C4E5E"/>
    <w:rsid w:val="00202253"/>
    <w:rsid w:val="0033063E"/>
    <w:rsid w:val="00365CEF"/>
    <w:rsid w:val="003A0CCC"/>
    <w:rsid w:val="004064DC"/>
    <w:rsid w:val="00417F1C"/>
    <w:rsid w:val="00434C2F"/>
    <w:rsid w:val="0045361C"/>
    <w:rsid w:val="004B5749"/>
    <w:rsid w:val="004F4DDC"/>
    <w:rsid w:val="005868AF"/>
    <w:rsid w:val="00596362"/>
    <w:rsid w:val="0063401C"/>
    <w:rsid w:val="006C5A3D"/>
    <w:rsid w:val="00784E84"/>
    <w:rsid w:val="007B3A80"/>
    <w:rsid w:val="007C0EE8"/>
    <w:rsid w:val="00812A17"/>
    <w:rsid w:val="00907B2C"/>
    <w:rsid w:val="00931672"/>
    <w:rsid w:val="009B3D38"/>
    <w:rsid w:val="00A01E15"/>
    <w:rsid w:val="00A10E31"/>
    <w:rsid w:val="00A72785"/>
    <w:rsid w:val="00AA12D8"/>
    <w:rsid w:val="00AB1111"/>
    <w:rsid w:val="00AB479B"/>
    <w:rsid w:val="00AF2492"/>
    <w:rsid w:val="00B01DBC"/>
    <w:rsid w:val="00B955E1"/>
    <w:rsid w:val="00BA20E9"/>
    <w:rsid w:val="00BB1653"/>
    <w:rsid w:val="00BB2752"/>
    <w:rsid w:val="00C318AB"/>
    <w:rsid w:val="00C65C3F"/>
    <w:rsid w:val="00C87F2C"/>
    <w:rsid w:val="00CD0383"/>
    <w:rsid w:val="00CE71BD"/>
    <w:rsid w:val="00D12436"/>
    <w:rsid w:val="00D4585F"/>
    <w:rsid w:val="00E274AC"/>
    <w:rsid w:val="00E47A6B"/>
    <w:rsid w:val="00E64834"/>
    <w:rsid w:val="00E7564B"/>
    <w:rsid w:val="00E85932"/>
    <w:rsid w:val="00EA727D"/>
    <w:rsid w:val="00EB16A0"/>
    <w:rsid w:val="00EB351A"/>
    <w:rsid w:val="00F06D96"/>
    <w:rsid w:val="00F27824"/>
    <w:rsid w:val="00F537DE"/>
    <w:rsid w:val="00F82AC5"/>
    <w:rsid w:val="00FE5E3F"/>
    <w:rsid w:val="00FE6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83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47A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A6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D038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231;1\-l-s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-l-ses.dotx</Template>
  <TotalTime>7</TotalTime>
  <Pages>2</Pages>
  <Words>62</Words>
  <Characters>358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>www.sorubak.com</dc:subject>
  <dc:creator>USER</dc:creator>
  <cp:keywords>www.sorubak.com</cp:keywords>
  <dc:description>www.sorubak.com;</dc:description>
  <cp:lastModifiedBy>edanur</cp:lastModifiedBy>
  <cp:revision>3</cp:revision>
  <cp:lastPrinted>2014-01-02T12:23:00Z</cp:lastPrinted>
  <dcterms:created xsi:type="dcterms:W3CDTF">2014-01-02T12:24:00Z</dcterms:created>
  <dcterms:modified xsi:type="dcterms:W3CDTF">2014-01-06T21:46:00Z</dcterms:modified>
  <cp:category>www.sorubak.com</cp:category>
</cp:coreProperties>
</file>