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068" w:rsidRDefault="00CC0068" w:rsidP="00183878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>Ç  SESİ</w:t>
      </w:r>
      <w:r w:rsidRPr="00EE48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EE48F6">
        <w:rPr>
          <w:rFonts w:ascii="Arial" w:hAnsi="Arial" w:cs="Arial"/>
        </w:rPr>
        <w:t>KENDİMİ DEĞERLENDİRİYORUM</w:t>
      </w:r>
      <w:r>
        <w:rPr>
          <w:rFonts w:ascii="Arial" w:hAnsi="Arial" w:cs="Arial"/>
        </w:rPr>
        <w:t xml:space="preserve">   </w:t>
      </w:r>
    </w:p>
    <w:p w:rsidR="00CC0068" w:rsidRDefault="00CC0068" w:rsidP="00EE48F6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1.Cümleleri okuyalım , uygun resimler ile eşleştirelim. Farklı renkte kalem kullanalım</w:t>
      </w:r>
    </w:p>
    <w:p w:rsidR="00CC0068" w:rsidRPr="00EE48F6" w:rsidRDefault="00CC0068" w:rsidP="00EE48F6">
      <w:pPr>
        <w:pStyle w:val="NoSpacing"/>
        <w:rPr>
          <w:rFonts w:ascii="Arial" w:hAnsi="Arial" w:cs="Arial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.9pt;margin-top:4.5pt;width:170.25pt;height:111.7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">
            <v:textbox>
              <w:txbxContent>
                <w:p w:rsidR="00CC0068" w:rsidRDefault="00CC0068">
                  <w:r w:rsidRPr="00B603B7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6" o:spid="_x0000_i1026" type="#_x0000_t75" style="width:157.5pt;height:103.5pt;visibility:visible">
                        <v:imagedata r:id="rId4" o:title=""/>
                      </v:shape>
                    </w:pict>
                  </w:r>
                </w:p>
              </w:txbxContent>
            </v:textbox>
          </v:shape>
        </w:pict>
      </w:r>
    </w:p>
    <w:p w:rsidR="00CC0068" w:rsidRDefault="00CC0068">
      <w:r>
        <w:t xml:space="preserve">                                                                         </w:t>
      </w:r>
    </w:p>
    <w:p w:rsidR="00CC0068" w:rsidRDefault="00CC0068"/>
    <w:p w:rsidR="00CC0068" w:rsidRDefault="00CC0068">
      <w:r>
        <w:rPr>
          <w:noProof/>
          <w:lang w:eastAsia="tr-TR"/>
        </w:rPr>
        <w:pict>
          <v:shape id="_x0000_s1027" type="#_x0000_t202" style="position:absolute;margin-left:219.65pt;margin-top:1.7pt;width:308.25pt;height:51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">
            <v:textbox>
              <w:txbxContent>
                <w:p w:rsidR="00CC0068" w:rsidRPr="00CC4354" w:rsidRDefault="00CC0068" w:rsidP="00AB603B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CC4354">
                    <w:rPr>
                      <w:rFonts w:ascii="Hand writing Mutlu" w:hAnsi="Hand writing Mutlu"/>
                      <w:sz w:val="48"/>
                      <w:szCs w:val="48"/>
                    </w:rPr>
                    <w:t>Çilek kız çilek suluyor.</w:t>
                  </w:r>
                </w:p>
              </w:txbxContent>
            </v:textbox>
          </v:shape>
        </w:pict>
      </w:r>
    </w:p>
    <w:p w:rsidR="00CC0068" w:rsidRDefault="00CC0068"/>
    <w:p w:rsidR="00CC0068" w:rsidRDefault="00CC0068">
      <w:r>
        <w:rPr>
          <w:noProof/>
          <w:lang w:eastAsia="tr-TR"/>
        </w:rPr>
        <w:pict>
          <v:shape id="_x0000_s1028" type="#_x0000_t202" style="position:absolute;margin-left:8.9pt;margin-top:13.05pt;width:170.25pt;height:114.7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">
            <v:textbox>
              <w:txbxContent>
                <w:p w:rsidR="00CC0068" w:rsidRDefault="00CC0068">
                  <w:r w:rsidRPr="00B603B7">
                    <w:rPr>
                      <w:noProof/>
                      <w:lang w:eastAsia="tr-TR"/>
                    </w:rPr>
                    <w:pict>
                      <v:shape id="Resim 8" o:spid="_x0000_i1028" type="#_x0000_t75" style="width:158.25pt;height:99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</w:p>
    <w:p w:rsidR="00CC0068" w:rsidRDefault="00CC0068">
      <w:r>
        <w:rPr>
          <w:noProof/>
          <w:lang w:eastAsia="tr-TR"/>
        </w:rPr>
        <w:pict>
          <v:shape id="_x0000_s1029" type="#_x0000_t202" style="position:absolute;margin-left:216.65pt;margin-top:22.15pt;width:308.25pt;height:45.7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">
            <v:textbox>
              <w:txbxContent>
                <w:p w:rsidR="00CC0068" w:rsidRPr="00735FB0" w:rsidRDefault="00CC006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35FB0">
                    <w:rPr>
                      <w:rFonts w:ascii="Hand writing Mutlu" w:hAnsi="Hand writing Mutlu"/>
                      <w:sz w:val="40"/>
                      <w:szCs w:val="40"/>
                    </w:rPr>
                    <w:t>Üçüzler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,</w:t>
                  </w:r>
                  <w:r w:rsidRPr="00735FB0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uçurtma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boyuyor</w:t>
                  </w:r>
                  <w:r w:rsidRPr="00735FB0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</w:p>
    <w:p w:rsidR="00CC0068" w:rsidRDefault="00CC0068"/>
    <w:p w:rsidR="00CC0068" w:rsidRDefault="00CC0068"/>
    <w:p w:rsidR="00CC0068" w:rsidRDefault="00CC0068"/>
    <w:p w:rsidR="00CC0068" w:rsidRDefault="00CC0068">
      <w:r>
        <w:rPr>
          <w:noProof/>
          <w:lang w:eastAsia="tr-TR"/>
        </w:rPr>
        <w:pict>
          <v:shape id="_x0000_s1030" type="#_x0000_t202" style="position:absolute;margin-left:219.65pt;margin-top:15.65pt;width:305.25pt;height:50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">
            <v:textbox>
              <w:txbxContent>
                <w:p w:rsidR="00CC0068" w:rsidRPr="00CC4354" w:rsidRDefault="00CC0068" w:rsidP="00AB603B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CC4354">
                    <w:rPr>
                      <w:rFonts w:ascii="Hand writing Mutlu" w:hAnsi="Hand writing Mutlu"/>
                      <w:sz w:val="56"/>
                      <w:szCs w:val="56"/>
                    </w:rPr>
                    <w:t>Çilek kız sallanıyor.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8.9pt;margin-top:11.9pt;width:170.25pt;height:10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">
            <v:textbox>
              <w:txbxContent>
                <w:p w:rsidR="00CC0068" w:rsidRDefault="00CC0068">
                  <w:r w:rsidRPr="00B603B7">
                    <w:rPr>
                      <w:noProof/>
                      <w:lang w:eastAsia="tr-TR"/>
                    </w:rPr>
                    <w:pict>
                      <v:shape id="Resim 10" o:spid="_x0000_i1030" type="#_x0000_t75" style="width:153pt;height:87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</w:p>
    <w:p w:rsidR="00CC0068" w:rsidRDefault="00CC0068"/>
    <w:p w:rsidR="00CC0068" w:rsidRDefault="00CC0068"/>
    <w:p w:rsidR="00CC0068" w:rsidRDefault="00CC0068"/>
    <w:p w:rsidR="00CC0068" w:rsidRDefault="00CC0068"/>
    <w:p w:rsidR="00CC0068" w:rsidRDefault="00CC0068" w:rsidP="00183878">
      <w:pPr>
        <w:pStyle w:val="NoSpacing"/>
        <w:rPr>
          <w:rFonts w:ascii="Arial" w:hAnsi="Arial" w:cs="Arial"/>
        </w:rPr>
      </w:pPr>
      <w:r w:rsidRPr="00183878">
        <w:rPr>
          <w:rFonts w:ascii="Arial" w:hAnsi="Arial" w:cs="Arial"/>
        </w:rPr>
        <w:t>2.Karışık kelimeleri anlamlı cümle yapalım.</w:t>
      </w:r>
    </w:p>
    <w:p w:rsidR="00CC0068" w:rsidRPr="00183878" w:rsidRDefault="00CC0068" w:rsidP="00183878">
      <w:pPr>
        <w:pStyle w:val="NoSpacing"/>
        <w:rPr>
          <w:rFonts w:ascii="Arial" w:hAnsi="Arial" w:cs="Arial"/>
        </w:rPr>
      </w:pPr>
    </w:p>
    <w:p w:rsidR="00CC0068" w:rsidRDefault="00CC0068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al</w:t>
      </w:r>
      <w:r w:rsidRPr="00DD27FF">
        <w:rPr>
          <w:rFonts w:ascii="Hand writing Mutlu" w:hAnsi="Hand writing Mutlu"/>
          <w:sz w:val="52"/>
          <w:szCs w:val="52"/>
        </w:rPr>
        <w:t xml:space="preserve">   </w:t>
      </w:r>
      <w:r>
        <w:rPr>
          <w:rFonts w:ascii="Hand writing Mutlu" w:hAnsi="Hand writing Mutlu"/>
          <w:sz w:val="52"/>
          <w:szCs w:val="52"/>
        </w:rPr>
        <w:t xml:space="preserve">  çilek</w:t>
      </w:r>
      <w:r w:rsidRPr="00DD27FF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 xml:space="preserve">   </w:t>
      </w:r>
      <w:r w:rsidRPr="00DD27FF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Ayça</w:t>
      </w:r>
      <w:r w:rsidRPr="00DD27FF">
        <w:rPr>
          <w:rFonts w:ascii="Hand writing Mutlu" w:hAnsi="Hand writing Mutlu"/>
          <w:sz w:val="52"/>
          <w:szCs w:val="52"/>
        </w:rPr>
        <w:t xml:space="preserve">   </w:t>
      </w:r>
      <w:r>
        <w:rPr>
          <w:rFonts w:ascii="Hand writing Mutlu" w:hAnsi="Hand writing Mutlu"/>
          <w:sz w:val="52"/>
          <w:szCs w:val="52"/>
        </w:rPr>
        <w:t xml:space="preserve">                        </w:t>
      </w:r>
    </w:p>
    <w:p w:rsidR="00CC0068" w:rsidRPr="00DD27FF" w:rsidRDefault="00CC0068">
      <w:pPr>
        <w:rPr>
          <w:rFonts w:ascii="Arial" w:hAnsi="Arial" w:cs="Arial"/>
          <w:sz w:val="52"/>
          <w:szCs w:val="52"/>
        </w:rPr>
      </w:pPr>
      <w:r w:rsidRPr="00DD27FF">
        <w:rPr>
          <w:rFonts w:ascii="Hand writing Mutlu" w:hAnsi="Hand writing Mutlu"/>
          <w:sz w:val="52"/>
          <w:szCs w:val="52"/>
        </w:rPr>
        <w:t xml:space="preserve"> </w:t>
      </w:r>
      <w:r w:rsidRPr="00DD27FF">
        <w:rPr>
          <w:rFonts w:ascii="UlusalOkul.Com Çizgili" w:hAnsi="UlusalOkul.Com Çizgili"/>
          <w:sz w:val="52"/>
          <w:szCs w:val="52"/>
        </w:rPr>
        <w:t xml:space="preserve">                                           </w:t>
      </w:r>
    </w:p>
    <w:p w:rsidR="00CC0068" w:rsidRDefault="00CC0068">
      <w:pPr>
        <w:rPr>
          <w:rFonts w:ascii="Hand writing Mutlu" w:hAnsi="Hand writing Mutlu" w:cs="Arial"/>
          <w:sz w:val="52"/>
          <w:szCs w:val="52"/>
        </w:rPr>
      </w:pPr>
      <w:r>
        <w:rPr>
          <w:rFonts w:ascii="Hand writing Mutlu" w:hAnsi="Hand writing Mutlu" w:cs="Arial"/>
          <w:sz w:val="52"/>
          <w:szCs w:val="52"/>
        </w:rPr>
        <w:t xml:space="preserve">ormana </w:t>
      </w:r>
      <w:r w:rsidRPr="00DD27FF">
        <w:rPr>
          <w:rFonts w:ascii="Hand writing Mutlu" w:hAnsi="Hand writing Mutlu" w:cs="Arial"/>
          <w:sz w:val="52"/>
          <w:szCs w:val="52"/>
        </w:rPr>
        <w:t xml:space="preserve">  </w:t>
      </w:r>
      <w:r>
        <w:rPr>
          <w:rFonts w:ascii="Hand writing Mutlu" w:hAnsi="Hand writing Mutlu" w:cs="Arial"/>
          <w:sz w:val="52"/>
          <w:szCs w:val="52"/>
        </w:rPr>
        <w:t xml:space="preserve">   kaçtı   </w:t>
      </w:r>
      <w:r w:rsidRPr="00DD27FF">
        <w:rPr>
          <w:rFonts w:ascii="Hand writing Mutlu" w:hAnsi="Hand writing Mutlu" w:cs="Arial"/>
          <w:sz w:val="52"/>
          <w:szCs w:val="52"/>
        </w:rPr>
        <w:t xml:space="preserve">  </w:t>
      </w:r>
      <w:r>
        <w:rPr>
          <w:rFonts w:ascii="Hand writing Mutlu" w:hAnsi="Hand writing Mutlu" w:cs="Arial"/>
          <w:sz w:val="52"/>
          <w:szCs w:val="52"/>
        </w:rPr>
        <w:t xml:space="preserve">keçi </w:t>
      </w:r>
    </w:p>
    <w:p w:rsidR="00CC0068" w:rsidRPr="00DD27FF" w:rsidRDefault="00CC0068">
      <w:pPr>
        <w:rPr>
          <w:rFonts w:ascii="Hand writing Mutlu" w:hAnsi="Hand writing Mutlu" w:cs="Arial"/>
          <w:sz w:val="52"/>
          <w:szCs w:val="52"/>
        </w:rPr>
      </w:pPr>
      <w:r w:rsidRPr="00DD27FF">
        <w:rPr>
          <w:rFonts w:ascii="Hand writing Mutlu" w:hAnsi="Hand writing Mutlu" w:cs="Arial"/>
          <w:sz w:val="52"/>
          <w:szCs w:val="52"/>
        </w:rPr>
        <w:t xml:space="preserve"> </w:t>
      </w:r>
      <w:r w:rsidRPr="00DD27FF">
        <w:rPr>
          <w:rFonts w:ascii="UlusalOkul.Com Çizgili" w:hAnsi="UlusalOkul.Com Çizgili" w:cs="Arial"/>
          <w:sz w:val="52"/>
          <w:szCs w:val="52"/>
        </w:rPr>
        <w:t xml:space="preserve">                                                        </w:t>
      </w:r>
    </w:p>
    <w:p w:rsidR="00CC0068" w:rsidRDefault="00CC0068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Betül    </w:t>
      </w:r>
      <w:r w:rsidRPr="00DD27FF">
        <w:rPr>
          <w:rFonts w:ascii="Hand writing Mutlu" w:hAnsi="Hand writing Mutlu"/>
          <w:sz w:val="52"/>
          <w:szCs w:val="52"/>
        </w:rPr>
        <w:t xml:space="preserve">  </w:t>
      </w:r>
      <w:r>
        <w:rPr>
          <w:rFonts w:ascii="Hand writing Mutlu" w:hAnsi="Hand writing Mutlu"/>
          <w:sz w:val="52"/>
          <w:szCs w:val="52"/>
        </w:rPr>
        <w:t xml:space="preserve">çürük   </w:t>
      </w:r>
      <w:r w:rsidRPr="00DD27FF">
        <w:rPr>
          <w:rFonts w:ascii="Hand writing Mutlu" w:hAnsi="Hand writing Mutlu"/>
          <w:sz w:val="52"/>
          <w:szCs w:val="52"/>
        </w:rPr>
        <w:t xml:space="preserve">  </w:t>
      </w:r>
      <w:r>
        <w:rPr>
          <w:rFonts w:ascii="Hand writing Mutlu" w:hAnsi="Hand writing Mutlu"/>
          <w:sz w:val="52"/>
          <w:szCs w:val="52"/>
        </w:rPr>
        <w:t>kalem</w:t>
      </w:r>
      <w:r w:rsidRPr="00DD27FF">
        <w:rPr>
          <w:rFonts w:ascii="Hand writing Mutlu" w:hAnsi="Hand writing Mutlu"/>
          <w:sz w:val="52"/>
          <w:szCs w:val="52"/>
        </w:rPr>
        <w:t xml:space="preserve"> </w:t>
      </w:r>
    </w:p>
    <w:p w:rsidR="00CC0068" w:rsidRPr="00DD27FF" w:rsidRDefault="00CC0068">
      <w:pPr>
        <w:rPr>
          <w:rFonts w:ascii="Arial" w:hAnsi="Arial" w:cs="Arial"/>
          <w:sz w:val="52"/>
          <w:szCs w:val="52"/>
        </w:rPr>
      </w:pPr>
      <w:r w:rsidRPr="00DD27FF">
        <w:rPr>
          <w:rFonts w:ascii="Hand writing Mutlu" w:hAnsi="Hand writing Mutlu"/>
          <w:sz w:val="52"/>
          <w:szCs w:val="52"/>
        </w:rPr>
        <w:t xml:space="preserve"> </w:t>
      </w:r>
      <w:r w:rsidRPr="00DD27FF">
        <w:rPr>
          <w:rFonts w:ascii="UlusalOkul.Com Çizgili" w:hAnsi="UlusalOkul.Com Çizgili"/>
          <w:sz w:val="52"/>
          <w:szCs w:val="52"/>
        </w:rPr>
        <w:t xml:space="preserve">                                                     </w:t>
      </w:r>
      <w:r w:rsidRPr="00DD27FF">
        <w:rPr>
          <w:rFonts w:ascii="UlusalOkul.Com Çizgili" w:hAnsi="UlusalOkul.Com Çizgili" w:cs="Arial"/>
          <w:sz w:val="52"/>
          <w:szCs w:val="52"/>
        </w:rPr>
        <w:t xml:space="preserve">  </w:t>
      </w:r>
      <w:r w:rsidRPr="00DD27FF">
        <w:rPr>
          <w:rFonts w:ascii="Arial" w:hAnsi="Arial" w:cs="Arial"/>
          <w:sz w:val="52"/>
          <w:szCs w:val="52"/>
        </w:rPr>
        <w:t xml:space="preserve"> </w:t>
      </w:r>
    </w:p>
    <w:p w:rsidR="00CC0068" w:rsidRDefault="00CC0068" w:rsidP="00183878">
      <w:pPr>
        <w:pStyle w:val="NoSpacing"/>
        <w:rPr>
          <w:rFonts w:ascii="Arial" w:hAnsi="Arial" w:cs="Arial"/>
        </w:rPr>
      </w:pPr>
    </w:p>
    <w:p w:rsidR="00CC0068" w:rsidRPr="00C93A8A" w:rsidRDefault="00CC0068" w:rsidP="00183878">
      <w:pPr>
        <w:pStyle w:val="NoSpacing"/>
        <w:rPr>
          <w:rFonts w:ascii="Arial" w:hAnsi="Arial" w:cs="Arial"/>
          <w:sz w:val="36"/>
          <w:szCs w:val="36"/>
        </w:rPr>
      </w:pPr>
      <w:r w:rsidRPr="00183878">
        <w:rPr>
          <w:rFonts w:ascii="Arial" w:hAnsi="Arial" w:cs="Arial"/>
        </w:rPr>
        <w:t>3.Görsellerin altına ismini yazınız.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sz w:val="36"/>
          <w:szCs w:val="36"/>
        </w:rPr>
        <w:t>Üç          keçi        çorap</w:t>
      </w:r>
    </w:p>
    <w:p w:rsidR="00CC0068" w:rsidRPr="00183878" w:rsidRDefault="00CC0068" w:rsidP="00183878">
      <w:pPr>
        <w:pStyle w:val="NoSpacing"/>
        <w:rPr>
          <w:rFonts w:ascii="Arial" w:hAnsi="Arial" w:cs="Arial"/>
        </w:rPr>
      </w:pPr>
      <w:r>
        <w:rPr>
          <w:noProof/>
          <w:lang w:eastAsia="tr-TR"/>
        </w:rPr>
        <w:pict>
          <v:shape id="_x0000_s1032" type="#_x0000_t202" style="position:absolute;margin-left:398.15pt;margin-top:10.4pt;width:140.25pt;height:94.9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">
            <v:textbox>
              <w:txbxContent>
                <w:p w:rsidR="00CC0068" w:rsidRDefault="00CC0068">
                  <w:r w:rsidRPr="00BB5B6B"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pict>
                      <v:shape id="il_fi" o:spid="_x0000_i1032" type="#_x0000_t75" style="width:128.25pt;height:90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CC0068" w:rsidRDefault="00CC0068">
      <w:pPr>
        <w:rPr>
          <w:rFonts w:ascii="Arial" w:hAnsi="Arial" w:cs="Arial"/>
          <w:sz w:val="28"/>
          <w:szCs w:val="28"/>
        </w:rPr>
      </w:pPr>
      <w:r>
        <w:rPr>
          <w:noProof/>
          <w:lang w:eastAsia="tr-TR"/>
        </w:rPr>
        <w:pict>
          <v:shape id="_x0000_s1033" type="#_x0000_t202" style="position:absolute;margin-left:-.1pt;margin-top:1.45pt;width:123.75pt;height:88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">
            <v:textbox style="mso-fit-shape-to-text:t">
              <w:txbxContent>
                <w:p w:rsidR="00CC0068" w:rsidRDefault="00CC0068">
                  <w:r w:rsidRPr="00B603B7">
                    <w:rPr>
                      <w:noProof/>
                      <w:lang w:eastAsia="tr-TR"/>
                    </w:rPr>
                    <w:pict>
                      <v:shape id="Resim 1" o:spid="_x0000_i1034" type="#_x0000_t75" style="width:111.75pt;height:84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209.8pt;margin-top:.75pt;width:131.25pt;height:150.9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">
            <v:textbox style="mso-fit-shape-to-text:t">
              <w:txbxContent>
                <w:p w:rsidR="00CC0068" w:rsidRDefault="00CC0068">
                  <w:r w:rsidRPr="00BB5B6B"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pict>
                      <v:shape id="_x0000_i1036" type="#_x0000_t75" style="width:114.75pt;height:81.7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Arial" w:hAnsi="Arial" w:cs="Arial"/>
          <w:sz w:val="28"/>
          <w:szCs w:val="28"/>
        </w:rPr>
        <w:t xml:space="preserve">     </w:t>
      </w:r>
    </w:p>
    <w:p w:rsidR="00CC0068" w:rsidRDefault="00CC0068">
      <w:pPr>
        <w:rPr>
          <w:rFonts w:ascii="Arial" w:hAnsi="Arial" w:cs="Arial"/>
          <w:sz w:val="28"/>
          <w:szCs w:val="28"/>
        </w:rPr>
      </w:pPr>
    </w:p>
    <w:p w:rsidR="00CC0068" w:rsidRDefault="00CC0068">
      <w:pPr>
        <w:rPr>
          <w:rFonts w:ascii="Arial" w:hAnsi="Arial" w:cs="Arial"/>
          <w:sz w:val="28"/>
          <w:szCs w:val="28"/>
        </w:rPr>
      </w:pPr>
    </w:p>
    <w:p w:rsidR="00CC0068" w:rsidRDefault="00CC0068">
      <w:pPr>
        <w:rPr>
          <w:rFonts w:ascii="Arial" w:hAnsi="Arial" w:cs="Arial"/>
          <w:sz w:val="28"/>
          <w:szCs w:val="28"/>
        </w:rPr>
      </w:pPr>
    </w:p>
    <w:p w:rsidR="00CC0068" w:rsidRPr="00077D43" w:rsidRDefault="00CC0068">
      <w:pPr>
        <w:rPr>
          <w:rFonts w:ascii="Arial" w:hAnsi="Arial" w:cs="Arial"/>
          <w:sz w:val="48"/>
          <w:szCs w:val="48"/>
        </w:rPr>
      </w:pPr>
      <w:r w:rsidRPr="00077D43">
        <w:rPr>
          <w:rFonts w:ascii="UlusalOkul.Com Çizgili" w:hAnsi="UlusalOkul.Com Çizgili" w:cs="Arial"/>
          <w:sz w:val="48"/>
          <w:szCs w:val="48"/>
        </w:rPr>
        <w:t xml:space="preserve">             </w:t>
      </w:r>
      <w:r>
        <w:rPr>
          <w:rFonts w:ascii="Arial" w:hAnsi="Arial" w:cs="Arial"/>
          <w:sz w:val="48"/>
          <w:szCs w:val="48"/>
        </w:rPr>
        <w:t xml:space="preserve">           </w:t>
      </w:r>
      <w:r w:rsidRPr="00077D43">
        <w:rPr>
          <w:rFonts w:ascii="UlusalOkul.Com Çizgili" w:hAnsi="UlusalOkul.Com Çizgili" w:cs="Arial"/>
          <w:sz w:val="48"/>
          <w:szCs w:val="48"/>
        </w:rPr>
        <w:t xml:space="preserve">   </w:t>
      </w:r>
      <w:r>
        <w:rPr>
          <w:rFonts w:ascii="UlusalOkul.Com Çizgili" w:hAnsi="UlusalOkul.Com Çizgili" w:cs="Arial"/>
          <w:sz w:val="48"/>
          <w:szCs w:val="48"/>
        </w:rPr>
        <w:t xml:space="preserve">   </w:t>
      </w:r>
      <w:r w:rsidRPr="00077D43">
        <w:rPr>
          <w:rFonts w:ascii="UlusalOkul.Com Çizgili" w:hAnsi="UlusalOkul.Com Çizgili" w:cs="Arial"/>
          <w:sz w:val="48"/>
          <w:szCs w:val="48"/>
        </w:rPr>
        <w:t xml:space="preserve">       </w:t>
      </w:r>
      <w:r w:rsidRPr="00077D43">
        <w:rPr>
          <w:rFonts w:ascii="Arial" w:hAnsi="Arial" w:cs="Arial"/>
          <w:sz w:val="48"/>
          <w:szCs w:val="48"/>
        </w:rPr>
        <w:t xml:space="preserve">    </w:t>
      </w:r>
      <w:r>
        <w:rPr>
          <w:rFonts w:ascii="Arial" w:hAnsi="Arial" w:cs="Arial"/>
          <w:sz w:val="48"/>
          <w:szCs w:val="48"/>
        </w:rPr>
        <w:t xml:space="preserve">      </w:t>
      </w:r>
      <w:r>
        <w:rPr>
          <w:rFonts w:ascii="UlusalOkul.Com Çizgili" w:hAnsi="UlusalOkul.Com Çizgili" w:cs="Arial"/>
          <w:sz w:val="48"/>
          <w:szCs w:val="48"/>
        </w:rPr>
        <w:t xml:space="preserve">          </w:t>
      </w:r>
      <w:r w:rsidRPr="00077D43">
        <w:rPr>
          <w:rFonts w:ascii="Arial" w:hAnsi="Arial" w:cs="Arial"/>
          <w:sz w:val="48"/>
          <w:szCs w:val="48"/>
        </w:rPr>
        <w:t xml:space="preserve">                 </w:t>
      </w:r>
    </w:p>
    <w:p w:rsidR="00CC0068" w:rsidRDefault="00CC0068" w:rsidP="00C22B69">
      <w:pPr>
        <w:pStyle w:val="NoSpacing"/>
        <w:rPr>
          <w:rFonts w:ascii="Arial" w:hAnsi="Arial" w:cs="Arial"/>
        </w:rPr>
      </w:pPr>
      <w:r>
        <w:rPr>
          <w:noProof/>
          <w:lang w:eastAsia="tr-TR"/>
        </w:rPr>
        <w:pict>
          <v:shape id="5-Nokta Yıldız 19" o:spid="_x0000_s1035" style="position:absolute;margin-left:36.65pt;margin-top:11.8pt;width:106.5pt;height:65.25pt;z-index:251657216;visibility:visible;v-text-anchor:middle" coordsize="1352550,828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" adj="-11796480,,5400" path="al1,316525,516631,316527,676275,,835919,316527,1352549,316525,934584,512147l1094235,828673,676275,633047,258315,828673,417966,512147,1,316525xe" filled="f" strokecolor="#243f60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,316525;516631,316527;676275,0;835919,316527;1352549,316525;934584,512147;1094235,828673;676275,633047;258315,828673;417966,512147;1,316525" o:connectangles="0,0,0,0,0,0,0,0,0,0,0" textboxrect="0,0,1352550,828675"/>
            <v:handles>
              <v:h position="@3,#0" polar="10800,10800"/>
              <v:h position="#2,#1" polar="10800,10800" radiusrange="0,10800"/>
            </v:handles>
            <v:textbox>
              <w:txbxContent>
                <w:p w:rsidR="00CC0068" w:rsidRDefault="00CC0068" w:rsidP="00F1203B">
                  <w: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5-Nokta Yıldız 21" o:spid="_x0000_s1036" style="position:absolute;margin-left:394.4pt;margin-top:2.85pt;width:114.75pt;height:7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57325,94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" path="m2,360183r556650,3l728663,,900673,360186r556650,-3l1006982,582788r172018,360185l728663,720364,278325,942973,450343,582788,2,360183xe" filled="f" strokecolor="#385d8a" strokeweight="2pt">
            <v:path arrowok="t" o:connecttype="custom" o:connectlocs="2,360183;556652,360186;728663,0;900673,360186;1457323,360183;1006982,582788;1179000,942973;728663,720364;278325,942973;450343,582788;2,360183" o:connectangles="0,0,0,0,0,0,0,0,0,0,0"/>
          </v:shape>
        </w:pict>
      </w:r>
      <w:r>
        <w:rPr>
          <w:noProof/>
          <w:lang w:eastAsia="tr-TR"/>
        </w:rPr>
        <w:pict>
          <v:shape id="5-Nokta Yıldız 20" o:spid="_x0000_s1037" style="position:absolute;margin-left:212.9pt;margin-top:11.9pt;width:93pt;height:60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1100,76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" path="m1,291057r451142,2l590550,,729957,291059r451142,-2l816116,470940,955529,761998,590550,582112,225571,761998,364984,470940,1,291057xe" filled="f" strokecolor="#385d8a" strokeweight="2pt">
            <v:path arrowok="t" o:connecttype="custom" o:connectlocs="1,291057;451143,291059;590550,0;729957,291059;1181099,291057;816116,470940;955529,761998;590550,582112;225571,761998;364984,470940;1,291057" o:connectangles="0,0,0,0,0,0,0,0,0,0,0"/>
          </v:shape>
        </w:pict>
      </w:r>
      <w:r>
        <w:rPr>
          <w:rFonts w:ascii="Arial" w:hAnsi="Arial" w:cs="Arial"/>
        </w:rPr>
        <w:t>4.Kelimelerde boş bırakılan sesi bulup, yazalım.</w:t>
      </w: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A8197C">
      <w:pPr>
        <w:spacing w:after="0" w:line="240" w:lineRule="auto"/>
        <w:rPr>
          <w:rFonts w:ascii="Hand writing Mutlu" w:hAnsi="Hand writing Mutlu"/>
          <w:sz w:val="44"/>
          <w:szCs w:val="44"/>
          <w:lang w:eastAsia="tr-TR"/>
        </w:rPr>
      </w:pPr>
      <w:r>
        <w:rPr>
          <w:rFonts w:ascii="Hand writing Mutlu" w:hAnsi="Hand writing Mutlu"/>
          <w:sz w:val="44"/>
          <w:szCs w:val="44"/>
          <w:lang w:eastAsia="tr-TR"/>
        </w:rPr>
        <w:t xml:space="preserve">         k                ç                  y</w:t>
      </w:r>
    </w:p>
    <w:p w:rsidR="00CC0068" w:rsidRDefault="00CC0068" w:rsidP="00A8197C">
      <w:pPr>
        <w:spacing w:after="0" w:line="240" w:lineRule="auto"/>
        <w:rPr>
          <w:rFonts w:ascii="Hand writing Mutlu" w:hAnsi="Hand writing Mutlu"/>
          <w:sz w:val="44"/>
          <w:szCs w:val="44"/>
          <w:lang w:eastAsia="tr-TR"/>
        </w:rPr>
      </w:pPr>
    </w:p>
    <w:p w:rsidR="00CC0068" w:rsidRDefault="00CC0068" w:rsidP="00A8197C">
      <w:pPr>
        <w:spacing w:after="0" w:line="240" w:lineRule="auto"/>
        <w:rPr>
          <w:rFonts w:ascii="Hand writing Mutlu" w:hAnsi="Hand writing Mutlu"/>
          <w:sz w:val="44"/>
          <w:szCs w:val="44"/>
        </w:rPr>
      </w:pPr>
      <w:r>
        <w:rPr>
          <w:rFonts w:ascii="Times New Roman" w:hAnsi="Times New Roman"/>
          <w:sz w:val="44"/>
          <w:szCs w:val="44"/>
          <w:lang w:eastAsia="tr-TR"/>
        </w:rPr>
        <w:t xml:space="preserve">            …</w:t>
      </w:r>
      <w:r>
        <w:rPr>
          <w:rFonts w:ascii="Hand writing Mutlu" w:hAnsi="Hand writing Mutlu"/>
          <w:sz w:val="44"/>
          <w:szCs w:val="44"/>
          <w:lang w:eastAsia="tr-TR"/>
        </w:rPr>
        <w:t>.adır</w:t>
      </w:r>
      <w:r w:rsidRPr="00A8197C">
        <w:rPr>
          <w:rFonts w:ascii="Hand writing Mutlu" w:hAnsi="Hand writing Mutlu"/>
          <w:color w:val="FF0000"/>
          <w:sz w:val="44"/>
          <w:szCs w:val="44"/>
          <w:lang w:eastAsia="tr-TR"/>
        </w:rPr>
        <w:t xml:space="preserve"> </w:t>
      </w:r>
      <w:r>
        <w:rPr>
          <w:rFonts w:ascii="Hand writing Mutlu" w:hAnsi="Hand writing Mutlu"/>
          <w:color w:val="FF0000"/>
          <w:sz w:val="44"/>
          <w:szCs w:val="44"/>
          <w:lang w:eastAsia="tr-TR"/>
        </w:rPr>
        <w:t xml:space="preserve">     </w:t>
      </w:r>
      <w:r w:rsidRPr="00A8197C">
        <w:rPr>
          <w:rFonts w:ascii="Hand writing Mutlu" w:hAnsi="Hand writing Mutlu"/>
          <w:color w:val="FF0000"/>
          <w:sz w:val="44"/>
          <w:szCs w:val="44"/>
          <w:lang w:eastAsia="tr-TR"/>
        </w:rPr>
        <w:t xml:space="preserve">  </w:t>
      </w:r>
      <w:r>
        <w:rPr>
          <w:rFonts w:ascii="Hand writing Mutlu" w:hAnsi="Hand writing Mutlu"/>
          <w:color w:val="FF0000"/>
          <w:sz w:val="44"/>
          <w:szCs w:val="44"/>
          <w:lang w:eastAsia="tr-TR"/>
        </w:rPr>
        <w:t xml:space="preserve"> </w:t>
      </w:r>
      <w:r>
        <w:rPr>
          <w:rFonts w:ascii="Hand writing Mutlu" w:hAnsi="Hand writing Mutlu"/>
          <w:sz w:val="44"/>
          <w:szCs w:val="44"/>
        </w:rPr>
        <w:t>ça</w:t>
      </w:r>
      <w:r>
        <w:rPr>
          <w:rFonts w:ascii="Times New Roman" w:hAnsi="Times New Roman"/>
          <w:sz w:val="44"/>
          <w:szCs w:val="44"/>
        </w:rPr>
        <w:t>…</w:t>
      </w:r>
      <w:r w:rsidRPr="00A8197C"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 xml:space="preserve">        çiçe</w:t>
      </w:r>
      <w:r>
        <w:rPr>
          <w:rFonts w:ascii="Times New Roman" w:hAnsi="Times New Roman"/>
          <w:sz w:val="44"/>
          <w:szCs w:val="44"/>
        </w:rPr>
        <w:t>…</w:t>
      </w:r>
    </w:p>
    <w:p w:rsidR="00CC0068" w:rsidRDefault="00CC0068" w:rsidP="00A8197C">
      <w:pPr>
        <w:spacing w:after="0" w:line="240" w:lineRule="auto"/>
        <w:rPr>
          <w:rFonts w:ascii="Hand writing Mutlu" w:hAnsi="Hand writing Mutlu"/>
          <w:sz w:val="44"/>
          <w:szCs w:val="44"/>
        </w:rPr>
      </w:pPr>
    </w:p>
    <w:p w:rsidR="00CC0068" w:rsidRDefault="00CC0068" w:rsidP="00A8197C">
      <w:pPr>
        <w:pStyle w:val="NoSpacing"/>
        <w:rPr>
          <w:rFonts w:ascii="Arial" w:hAnsi="Arial" w:cs="Arial"/>
          <w:sz w:val="24"/>
          <w:szCs w:val="24"/>
        </w:rPr>
      </w:pPr>
      <w:r w:rsidRPr="00A8197C">
        <w:rPr>
          <w:rFonts w:ascii="Arial" w:hAnsi="Arial" w:cs="Arial"/>
          <w:sz w:val="24"/>
          <w:szCs w:val="24"/>
        </w:rPr>
        <w:t>5.Resimler ile kelimeleri eşleştirelim</w:t>
      </w:r>
      <w:r>
        <w:rPr>
          <w:rFonts w:ascii="Arial" w:hAnsi="Arial" w:cs="Arial"/>
          <w:sz w:val="24"/>
          <w:szCs w:val="24"/>
        </w:rPr>
        <w:t>. Farklı boya kalemleri kullanalım.</w:t>
      </w:r>
    </w:p>
    <w:p w:rsidR="00CC0068" w:rsidRPr="00A8197C" w:rsidRDefault="00CC0068" w:rsidP="00A8197C">
      <w:pPr>
        <w:pStyle w:val="NoSpacing"/>
        <w:rPr>
          <w:rFonts w:ascii="Arial" w:hAnsi="Arial" w:cs="Arial"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38" type="#_x0000_t202" style="position:absolute;margin-left:3.15pt;margin-top:11.7pt;width:129pt;height:63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">
            <v:textbox>
              <w:txbxContent>
                <w:p w:rsidR="00CC0068" w:rsidRDefault="00CC0068">
                  <w:r w:rsidRPr="00BB5B6B"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pict>
                      <v:shape id="_x0000_i1038" type="#_x0000_t75" style="width:113.25pt;height:60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</w:p>
    <w:p w:rsidR="00CC0068" w:rsidRDefault="00CC0068" w:rsidP="00C22B69">
      <w:pPr>
        <w:pStyle w:val="NoSpacing"/>
        <w:rPr>
          <w:rFonts w:ascii="Arial" w:hAnsi="Arial" w:cs="Arial"/>
        </w:rPr>
      </w:pPr>
      <w:r>
        <w:rPr>
          <w:noProof/>
          <w:lang w:eastAsia="tr-TR"/>
        </w:rPr>
        <w:pict>
          <v:shape id="_x0000_s1039" type="#_x0000_t202" style="position:absolute;margin-left:263.9pt;margin-top:10.1pt;width:130.5pt;height:6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">
            <v:textbox>
              <w:txbxContent>
                <w:p w:rsidR="00CC0068" w:rsidRPr="00F1203B" w:rsidRDefault="00CC006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çatal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CC0068" w:rsidRDefault="00CC0068" w:rsidP="00C22B69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  <w:r>
        <w:rPr>
          <w:noProof/>
          <w:lang w:eastAsia="tr-TR"/>
        </w:rPr>
        <w:pict>
          <v:shape id="_x0000_s1040" type="#_x0000_t202" style="position:absolute;margin-left:11.05pt;margin-top:8.35pt;width:129pt;height:150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">
            <v:textbox style="mso-fit-shape-to-text:t">
              <w:txbxContent>
                <w:p w:rsidR="00CC0068" w:rsidRDefault="00CC0068">
                  <w:r w:rsidRPr="00BB5B6B"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pict>
                      <v:shape id="_x0000_i1040" type="#_x0000_t75" style="width:113.25pt;height:64.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  <w:r>
        <w:rPr>
          <w:noProof/>
          <w:lang w:eastAsia="tr-TR"/>
        </w:rPr>
        <w:pict>
          <v:shape id="_x0000_s1041" type="#_x0000_t202" style="position:absolute;margin-left:263.9pt;margin-top:2.6pt;width:130.5pt;height:6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">
            <v:textbox>
              <w:txbxContent>
                <w:p w:rsidR="00CC0068" w:rsidRPr="00F1203B" w:rsidRDefault="00CC0068" w:rsidP="0078178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çilek</w:t>
                  </w:r>
                </w:p>
              </w:txbxContent>
            </v:textbox>
          </v:shape>
        </w:pict>
      </w: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  <w:r>
        <w:rPr>
          <w:noProof/>
          <w:lang w:eastAsia="tr-TR"/>
        </w:rPr>
        <w:pict>
          <v:shape id="_x0000_s1042" type="#_x0000_t202" style="position:absolute;margin-left:14.8pt;margin-top:9pt;width:129pt;height:150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">
            <v:textbox style="mso-fit-shape-to-text:t">
              <w:txbxContent>
                <w:p w:rsidR="00CC0068" w:rsidRDefault="00CC0068" w:rsidP="00A8197C">
                  <w:r w:rsidRPr="00B603B7">
                    <w:rPr>
                      <w:noProof/>
                      <w:lang w:eastAsia="tr-TR"/>
                    </w:rPr>
                    <w:pict>
                      <v:shape id="Resim 3" o:spid="_x0000_i1042" type="#_x0000_t75" style="width:114pt;height:65.25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</w:p>
    <w:p w:rsidR="00CC0068" w:rsidRDefault="00CC0068" w:rsidP="00C22B69">
      <w:pPr>
        <w:pStyle w:val="NoSpacing"/>
        <w:rPr>
          <w:rFonts w:ascii="Arial" w:hAnsi="Arial" w:cs="Arial"/>
        </w:rPr>
      </w:pPr>
      <w:r>
        <w:rPr>
          <w:noProof/>
          <w:lang w:eastAsia="tr-TR"/>
        </w:rPr>
        <w:pict>
          <v:shape id="_x0000_s1043" type="#_x0000_t202" style="position:absolute;margin-left:262.4pt;margin-top:9.2pt;width:132pt;height:62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">
            <v:textbox>
              <w:txbxContent>
                <w:p w:rsidR="00CC0068" w:rsidRPr="00F1203B" w:rsidRDefault="00CC0068" w:rsidP="0078178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uçak</w:t>
                  </w:r>
                </w:p>
              </w:txbxContent>
            </v:textbox>
          </v:shape>
        </w:pict>
      </w: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  <w:r>
        <w:rPr>
          <w:noProof/>
          <w:lang w:eastAsia="tr-TR"/>
        </w:rPr>
        <w:pict>
          <v:shape id="_x0000_s1044" type="#_x0000_t202" style="position:absolute;margin-left:262.4pt;margin-top:4.55pt;width:135.75pt;height:80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">
            <v:textbox>
              <w:txbxContent>
                <w:p w:rsidR="00CC0068" w:rsidRPr="00F1203B" w:rsidRDefault="00CC0068" w:rsidP="00781786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çizme</w:t>
                  </w:r>
                </w:p>
              </w:txbxContent>
            </v:textbox>
          </v:shape>
        </w:pict>
      </w:r>
    </w:p>
    <w:p w:rsidR="00CC0068" w:rsidRDefault="00CC0068" w:rsidP="00C22B69">
      <w:pPr>
        <w:pStyle w:val="NoSpacing"/>
        <w:rPr>
          <w:rFonts w:ascii="Arial" w:hAnsi="Arial" w:cs="Arial"/>
        </w:rPr>
      </w:pPr>
      <w:r>
        <w:rPr>
          <w:noProof/>
          <w:lang w:eastAsia="tr-TR"/>
        </w:rPr>
        <w:pict>
          <v:shape id="_x0000_s1045" type="#_x0000_t202" style="position:absolute;margin-left:10.4pt;margin-top:6.55pt;width:129pt;height:73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">
            <v:textbox>
              <w:txbxContent>
                <w:p w:rsidR="00CC0068" w:rsidRDefault="00CC0068" w:rsidP="00781786">
                  <w:r w:rsidRPr="00BB5B6B"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pict>
                      <v:shape id="_x0000_i1044" type="#_x0000_t75" style="width:115.5pt;height:69.75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C22B69">
      <w:pPr>
        <w:pStyle w:val="NoSpacing"/>
        <w:rPr>
          <w:rFonts w:ascii="Arial" w:hAnsi="Arial" w:cs="Arial"/>
        </w:rPr>
      </w:pPr>
    </w:p>
    <w:p w:rsidR="00CC0068" w:rsidRDefault="00CC0068" w:rsidP="008D4818">
      <w:pPr>
        <w:jc w:val="both"/>
        <w:rPr>
          <w:rFonts w:ascii="Hand writing Mutlu" w:hAnsi="Hand writing Mutlu"/>
        </w:rPr>
      </w:pPr>
      <w:hyperlink r:id="rId14" w:history="1">
        <w:r>
          <w:rPr>
            <w:rStyle w:val="Hyperlink"/>
            <w:rFonts w:ascii="Hand writing Mutlu" w:hAnsi="Hand writing Mutlu"/>
            <w:sz w:val="48"/>
            <w:szCs w:val="48"/>
          </w:rPr>
          <w:t>www.sorubak.com</w:t>
        </w:r>
      </w:hyperlink>
      <w:r>
        <w:rPr>
          <w:rFonts w:ascii="Hand writing Mutlu" w:hAnsi="Hand writing Mutlu"/>
          <w:sz w:val="48"/>
          <w:szCs w:val="48"/>
        </w:rPr>
        <w:t xml:space="preserve"> </w:t>
      </w:r>
    </w:p>
    <w:p w:rsidR="00CC0068" w:rsidRDefault="00CC0068" w:rsidP="00C22B69">
      <w:pPr>
        <w:pStyle w:val="NoSpacing"/>
        <w:rPr>
          <w:rFonts w:ascii="Arial" w:hAnsi="Arial" w:cs="Arial"/>
        </w:rPr>
      </w:pPr>
    </w:p>
    <w:sectPr w:rsidR="00CC0068" w:rsidSect="008B0C35">
      <w:pgSz w:w="11906" w:h="16838"/>
      <w:pgMar w:top="794" w:right="567" w:bottom="82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5A3"/>
    <w:rsid w:val="000079C8"/>
    <w:rsid w:val="00077D43"/>
    <w:rsid w:val="00120D63"/>
    <w:rsid w:val="00183878"/>
    <w:rsid w:val="001A1A21"/>
    <w:rsid w:val="001B1497"/>
    <w:rsid w:val="00233D34"/>
    <w:rsid w:val="00274A35"/>
    <w:rsid w:val="002A450D"/>
    <w:rsid w:val="00312A23"/>
    <w:rsid w:val="0034429C"/>
    <w:rsid w:val="003863C9"/>
    <w:rsid w:val="003F40C5"/>
    <w:rsid w:val="004016B5"/>
    <w:rsid w:val="00420624"/>
    <w:rsid w:val="00442DAB"/>
    <w:rsid w:val="005D5B19"/>
    <w:rsid w:val="00735FB0"/>
    <w:rsid w:val="00781786"/>
    <w:rsid w:val="007A33EF"/>
    <w:rsid w:val="0080747D"/>
    <w:rsid w:val="008215BB"/>
    <w:rsid w:val="008B0C35"/>
    <w:rsid w:val="008D4818"/>
    <w:rsid w:val="00902A0D"/>
    <w:rsid w:val="009313CC"/>
    <w:rsid w:val="00937861"/>
    <w:rsid w:val="00962A7D"/>
    <w:rsid w:val="009B7632"/>
    <w:rsid w:val="00A26C0A"/>
    <w:rsid w:val="00A36E76"/>
    <w:rsid w:val="00A46FC0"/>
    <w:rsid w:val="00A8197C"/>
    <w:rsid w:val="00AB603B"/>
    <w:rsid w:val="00B16DE3"/>
    <w:rsid w:val="00B603B7"/>
    <w:rsid w:val="00BA6032"/>
    <w:rsid w:val="00BB5B6B"/>
    <w:rsid w:val="00C13260"/>
    <w:rsid w:val="00C22B69"/>
    <w:rsid w:val="00C800ED"/>
    <w:rsid w:val="00C93A8A"/>
    <w:rsid w:val="00CA0B89"/>
    <w:rsid w:val="00CC0068"/>
    <w:rsid w:val="00CC4354"/>
    <w:rsid w:val="00D0106E"/>
    <w:rsid w:val="00DD10DA"/>
    <w:rsid w:val="00DD27FF"/>
    <w:rsid w:val="00DD35A3"/>
    <w:rsid w:val="00E57002"/>
    <w:rsid w:val="00E842BF"/>
    <w:rsid w:val="00EE48F6"/>
    <w:rsid w:val="00EE7F7E"/>
    <w:rsid w:val="00F1203B"/>
    <w:rsid w:val="00F90406"/>
    <w:rsid w:val="00FD33B7"/>
    <w:rsid w:val="00FD6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3C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E4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48F6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EE48F6"/>
    <w:rPr>
      <w:lang w:eastAsia="en-US"/>
    </w:rPr>
  </w:style>
  <w:style w:type="table" w:styleId="TableGrid">
    <w:name w:val="Table Grid"/>
    <w:basedOn w:val="TableNormal"/>
    <w:uiPriority w:val="99"/>
    <w:rsid w:val="004206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D48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59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154</Words>
  <Characters>881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</dc:creator>
  <cp:keywords>www.sorubak.com</cp:keywords>
  <dc:description>www.sorubak.com</dc:description>
  <cp:lastModifiedBy>edanur</cp:lastModifiedBy>
  <cp:revision>3</cp:revision>
  <cp:lastPrinted>2013-12-28T09:09:00Z</cp:lastPrinted>
  <dcterms:created xsi:type="dcterms:W3CDTF">2014-01-01T10:52:00Z</dcterms:created>
  <dcterms:modified xsi:type="dcterms:W3CDTF">2014-01-04T18:24:00Z</dcterms:modified>
  <cp:category>www.sorubak.com</cp:category>
</cp:coreProperties>
</file>