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905"/>
        <w:gridCol w:w="6520"/>
      </w:tblGrid>
      <w:tr w:rsidR="0028312A" w:rsidRPr="004C13D4" w:rsidTr="004C13D4">
        <w:trPr>
          <w:trHeight w:val="2993"/>
        </w:trPr>
        <w:tc>
          <w:tcPr>
            <w:tcW w:w="7905" w:type="dxa"/>
            <w:tcBorders>
              <w:bottom w:val="single" w:sz="4" w:space="0" w:color="auto"/>
            </w:tcBorders>
          </w:tcPr>
          <w:p w:rsidR="0028312A" w:rsidRPr="004C13D4" w:rsidRDefault="0028312A" w:rsidP="004C13D4">
            <w:pPr>
              <w:pStyle w:val="NoSpacing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4C13D4">
              <w:rPr>
                <w:rFonts w:ascii="Hand writing Mutlu" w:hAnsi="Hand writing Mutlu"/>
                <w:sz w:val="40"/>
                <w:szCs w:val="40"/>
              </w:rPr>
              <w:t>Annem</w:t>
            </w:r>
          </w:p>
          <w:p w:rsidR="0028312A" w:rsidRPr="004C13D4" w:rsidRDefault="0028312A" w:rsidP="004C13D4">
            <w:pPr>
              <w:pStyle w:val="NoSpacing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4C13D4">
              <w:rPr>
                <w:rFonts w:ascii="Hand writing Mutlu" w:hAnsi="Hand writing Mutlu"/>
                <w:sz w:val="40"/>
                <w:szCs w:val="40"/>
              </w:rPr>
              <w:t>Annem Erol</w:t>
            </w:r>
            <w:r w:rsidRPr="004C13D4">
              <w:rPr>
                <w:sz w:val="40"/>
                <w:szCs w:val="40"/>
              </w:rPr>
              <w:t>’</w:t>
            </w:r>
            <w:r w:rsidRPr="004C13D4">
              <w:rPr>
                <w:rFonts w:ascii="Hand writing Mutlu" w:hAnsi="Hand writing Mutlu"/>
                <w:sz w:val="40"/>
                <w:szCs w:val="40"/>
              </w:rPr>
              <w:t>a al.</w:t>
            </w:r>
          </w:p>
          <w:p w:rsidR="0028312A" w:rsidRPr="004C13D4" w:rsidRDefault="0028312A" w:rsidP="004C13D4">
            <w:pPr>
              <w:pStyle w:val="NoSpacing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4C13D4">
              <w:rPr>
                <w:rFonts w:ascii="Hand writing Mutlu" w:hAnsi="Hand writing Mutlu"/>
                <w:sz w:val="40"/>
                <w:szCs w:val="40"/>
              </w:rPr>
              <w:t>Annem Erol</w:t>
            </w:r>
            <w:r w:rsidRPr="004C13D4">
              <w:rPr>
                <w:sz w:val="40"/>
                <w:szCs w:val="40"/>
              </w:rPr>
              <w:t>’</w:t>
            </w:r>
            <w:r w:rsidRPr="004C13D4">
              <w:rPr>
                <w:rFonts w:ascii="Hand writing Mutlu" w:hAnsi="Hand writing Mutlu"/>
                <w:sz w:val="40"/>
                <w:szCs w:val="40"/>
              </w:rPr>
              <w:t>a elma al.</w:t>
            </w:r>
          </w:p>
          <w:p w:rsidR="0028312A" w:rsidRPr="004C13D4" w:rsidRDefault="0028312A" w:rsidP="004C13D4">
            <w:pPr>
              <w:pStyle w:val="NoSpacing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4C13D4">
              <w:rPr>
                <w:rFonts w:ascii="Hand writing Mutlu" w:hAnsi="Hand writing Mutlu"/>
                <w:sz w:val="40"/>
                <w:szCs w:val="40"/>
              </w:rPr>
              <w:t>Annem Erol</w:t>
            </w:r>
            <w:r w:rsidRPr="004C13D4">
              <w:rPr>
                <w:sz w:val="40"/>
                <w:szCs w:val="40"/>
              </w:rPr>
              <w:t>’</w:t>
            </w:r>
            <w:r w:rsidRPr="004C13D4">
              <w:rPr>
                <w:rFonts w:ascii="Hand writing Mutlu" w:hAnsi="Hand writing Mutlu"/>
                <w:sz w:val="40"/>
                <w:szCs w:val="40"/>
              </w:rPr>
              <w:t>a iri elma al.</w:t>
            </w:r>
          </w:p>
          <w:p w:rsidR="0028312A" w:rsidRPr="004C13D4" w:rsidRDefault="0028312A" w:rsidP="004C13D4">
            <w:pPr>
              <w:pStyle w:val="NoSpacing"/>
              <w:jc w:val="center"/>
              <w:rPr>
                <w:sz w:val="40"/>
                <w:szCs w:val="40"/>
              </w:rPr>
            </w:pPr>
            <w:r w:rsidRPr="004C13D4">
              <w:rPr>
                <w:rFonts w:ascii="Hand writing Mutlu" w:hAnsi="Hand writing Mutlu"/>
                <w:sz w:val="40"/>
                <w:szCs w:val="40"/>
              </w:rPr>
              <w:t>Annem Erol</w:t>
            </w:r>
            <w:r w:rsidRPr="004C13D4">
              <w:rPr>
                <w:sz w:val="40"/>
                <w:szCs w:val="40"/>
              </w:rPr>
              <w:t>’</w:t>
            </w:r>
            <w:r w:rsidRPr="004C13D4">
              <w:rPr>
                <w:rFonts w:ascii="Hand writing Mutlu" w:hAnsi="Hand writing Mutlu"/>
                <w:sz w:val="40"/>
                <w:szCs w:val="40"/>
              </w:rPr>
              <w:t>a iri taneli elma al.</w:t>
            </w:r>
          </w:p>
        </w:tc>
        <w:tc>
          <w:tcPr>
            <w:tcW w:w="6520" w:type="dxa"/>
            <w:vMerge w:val="restart"/>
          </w:tcPr>
          <w:p w:rsidR="0028312A" w:rsidRPr="004C13D4" w:rsidRDefault="0028312A" w:rsidP="00F65C43">
            <w:pPr>
              <w:pStyle w:val="NoSpacing"/>
              <w:rPr>
                <w:rFonts w:ascii="Hand writing Mutlu" w:hAnsi="Hand writing Mutlu"/>
                <w:sz w:val="44"/>
                <w:szCs w:val="44"/>
              </w:rPr>
            </w:pPr>
            <w:r w:rsidRPr="004C13D4">
              <w:rPr>
                <w:rFonts w:ascii="Times New Roman" w:hAnsi="Times New Roman"/>
                <w:sz w:val="44"/>
                <w:szCs w:val="44"/>
              </w:rPr>
              <w:t>*</w:t>
            </w:r>
            <w:r w:rsidRPr="004C13D4">
              <w:rPr>
                <w:rFonts w:ascii="Hand writing Mutlu" w:hAnsi="Hand writing Mutlu"/>
                <w:sz w:val="44"/>
                <w:szCs w:val="44"/>
              </w:rPr>
              <w:t>Mimar ol</w:t>
            </w:r>
          </w:p>
          <w:p w:rsidR="0028312A" w:rsidRPr="004C13D4" w:rsidRDefault="0028312A" w:rsidP="00F65C43">
            <w:pPr>
              <w:pStyle w:val="NoSpacing"/>
              <w:rPr>
                <w:rFonts w:ascii="Hand writing Mutlu" w:hAnsi="Hand writing Mutlu"/>
                <w:sz w:val="44"/>
                <w:szCs w:val="44"/>
              </w:rPr>
            </w:pPr>
            <w:r w:rsidRPr="004C13D4">
              <w:rPr>
                <w:rFonts w:ascii="Times New Roman" w:hAnsi="Times New Roman"/>
                <w:sz w:val="44"/>
                <w:szCs w:val="44"/>
              </w:rPr>
              <w:t>*</w:t>
            </w:r>
            <w:r w:rsidRPr="004C13D4">
              <w:rPr>
                <w:rFonts w:ascii="Hand writing Mutlu" w:hAnsi="Hand writing Mutlu"/>
                <w:sz w:val="44"/>
                <w:szCs w:val="44"/>
              </w:rPr>
              <w:t>Metin eleman ol.</w:t>
            </w:r>
          </w:p>
          <w:p w:rsidR="0028312A" w:rsidRPr="004C13D4" w:rsidRDefault="0028312A" w:rsidP="00F65C43">
            <w:pPr>
              <w:pStyle w:val="NoSpacing"/>
              <w:rPr>
                <w:rFonts w:ascii="Hand writing Mutlu" w:hAnsi="Hand writing Mutlu"/>
                <w:sz w:val="44"/>
                <w:szCs w:val="44"/>
              </w:rPr>
            </w:pPr>
            <w:r w:rsidRPr="004C13D4">
              <w:rPr>
                <w:rFonts w:ascii="Times New Roman" w:hAnsi="Times New Roman"/>
                <w:sz w:val="44"/>
                <w:szCs w:val="44"/>
              </w:rPr>
              <w:t>*</w:t>
            </w:r>
            <w:r w:rsidRPr="004C13D4">
              <w:rPr>
                <w:rFonts w:ascii="Hand writing Mutlu" w:hAnsi="Hand writing Mutlu"/>
                <w:sz w:val="44"/>
                <w:szCs w:val="44"/>
              </w:rPr>
              <w:t>Eline al 1 mala.</w:t>
            </w:r>
          </w:p>
          <w:p w:rsidR="0028312A" w:rsidRPr="004C13D4" w:rsidRDefault="0028312A" w:rsidP="00F65C43">
            <w:pPr>
              <w:pStyle w:val="NoSpacing"/>
              <w:rPr>
                <w:rFonts w:ascii="Hand writing Mutlu" w:hAnsi="Hand writing Mutlu"/>
                <w:sz w:val="44"/>
                <w:szCs w:val="44"/>
              </w:rPr>
            </w:pPr>
            <w:r w:rsidRPr="004C13D4">
              <w:rPr>
                <w:rFonts w:ascii="Times New Roman" w:hAnsi="Times New Roman"/>
                <w:sz w:val="44"/>
                <w:szCs w:val="44"/>
              </w:rPr>
              <w:t>*</w:t>
            </w:r>
            <w:r w:rsidRPr="004C13D4">
              <w:rPr>
                <w:rFonts w:ascii="Hand writing Mutlu" w:hAnsi="Hand writing Mutlu"/>
                <w:sz w:val="44"/>
                <w:szCs w:val="44"/>
              </w:rPr>
              <w:t>O temeli tamamla.</w:t>
            </w:r>
          </w:p>
          <w:p w:rsidR="0028312A" w:rsidRPr="004C13D4" w:rsidRDefault="0028312A" w:rsidP="00F65C43">
            <w:pPr>
              <w:pStyle w:val="NoSpacing"/>
              <w:rPr>
                <w:rFonts w:ascii="Hand writing Mutlu" w:hAnsi="Hand writing Mutlu"/>
                <w:sz w:val="44"/>
                <w:szCs w:val="44"/>
              </w:rPr>
            </w:pPr>
            <w:r w:rsidRPr="004C13D4">
              <w:rPr>
                <w:rFonts w:ascii="Times New Roman" w:hAnsi="Times New Roman"/>
                <w:sz w:val="44"/>
                <w:szCs w:val="44"/>
              </w:rPr>
              <w:t>*</w:t>
            </w:r>
            <w:r w:rsidRPr="004C13D4">
              <w:rPr>
                <w:rFonts w:ascii="Hand writing Mutlu" w:hAnsi="Hand writing Mutlu"/>
                <w:sz w:val="44"/>
                <w:szCs w:val="44"/>
              </w:rPr>
              <w:t>Elime almam mala.</w:t>
            </w:r>
          </w:p>
          <w:p w:rsidR="0028312A" w:rsidRPr="004C13D4" w:rsidRDefault="0028312A" w:rsidP="00F65C43">
            <w:pPr>
              <w:pStyle w:val="NoSpacing"/>
              <w:rPr>
                <w:rFonts w:ascii="Hand writing Mutlu" w:hAnsi="Hand writing Mutlu"/>
                <w:sz w:val="44"/>
                <w:szCs w:val="44"/>
              </w:rPr>
            </w:pPr>
            <w:r w:rsidRPr="004C13D4">
              <w:rPr>
                <w:rFonts w:ascii="Times New Roman" w:hAnsi="Times New Roman"/>
                <w:sz w:val="44"/>
                <w:szCs w:val="44"/>
              </w:rPr>
              <w:t>*</w:t>
            </w:r>
            <w:r w:rsidRPr="004C13D4">
              <w:rPr>
                <w:rFonts w:ascii="Hand writing Mutlu" w:hAnsi="Hand writing Mutlu"/>
                <w:sz w:val="44"/>
                <w:szCs w:val="44"/>
              </w:rPr>
              <w:t>Eleman olmam ona.</w:t>
            </w:r>
          </w:p>
          <w:p w:rsidR="0028312A" w:rsidRPr="004C13D4" w:rsidRDefault="0028312A" w:rsidP="00F65C43">
            <w:pPr>
              <w:pStyle w:val="NoSpacing"/>
              <w:rPr>
                <w:rFonts w:ascii="Hand writing Mutlu" w:hAnsi="Hand writing Mutlu"/>
                <w:sz w:val="44"/>
                <w:szCs w:val="44"/>
              </w:rPr>
            </w:pPr>
            <w:r w:rsidRPr="004C13D4">
              <w:rPr>
                <w:rFonts w:ascii="Times New Roman" w:hAnsi="Times New Roman"/>
                <w:sz w:val="44"/>
                <w:szCs w:val="44"/>
              </w:rPr>
              <w:t>*</w:t>
            </w:r>
            <w:r w:rsidRPr="004C13D4">
              <w:rPr>
                <w:rFonts w:ascii="Hand writing Mutlu" w:hAnsi="Hand writing Mutlu"/>
                <w:sz w:val="44"/>
                <w:szCs w:val="44"/>
              </w:rPr>
              <w:t>Mimar ol, temel at</w:t>
            </w:r>
          </w:p>
          <w:p w:rsidR="0028312A" w:rsidRPr="004C13D4" w:rsidRDefault="0028312A" w:rsidP="004C13D4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4C13D4">
              <w:rPr>
                <w:rFonts w:ascii="Times New Roman" w:hAnsi="Times New Roman"/>
                <w:sz w:val="44"/>
                <w:szCs w:val="44"/>
              </w:rPr>
              <w:t>*</w:t>
            </w:r>
            <w:r w:rsidRPr="004C13D4">
              <w:rPr>
                <w:rFonts w:ascii="Hand writing Mutlu" w:hAnsi="Hand writing Mutlu"/>
                <w:sz w:val="44"/>
                <w:szCs w:val="44"/>
              </w:rPr>
              <w:t>Mor mantar al ama al mantar alma.</w:t>
            </w:r>
          </w:p>
          <w:p w:rsidR="0028312A" w:rsidRPr="004C13D4" w:rsidRDefault="0028312A" w:rsidP="004C13D4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4C13D4">
              <w:rPr>
                <w:rFonts w:ascii="Times New Roman" w:hAnsi="Times New Roman"/>
                <w:sz w:val="44"/>
                <w:szCs w:val="44"/>
              </w:rPr>
              <w:t>*</w:t>
            </w:r>
            <w:r w:rsidRPr="004C13D4">
              <w:rPr>
                <w:rFonts w:ascii="Hand writing Mutlu" w:hAnsi="Hand writing Mutlu"/>
                <w:sz w:val="44"/>
                <w:szCs w:val="44"/>
              </w:rPr>
              <w:t xml:space="preserve">2 litre al ama </w:t>
            </w:r>
            <w:smartTag w:uri="urn:schemas-microsoft-com:office:smarttags" w:element="metricconverter">
              <w:smartTagPr>
                <w:attr w:name="ProductID" w:val="4 litre"/>
              </w:smartTagPr>
              <w:r w:rsidRPr="004C13D4">
                <w:rPr>
                  <w:rFonts w:ascii="Hand writing Mutlu" w:hAnsi="Hand writing Mutlu"/>
                  <w:sz w:val="44"/>
                  <w:szCs w:val="44"/>
                </w:rPr>
                <w:t>4 litre</w:t>
              </w:r>
            </w:smartTag>
            <w:r w:rsidRPr="004C13D4">
              <w:rPr>
                <w:rFonts w:ascii="Hand writing Mutlu" w:hAnsi="Hand writing Mutlu"/>
                <w:sz w:val="44"/>
                <w:szCs w:val="44"/>
              </w:rPr>
              <w:t xml:space="preserve"> alma.</w:t>
            </w:r>
          </w:p>
          <w:p w:rsidR="0028312A" w:rsidRPr="004C13D4" w:rsidRDefault="0028312A" w:rsidP="004C13D4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4C13D4">
              <w:rPr>
                <w:rFonts w:ascii="Times New Roman" w:hAnsi="Times New Roman"/>
                <w:sz w:val="44"/>
                <w:szCs w:val="44"/>
              </w:rPr>
              <w:t>*</w:t>
            </w:r>
            <w:r w:rsidRPr="004C13D4">
              <w:rPr>
                <w:rFonts w:ascii="Hand writing Mutlu" w:hAnsi="Hand writing Mutlu"/>
                <w:sz w:val="44"/>
                <w:szCs w:val="44"/>
              </w:rPr>
              <w:t>5 metre al ama on metre alma.</w:t>
            </w:r>
          </w:p>
          <w:p w:rsidR="0028312A" w:rsidRPr="004C13D4" w:rsidRDefault="0028312A" w:rsidP="004C13D4">
            <w:pPr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  <w:r w:rsidRPr="004C13D4">
              <w:rPr>
                <w:rFonts w:ascii="Times New Roman" w:hAnsi="Times New Roman"/>
                <w:sz w:val="44"/>
                <w:szCs w:val="44"/>
              </w:rPr>
              <w:t>*</w:t>
            </w:r>
            <w:r w:rsidRPr="004C13D4">
              <w:rPr>
                <w:rFonts w:ascii="Hand writing Mutlu" w:hAnsi="Hand writing Mutlu"/>
                <w:sz w:val="44"/>
                <w:szCs w:val="44"/>
              </w:rPr>
              <w:t>Limonata al ama oralet alma.</w:t>
            </w:r>
          </w:p>
        </w:tc>
      </w:tr>
      <w:tr w:rsidR="0028312A" w:rsidRPr="004C13D4" w:rsidTr="004C13D4">
        <w:trPr>
          <w:trHeight w:val="319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</w:tcBorders>
          </w:tcPr>
          <w:p w:rsidR="0028312A" w:rsidRPr="004C13D4" w:rsidRDefault="0028312A" w:rsidP="004C13D4">
            <w:pPr>
              <w:pStyle w:val="NoSpacing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4C13D4">
              <w:rPr>
                <w:rFonts w:ascii="Hand writing Mutlu" w:hAnsi="Hand writing Mutlu"/>
                <w:sz w:val="40"/>
                <w:szCs w:val="40"/>
              </w:rPr>
              <w:t>İrem</w:t>
            </w:r>
          </w:p>
          <w:p w:rsidR="0028312A" w:rsidRPr="004C13D4" w:rsidRDefault="0028312A" w:rsidP="004C13D4">
            <w:pPr>
              <w:pStyle w:val="NoSpacing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4C13D4">
              <w:rPr>
                <w:rFonts w:ascii="Hand writing Mutlu" w:hAnsi="Hand writing Mutlu"/>
                <w:sz w:val="40"/>
                <w:szCs w:val="40"/>
              </w:rPr>
              <w:t>İrem itme.</w:t>
            </w:r>
          </w:p>
          <w:p w:rsidR="0028312A" w:rsidRPr="004C13D4" w:rsidRDefault="0028312A" w:rsidP="004C13D4">
            <w:pPr>
              <w:pStyle w:val="NoSpacing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4C13D4">
              <w:rPr>
                <w:rFonts w:ascii="Hand writing Mutlu" w:hAnsi="Hand writing Mutlu"/>
                <w:sz w:val="40"/>
                <w:szCs w:val="40"/>
              </w:rPr>
              <w:t>İrem elinle itme.</w:t>
            </w:r>
          </w:p>
          <w:p w:rsidR="0028312A" w:rsidRPr="004C13D4" w:rsidRDefault="0028312A" w:rsidP="004C13D4">
            <w:pPr>
              <w:pStyle w:val="NoSpacing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4C13D4">
              <w:rPr>
                <w:rFonts w:ascii="Hand writing Mutlu" w:hAnsi="Hand writing Mutlu"/>
                <w:sz w:val="40"/>
                <w:szCs w:val="40"/>
              </w:rPr>
              <w:t>İrem Emir</w:t>
            </w:r>
            <w:r w:rsidRPr="004C13D4">
              <w:rPr>
                <w:rFonts w:ascii="Times New Roman" w:hAnsi="Times New Roman"/>
                <w:sz w:val="40"/>
                <w:szCs w:val="40"/>
              </w:rPr>
              <w:t>’</w:t>
            </w:r>
            <w:r w:rsidRPr="004C13D4">
              <w:rPr>
                <w:rFonts w:ascii="Hand writing Mutlu" w:hAnsi="Hand writing Mutlu"/>
                <w:sz w:val="40"/>
                <w:szCs w:val="40"/>
              </w:rPr>
              <w:t>i elinle itme.</w:t>
            </w:r>
          </w:p>
          <w:p w:rsidR="0028312A" w:rsidRPr="004C13D4" w:rsidRDefault="0028312A" w:rsidP="004C13D4">
            <w:pPr>
              <w:pStyle w:val="NoSpacing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4C13D4">
              <w:rPr>
                <w:rFonts w:ascii="Hand writing Mutlu" w:hAnsi="Hand writing Mutlu"/>
                <w:sz w:val="40"/>
                <w:szCs w:val="40"/>
              </w:rPr>
              <w:t>İrem iri elinle Emir</w:t>
            </w:r>
            <w:r w:rsidRPr="004C13D4">
              <w:rPr>
                <w:rFonts w:ascii="Times New Roman" w:hAnsi="Times New Roman"/>
                <w:sz w:val="40"/>
                <w:szCs w:val="40"/>
              </w:rPr>
              <w:t>’</w:t>
            </w:r>
            <w:r w:rsidRPr="004C13D4">
              <w:rPr>
                <w:rFonts w:ascii="Hand writing Mutlu" w:hAnsi="Hand writing Mutlu"/>
                <w:sz w:val="40"/>
                <w:szCs w:val="40"/>
              </w:rPr>
              <w:t>i itme.</w:t>
            </w:r>
          </w:p>
        </w:tc>
        <w:tc>
          <w:tcPr>
            <w:tcW w:w="6520" w:type="dxa"/>
            <w:vMerge/>
          </w:tcPr>
          <w:p w:rsidR="0028312A" w:rsidRPr="004C13D4" w:rsidRDefault="0028312A" w:rsidP="00F65C43">
            <w:pPr>
              <w:pStyle w:val="NoSpacing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28312A" w:rsidRPr="004C13D4" w:rsidTr="004C13D4">
        <w:trPr>
          <w:trHeight w:val="3657"/>
        </w:trPr>
        <w:tc>
          <w:tcPr>
            <w:tcW w:w="7905" w:type="dxa"/>
            <w:tcBorders>
              <w:top w:val="single" w:sz="4" w:space="0" w:color="auto"/>
            </w:tcBorders>
          </w:tcPr>
          <w:p w:rsidR="0028312A" w:rsidRPr="004C13D4" w:rsidRDefault="0028312A" w:rsidP="004C13D4">
            <w:pPr>
              <w:spacing w:after="0" w:line="240" w:lineRule="auto"/>
              <w:contextualSpacing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4C13D4">
              <w:rPr>
                <w:rFonts w:ascii="Hand writing Mutlu" w:hAnsi="Hand writing Mutlu"/>
                <w:sz w:val="40"/>
                <w:szCs w:val="40"/>
              </w:rPr>
              <w:t>Nemli</w:t>
            </w:r>
          </w:p>
          <w:p w:rsidR="0028312A" w:rsidRPr="004C13D4" w:rsidRDefault="0028312A" w:rsidP="004C13D4">
            <w:pPr>
              <w:spacing w:after="0" w:line="240" w:lineRule="auto"/>
              <w:contextualSpacing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4C13D4">
              <w:rPr>
                <w:rFonts w:ascii="Hand writing Mutlu" w:hAnsi="Hand writing Mutlu"/>
                <w:sz w:val="40"/>
                <w:szCs w:val="40"/>
              </w:rPr>
              <w:t>Otlar nemli.</w:t>
            </w:r>
          </w:p>
          <w:p w:rsidR="0028312A" w:rsidRPr="004C13D4" w:rsidRDefault="0028312A" w:rsidP="004C13D4">
            <w:pPr>
              <w:pStyle w:val="NoSpacing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4C13D4">
              <w:rPr>
                <w:rFonts w:ascii="Hand writing Mutlu" w:hAnsi="Hand writing Mutlu"/>
                <w:sz w:val="40"/>
                <w:szCs w:val="40"/>
              </w:rPr>
              <w:t>Tereler , eller , nemli.</w:t>
            </w:r>
          </w:p>
          <w:p w:rsidR="0028312A" w:rsidRPr="004C13D4" w:rsidRDefault="0028312A" w:rsidP="004C13D4">
            <w:pPr>
              <w:spacing w:after="0" w:line="240" w:lineRule="auto"/>
              <w:contextualSpacing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4C13D4">
              <w:rPr>
                <w:rFonts w:ascii="Hand writing Mutlu" w:hAnsi="Hand writing Mutlu"/>
                <w:sz w:val="40"/>
                <w:szCs w:val="40"/>
              </w:rPr>
              <w:t>Naneler , laleler nemli.</w:t>
            </w:r>
          </w:p>
          <w:p w:rsidR="0028312A" w:rsidRPr="004C13D4" w:rsidRDefault="0028312A" w:rsidP="004C13D4">
            <w:pPr>
              <w:spacing w:after="0" w:line="240" w:lineRule="auto"/>
              <w:contextualSpacing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4C13D4">
              <w:rPr>
                <w:rFonts w:ascii="Hand writing Mutlu" w:hAnsi="Hand writing Mutlu"/>
                <w:sz w:val="40"/>
                <w:szCs w:val="40"/>
              </w:rPr>
              <w:t>Atletler , aletler , teller nemli.</w:t>
            </w:r>
          </w:p>
          <w:p w:rsidR="0028312A" w:rsidRPr="004C13D4" w:rsidRDefault="0028312A" w:rsidP="004C13D4">
            <w:pPr>
              <w:pStyle w:val="NoSpacing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hyperlink r:id="rId4" w:history="1">
              <w:r w:rsidRPr="008E459C">
                <w:rPr>
                  <w:rStyle w:val="Hyperlink"/>
                  <w:rFonts w:ascii="Hand writing Mutlu" w:hAnsi="Hand writing Mutlu"/>
                  <w:sz w:val="48"/>
                  <w:szCs w:val="48"/>
                </w:rPr>
                <w:t>www.sorubak.com</w:t>
              </w:r>
            </w:hyperlink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6520" w:type="dxa"/>
            <w:vMerge/>
          </w:tcPr>
          <w:p w:rsidR="0028312A" w:rsidRPr="004C13D4" w:rsidRDefault="0028312A" w:rsidP="00F65C43">
            <w:pPr>
              <w:pStyle w:val="NoSpacing"/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28312A" w:rsidRDefault="0028312A">
      <w:r>
        <w:t>Bu metinleri bol bol okuyun.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Buradaki cümleleri okuyun sonra da defterinize yazın.</w:t>
      </w:r>
    </w:p>
    <w:sectPr w:rsidR="0028312A" w:rsidSect="00DB114D">
      <w:pgSz w:w="16838" w:h="11906" w:orient="landscape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114D"/>
    <w:rsid w:val="0028312A"/>
    <w:rsid w:val="003B3E19"/>
    <w:rsid w:val="00470DAC"/>
    <w:rsid w:val="004C13D4"/>
    <w:rsid w:val="006F078E"/>
    <w:rsid w:val="008E459C"/>
    <w:rsid w:val="00D754E8"/>
    <w:rsid w:val="00DB114D"/>
    <w:rsid w:val="00F65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14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B11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B114D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65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5C4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F078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104</Words>
  <Characters>593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Akkoyun</dc:creator>
  <cp:keywords>www.sorubak.com</cp:keywords>
  <dc:description>www.sorubak.com</dc:description>
  <cp:lastModifiedBy>edanur</cp:lastModifiedBy>
  <cp:revision>2</cp:revision>
  <cp:lastPrinted>2013-12-30T20:37:00Z</cp:lastPrinted>
  <dcterms:created xsi:type="dcterms:W3CDTF">2013-12-30T20:23:00Z</dcterms:created>
  <dcterms:modified xsi:type="dcterms:W3CDTF">2014-01-04T18:17:00Z</dcterms:modified>
  <cp:category>www.sorubak.com</cp:category>
</cp:coreProperties>
</file>