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CB" w:rsidRDefault="001579CB">
      <w:r>
        <w:rPr>
          <w:noProof/>
          <w:lang w:eastAsia="tr-TR"/>
        </w:rPr>
        <w:pict>
          <v:roundrect id="_x0000_s1026" style="position:absolute;margin-left:498.8pt;margin-top:3.15pt;width:4in;height:32.25pt;z-index:251672064" arcsize="10923f" strokeweight="2.25pt">
            <v:textbox style="mso-next-textbox:#_x0000_s1026">
              <w:txbxContent>
                <w:p w:rsidR="001579CB" w:rsidRPr="0046648E" w:rsidRDefault="001579CB">
                  <w:pPr>
                    <w:rPr>
                      <w:rFonts w:ascii="Hand writing Mutlu" w:hAnsi="Hand writing Mutlu"/>
                      <w:sz w:val="18"/>
                    </w:rPr>
                  </w:pPr>
                  <w:r>
                    <w:rPr>
                      <w:rFonts w:ascii="Hand writing Mutlu" w:hAnsi="Hand writing Mutlu"/>
                      <w:b/>
                      <w:sz w:val="24"/>
                    </w:rPr>
                    <w:t xml:space="preserve">Adı Soyadı </w:t>
                  </w:r>
                  <w:r w:rsidRPr="0046648E">
                    <w:rPr>
                      <w:rFonts w:ascii="Hand writing Mutlu" w:hAnsi="Hand writing Mutlu"/>
                      <w:sz w:val="18"/>
                    </w:rPr>
                    <w:t>:</w:t>
                  </w:r>
                  <w:r w:rsidRPr="0046648E">
                    <w:rPr>
                      <w:rFonts w:ascii="Times New Roman" w:hAnsi="Times New Roman"/>
                      <w:sz w:val="18"/>
                    </w:rPr>
                    <w:t>……………………………………</w:t>
                  </w:r>
                  <w:r>
                    <w:rPr>
                      <w:rFonts w:ascii="Times New Roman" w:hAnsi="Times New Roman"/>
                      <w:sz w:val="18"/>
                    </w:rPr>
                    <w:t>………………...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102.05pt;margin-top:3.15pt;width:381.75pt;height:36pt;z-index:251638272" arcsize="10923f" fillcolor="#bfbfbf" strokeweight="2.25pt">
            <v:textbox style="mso-next-textbox:#_x0000_s1027">
              <w:txbxContent>
                <w:p w:rsidR="001579CB" w:rsidRPr="0046648E" w:rsidRDefault="001579CB" w:rsidP="00F4286E">
                  <w:pPr>
                    <w:jc w:val="center"/>
                    <w:rPr>
                      <w:rFonts w:ascii="Snap ITC" w:hAnsi="Snap ITC"/>
                      <w:b/>
                      <w:sz w:val="40"/>
                    </w:rPr>
                  </w:pPr>
                  <w:r w:rsidRPr="0046648E">
                    <w:rPr>
                      <w:rFonts w:ascii="Snap ITC" w:hAnsi="Snap ITC"/>
                      <w:b/>
                      <w:sz w:val="40"/>
                    </w:rPr>
                    <w:t>Dikte    Etkinli</w:t>
                  </w:r>
                  <w:r w:rsidRPr="0046648E">
                    <w:rPr>
                      <w:rFonts w:ascii="Times New Roman" w:hAnsi="Times New Roman"/>
                      <w:b/>
                      <w:sz w:val="40"/>
                    </w:rPr>
                    <w:t>ğ</w:t>
                  </w:r>
                  <w:r w:rsidRPr="0046648E">
                    <w:rPr>
                      <w:rFonts w:ascii="Snap ITC" w:hAnsi="Snap ITC"/>
                      <w:b/>
                      <w:sz w:val="40"/>
                    </w:rPr>
                    <w:t xml:space="preserve">i </w:t>
                  </w:r>
                  <w:r>
                    <w:rPr>
                      <w:rFonts w:ascii="Snap ITC" w:hAnsi="Snap ITC"/>
                      <w:b/>
                      <w:sz w:val="40"/>
                    </w:rPr>
                    <w:t>- 10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1.3pt;margin-top:13.65pt;width:790.5pt;height:540.75pt;z-index:251623936" fillcolor="#a5a5a5" strokeweight="3pt">
            <v:textbox style="mso-next-textbox:#_x0000_s1028">
              <w:txbxContent>
                <w:p w:rsidR="001579CB" w:rsidRPr="009F101D" w:rsidRDefault="001579CB" w:rsidP="00911C3A">
                  <w:pPr>
                    <w:spacing w:line="240" w:lineRule="auto"/>
                    <w:rPr>
                      <w:noProof/>
                      <w:sz w:val="58"/>
                      <w:szCs w:val="58"/>
                      <w:lang w:eastAsia="tr-TR"/>
                    </w:rPr>
                  </w:pPr>
                </w:p>
                <w:p w:rsidR="001579CB" w:rsidRDefault="001579CB" w:rsidP="00911C3A">
                  <w:pPr>
                    <w:ind w:left="-142"/>
                  </w:pPr>
                  <w:r>
                    <w:rPr>
                      <w:noProof/>
                      <w:lang w:eastAsia="tr-TR"/>
                    </w:rPr>
                    <w:t xml:space="preserve">             </w:t>
                  </w:r>
                </w:p>
              </w:txbxContent>
            </v:textbox>
          </v:shape>
        </w:pict>
      </w:r>
    </w:p>
    <w:p w:rsidR="001579CB" w:rsidRDefault="001579CB">
      <w:r>
        <w:rPr>
          <w:noProof/>
          <w:lang w:eastAsia="tr-TR"/>
        </w:rPr>
        <w:pict>
          <v:shape id="_x0000_s1029" type="#_x0000_t202" style="position:absolute;margin-left:24.05pt;margin-top:23.45pt;width:762.75pt;height:116.25pt;z-index:251630080" strokeweight="3pt">
            <v:textbox style="mso-next-textbox:#_x0000_s1029">
              <w:txbxContent>
                <w:p w:rsidR="001579CB" w:rsidRDefault="001579CB"/>
                <w:p w:rsidR="001579CB" w:rsidRDefault="001579CB"/>
                <w:p w:rsidR="001579CB" w:rsidRPr="004B1210" w:rsidRDefault="001579CB">
                  <w:pPr>
                    <w:rPr>
                      <w:sz w:val="4"/>
                    </w:rPr>
                  </w:pPr>
                </w:p>
                <w:p w:rsidR="001579CB" w:rsidRPr="00E50E1A" w:rsidRDefault="001579CB">
                  <w:pPr>
                    <w:rPr>
                      <w:rFonts w:ascii="UlusalOkul.Com Çizgili" w:hAnsi="UlusalOkul.Com Çizgili"/>
                      <w:b/>
                      <w:sz w:val="48"/>
                    </w:rPr>
                  </w:pPr>
                  <w:r>
                    <w:rPr>
                      <w:rFonts w:ascii="UlusalOkul.Com Çizgili" w:hAnsi="UlusalOkul.Com Çizgili"/>
                      <w:b/>
                      <w:sz w:val="48"/>
                    </w:rPr>
                    <w:t xml:space="preserve">  </w:t>
                  </w:r>
                  <w:r w:rsidRPr="00E50E1A">
                    <w:rPr>
                      <w:rFonts w:ascii="UlusalOkul.Com Çizgili" w:hAnsi="UlusalOkul.Com Çizgili"/>
                      <w:b/>
                      <w:sz w:val="48"/>
                    </w:rPr>
                    <w:t xml:space="preserve">                                    </w:t>
                  </w:r>
                  <w:r>
                    <w:rPr>
                      <w:rFonts w:ascii="UlusalOkul.Com Çizgili" w:hAnsi="UlusalOkul.Com Çizgili"/>
                      <w:b/>
                      <w:sz w:val="48"/>
                    </w:rPr>
                    <w:t xml:space="preserve">                               </w:t>
                  </w:r>
                </w:p>
              </w:txbxContent>
            </v:textbox>
          </v:shape>
        </w:pict>
      </w:r>
    </w:p>
    <w:p w:rsidR="001579CB" w:rsidRDefault="001579CB">
      <w:r>
        <w:rPr>
          <w:noProof/>
          <w:lang w:eastAsia="tr-TR"/>
        </w:rPr>
        <w:pict>
          <v:roundrect id="_x0000_s1030" style="position:absolute;margin-left:717.05pt;margin-top:10pt;width:63pt;height:48pt;z-index:251678208" arcsize="10923f" strokeweight="1.5pt">
            <v:textbox style="mso-next-textbox:#_x0000_s1030">
              <w:txbxContent>
                <w:p w:rsidR="001579CB" w:rsidRPr="004B3799" w:rsidRDefault="001579CB" w:rsidP="004B3799">
                  <w:pPr>
                    <w:ind w:left="-142"/>
                    <w:rPr>
                      <w:rFonts w:ascii="UlusalOkul.Com Çizgili" w:hAnsi="UlusalOkul.Com Çizgili"/>
                      <w:b/>
                      <w:sz w:val="48"/>
                    </w:rPr>
                  </w:pPr>
                  <w:r w:rsidRPr="004B3799">
                    <w:rPr>
                      <w:rFonts w:ascii="UlusalOkul.Com Çizgili" w:hAnsi="UlusalOkul.Com Çizgili"/>
                      <w:b/>
                      <w:sz w:val="48"/>
                    </w:rPr>
                    <w:t>tane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615.05pt;margin-top:10pt;width:97.5pt;height:48pt;z-index:251677184" arcsize="10923f" strokeweight="1.5pt">
            <v:textbox style="mso-next-textbox:#_x0000_s1031">
              <w:txbxContent>
                <w:p w:rsidR="001579CB" w:rsidRPr="00FD0A6B" w:rsidRDefault="001579CB" w:rsidP="004B3799">
                  <w:pPr>
                    <w:ind w:left="-142"/>
                    <w:rPr>
                      <w:rFonts w:ascii="UlusalOkul.Com Çizgili" w:hAnsi="UlusalOkul.Com Çizgili"/>
                      <w:b/>
                      <w:sz w:val="48"/>
                    </w:rPr>
                  </w:pPr>
                  <w:r>
                    <w:rPr>
                      <w:rFonts w:ascii="UlusalOkul.Com Çizgili" w:hAnsi="UlusalOkul.Com Çizgili"/>
                      <w:b/>
                      <w:sz w:val="48"/>
                    </w:rPr>
                    <w:t>Mert</w:t>
                  </w:r>
                  <w:r>
                    <w:rPr>
                      <w:rFonts w:ascii="Times New Roman" w:hAnsi="Times New Roman"/>
                      <w:b/>
                      <w:sz w:val="48"/>
                    </w:rPr>
                    <w:t>’</w:t>
                  </w:r>
                  <w:r>
                    <w:rPr>
                      <w:rFonts w:ascii="UlusalOkul.Com Çizgili" w:hAnsi="UlusalOkul.Com Çizgili"/>
                      <w:b/>
                      <w:sz w:val="48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546.8pt;margin-top:5.5pt;width:63pt;height:60.75pt;z-index:251674112" arcsize="10923f" strokeweight="1.5pt">
            <v:textbox style="mso-next-textbox:#_x0000_s1032">
              <w:txbxContent>
                <w:p w:rsidR="001579CB" w:rsidRPr="0033600D" w:rsidRDefault="001579CB" w:rsidP="00550967">
                  <w:pPr>
                    <w:rPr>
                      <w:rFonts w:ascii="Cambria" w:hAnsi="Cambria"/>
                      <w:b/>
                      <w:sz w:val="16"/>
                      <w:szCs w:val="16"/>
                    </w:rPr>
                  </w:pPr>
                  <w:r w:rsidRPr="0033600D">
                    <w:rPr>
                      <w:rFonts w:ascii="Cambria" w:hAnsi="Cambria"/>
                      <w:b/>
                      <w:noProof/>
                      <w:sz w:val="16"/>
                      <w:szCs w:val="16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3" o:spid="_x0000_i1026" type="#_x0000_t75" style="width:42pt;height:45pt;visibility:visible">
                        <v:imagedata r:id="rId4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488.3pt;margin-top:12.25pt;width:54.75pt;height:48pt;z-index:251636224" arcsize="10923f" strokeweight="1.5pt">
            <v:textbox style="mso-next-textbox:#_x0000_s1033">
              <w:txbxContent>
                <w:p w:rsidR="001579CB" w:rsidRPr="00FD0A6B" w:rsidRDefault="001579CB" w:rsidP="00115A2F">
                  <w:pPr>
                    <w:rPr>
                      <w:rFonts w:ascii="UlusalOkul.Com Çizgili" w:hAnsi="UlusalOkul.Com Çizgili"/>
                      <w:b/>
                      <w:sz w:val="48"/>
                    </w:rPr>
                  </w:pPr>
                  <w:r>
                    <w:rPr>
                      <w:rFonts w:ascii="UlusalOkul.Com Çizgili" w:hAnsi="UlusalOkul.Com Çizgili"/>
                      <w:b/>
                      <w:sz w:val="48"/>
                    </w:rPr>
                    <w:t>İri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425.3pt;margin-top:7pt;width:58.5pt;height:57.75pt;z-index:251637248" arcsize="10923f" strokeweight="1.5pt">
            <v:textbox style="mso-next-textbox:#_x0000_s1034">
              <w:txbxContent>
                <w:p w:rsidR="001579CB" w:rsidRPr="0033600D" w:rsidRDefault="001579CB" w:rsidP="00115A2F">
                  <w:pPr>
                    <w:rPr>
                      <w:rFonts w:ascii="Cambria" w:hAnsi="Cambria"/>
                      <w:b/>
                      <w:sz w:val="48"/>
                    </w:rPr>
                  </w:pPr>
                  <w:r w:rsidRPr="0033600D">
                    <w:rPr>
                      <w:rFonts w:ascii="Cambria" w:hAnsi="Cambria"/>
                      <w:b/>
                      <w:noProof/>
                      <w:sz w:val="48"/>
                      <w:lang w:eastAsia="tr-TR"/>
                    </w:rPr>
                    <w:pict>
                      <v:shape id="Resim 16" o:spid="_x0000_i1028" type="#_x0000_t75" style="width:38.25pt;height:48pt;visibility:visible">
                        <v:imagedata r:id="rId5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360.8pt;margin-top:12.25pt;width:60pt;height:48pt;z-index:251635200" arcsize="10923f" strokeweight="1.5pt">
            <v:textbox style="mso-next-textbox:#_x0000_s1035">
              <w:txbxContent>
                <w:p w:rsidR="001579CB" w:rsidRPr="00F4286E" w:rsidRDefault="001579CB" w:rsidP="005D295D">
                  <w:pPr>
                    <w:ind w:left="-142"/>
                    <w:rPr>
                      <w:rFonts w:ascii="UlusalOkul.Com Çizgili" w:hAnsi="UlusalOkul.Com Çizgili"/>
                      <w:b/>
                      <w:sz w:val="48"/>
                    </w:rPr>
                  </w:pPr>
                  <w:r>
                    <w:rPr>
                      <w:rFonts w:ascii="UlusalOkul.Com Çizgili" w:hAnsi="UlusalOkul.Com Çizgili"/>
                      <w:b/>
                      <w:sz w:val="48"/>
                    </w:rPr>
                    <w:t>mor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289.05pt;margin-top:7pt;width:65.75pt;height:57pt;z-index:251632128" arcsize="10923f" strokeweight="1.5pt">
            <v:textbox style="mso-next-textbox:#_x0000_s1036">
              <w:txbxContent>
                <w:p w:rsidR="001579CB" w:rsidRPr="0033600D" w:rsidRDefault="001579CB" w:rsidP="00115A2F">
                  <w:pPr>
                    <w:rPr>
                      <w:rFonts w:ascii="Cambria" w:hAnsi="Cambria"/>
                      <w:b/>
                      <w:sz w:val="16"/>
                      <w:szCs w:val="16"/>
                    </w:rPr>
                  </w:pPr>
                  <w:r w:rsidRPr="0033600D">
                    <w:rPr>
                      <w:rFonts w:ascii="Cambria" w:hAnsi="Cambria"/>
                      <w:b/>
                      <w:noProof/>
                      <w:sz w:val="16"/>
                      <w:szCs w:val="16"/>
                      <w:lang w:eastAsia="tr-TR"/>
                    </w:rPr>
                    <w:pict>
                      <v:shape id="Resim 22" o:spid="_x0000_i1030" type="#_x0000_t75" style="width:44.25pt;height:42.75pt;visibility:visible">
                        <v:imagedata r:id="rId6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195.8pt;margin-top:12.25pt;width:88.5pt;height:47.25pt;z-index:251634176" arcsize="10923f" strokeweight="1.5pt">
            <v:textbox style="mso-next-textbox:#_x0000_s1037">
              <w:txbxContent>
                <w:p w:rsidR="001579CB" w:rsidRPr="00582ED3" w:rsidRDefault="001579CB" w:rsidP="005D295D">
                  <w:pPr>
                    <w:ind w:left="-142"/>
                    <w:rPr>
                      <w:rFonts w:ascii="UlusalOkul.Com Çizgili" w:hAnsi="UlusalOkul.Com Çizgili"/>
                      <w:b/>
                      <w:sz w:val="48"/>
                    </w:rPr>
                  </w:pPr>
                  <w:r>
                    <w:rPr>
                      <w:rFonts w:ascii="UlusalOkul.Com Çizgili" w:hAnsi="UlusalOkul.Com Çizgili"/>
                      <w:b/>
                      <w:sz w:val="48"/>
                    </w:rPr>
                    <w:t>manto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131.3pt;margin-top:7pt;width:60.75pt;height:59.25pt;z-index:251633152" arcsize="10923f" strokeweight="1.5pt">
            <v:textbox style="mso-next-textbox:#_x0000_s1038">
              <w:txbxContent>
                <w:p w:rsidR="001579CB" w:rsidRPr="00216B7A" w:rsidRDefault="001579CB" w:rsidP="00115A2F">
                  <w:pPr>
                    <w:rPr>
                      <w:rFonts w:ascii="ALFABET98" w:hAnsi="ALFABET98"/>
                      <w:b/>
                      <w:sz w:val="18"/>
                    </w:rPr>
                  </w:pPr>
                  <w:r w:rsidRPr="0033600D">
                    <w:rPr>
                      <w:rFonts w:ascii="ALFABET98" w:hAnsi="ALFABET98"/>
                      <w:b/>
                      <w:noProof/>
                      <w:sz w:val="18"/>
                      <w:lang w:eastAsia="tr-TR"/>
                    </w:rPr>
                    <w:pict>
                      <v:shape id="Resim 10" o:spid="_x0000_i1032" type="#_x0000_t75" style="width:42pt;height:46.5pt;visibility:visible">
                        <v:imagedata r:id="rId7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31.05pt;margin-top:11.5pt;width:96.5pt;height:48pt;z-index:251631104" arcsize="10923f" strokeweight="1.5pt">
            <v:textbox style="mso-next-textbox:#_x0000_s1039">
              <w:txbxContent>
                <w:p w:rsidR="001579CB" w:rsidRPr="00115A2F" w:rsidRDefault="001579CB" w:rsidP="005D295D">
                  <w:pPr>
                    <w:ind w:left="-142"/>
                    <w:rPr>
                      <w:rFonts w:ascii="ALFABET98" w:hAnsi="ALFABET98"/>
                      <w:b/>
                      <w:sz w:val="36"/>
                    </w:rPr>
                  </w:pPr>
                  <w:r>
                    <w:rPr>
                      <w:rFonts w:ascii="UlusalOkul.Com Çizgili" w:hAnsi="UlusalOkul.Com Çizgili"/>
                      <w:b/>
                      <w:noProof/>
                      <w:sz w:val="48"/>
                      <w:lang w:eastAsia="tr-TR"/>
                    </w:rPr>
                    <w:t>Meral</w:t>
                  </w:r>
                </w:p>
              </w:txbxContent>
            </v:textbox>
          </v:roundrect>
        </w:pict>
      </w:r>
    </w:p>
    <w:p w:rsidR="001579CB" w:rsidRDefault="001579CB"/>
    <w:p w:rsidR="001579CB" w:rsidRDefault="001579CB"/>
    <w:p w:rsidR="001579CB" w:rsidRDefault="001579CB"/>
    <w:p w:rsidR="001579CB" w:rsidRDefault="001579CB">
      <w:r>
        <w:rPr>
          <w:noProof/>
          <w:lang w:eastAsia="tr-TR"/>
        </w:rPr>
        <w:pict>
          <v:shape id="_x0000_s1040" type="#_x0000_t202" style="position:absolute;margin-left:24.05pt;margin-top:24.5pt;width:762.75pt;height:370.5pt;z-index:251625984" strokeweight="3pt">
            <v:textbox style="mso-next-textbox:#_x0000_s1040">
              <w:txbxContent>
                <w:p w:rsidR="001579CB" w:rsidRDefault="001579CB">
                  <w:r>
                    <w:t xml:space="preserve">                           </w:t>
                  </w:r>
                  <w:r w:rsidRPr="003353C5">
                    <w:rPr>
                      <w:noProof/>
                      <w:lang w:eastAsia="tr-TR"/>
                    </w:rPr>
                    <w:pict>
                      <v:shape id="Resim 5" o:spid="_x0000_i1034" type="#_x0000_t75" style="width:205.5pt;height:359.2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1579CB" w:rsidRDefault="001579CB">
      <w:r>
        <w:rPr>
          <w:noProof/>
          <w:lang w:eastAsia="tr-TR"/>
        </w:rPr>
        <w:pict>
          <v:shape id="_x0000_s1041" type="#_x0000_t202" style="position:absolute;margin-left:309.8pt;margin-top:5.8pt;width:251.25pt;height:355.5pt;z-index:251628032" strokeweight="3pt">
            <v:textbox style="mso-next-textbox:#_x0000_s1041">
              <w:txbxContent>
                <w:p w:rsidR="001579CB" w:rsidRPr="00216B7A" w:rsidRDefault="001579CB" w:rsidP="00886EDA">
                  <w:pPr>
                    <w:spacing w:line="240" w:lineRule="auto"/>
                    <w:rPr>
                      <w:rFonts w:ascii="Hand writing Mutlu" w:hAnsi="Hand writing Mutlu"/>
                      <w:sz w:val="4"/>
                      <w:szCs w:val="46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6"/>
                    </w:rPr>
                    <w:t xml:space="preserve">   </w:t>
                  </w:r>
                </w:p>
                <w:p w:rsidR="001579CB" w:rsidRPr="005D295D" w:rsidRDefault="001579CB" w:rsidP="00A8747B">
                  <w:pPr>
                    <w:spacing w:line="240" w:lineRule="auto"/>
                    <w:ind w:left="-142"/>
                    <w:rPr>
                      <w:rFonts w:ascii="Hand writing Mutlu" w:hAnsi="Hand writing Mutlu"/>
                      <w:b/>
                      <w:sz w:val="36"/>
                      <w:szCs w:val="4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46"/>
                    </w:rPr>
                    <w:t xml:space="preserve"> </w:t>
                  </w:r>
                  <w:r w:rsidRPr="005D295D">
                    <w:rPr>
                      <w:rFonts w:ascii="Hand writing Mutlu" w:hAnsi="Hand writing Mutlu"/>
                      <w:b/>
                      <w:sz w:val="36"/>
                      <w:szCs w:val="46"/>
                    </w:rPr>
                    <w:t>MERAL, MAMA AL</w:t>
                  </w:r>
                </w:p>
                <w:p w:rsidR="001579CB" w:rsidRPr="005D295D" w:rsidRDefault="001579CB" w:rsidP="00886EDA">
                  <w:pPr>
                    <w:spacing w:line="240" w:lineRule="auto"/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</w:pPr>
                  <w:r w:rsidRPr="005D295D"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  <w:t>Meral, mama al.</w:t>
                  </w:r>
                </w:p>
                <w:p w:rsidR="001579CB" w:rsidRPr="005D295D" w:rsidRDefault="001579CB" w:rsidP="00886EDA">
                  <w:pPr>
                    <w:spacing w:line="240" w:lineRule="auto"/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</w:pPr>
                  <w:r w:rsidRPr="005D295D"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  <w:t>Mert</w:t>
                  </w:r>
                  <w:r w:rsidRPr="005D295D">
                    <w:rPr>
                      <w:rFonts w:ascii="Times New Roman" w:hAnsi="Times New Roman"/>
                      <w:b/>
                      <w:sz w:val="40"/>
                      <w:szCs w:val="46"/>
                    </w:rPr>
                    <w:t>’</w:t>
                  </w:r>
                  <w:r w:rsidRPr="005D295D"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  <w:t>e  mama al.</w:t>
                  </w:r>
                </w:p>
                <w:p w:rsidR="001579CB" w:rsidRPr="005D295D" w:rsidRDefault="001579CB" w:rsidP="00886EDA">
                  <w:pPr>
                    <w:spacing w:line="240" w:lineRule="auto"/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</w:pPr>
                  <w:r w:rsidRPr="005D295D"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  <w:t>Mert</w:t>
                  </w:r>
                  <w:r w:rsidRPr="005D295D">
                    <w:rPr>
                      <w:rFonts w:ascii="Times New Roman" w:hAnsi="Times New Roman"/>
                      <w:b/>
                      <w:sz w:val="40"/>
                      <w:szCs w:val="46"/>
                    </w:rPr>
                    <w:t>’</w:t>
                  </w:r>
                  <w:r w:rsidRPr="005D295D"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  <w:t>e manto al.</w:t>
                  </w:r>
                </w:p>
                <w:p w:rsidR="001579CB" w:rsidRPr="005D295D" w:rsidRDefault="001579CB" w:rsidP="00886EDA">
                  <w:pPr>
                    <w:spacing w:line="240" w:lineRule="auto"/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</w:pPr>
                  <w:r w:rsidRPr="005D295D"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  <w:t>Meral, mor manto al.</w:t>
                  </w:r>
                </w:p>
                <w:p w:rsidR="001579CB" w:rsidRPr="005D295D" w:rsidRDefault="001579CB" w:rsidP="00A8747B">
                  <w:pPr>
                    <w:spacing w:line="240" w:lineRule="auto"/>
                    <w:ind w:right="-155"/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</w:pPr>
                  <w:r w:rsidRPr="005D295D"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  <w:t>Mert</w:t>
                  </w:r>
                  <w:r w:rsidRPr="005D295D">
                    <w:rPr>
                      <w:rFonts w:ascii="Times New Roman" w:hAnsi="Times New Roman"/>
                      <w:b/>
                      <w:sz w:val="40"/>
                      <w:szCs w:val="46"/>
                    </w:rPr>
                    <w:t>’</w:t>
                  </w:r>
                  <w:r w:rsidRPr="005D295D"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  <w:t>e elma,mantar al.</w:t>
                  </w:r>
                </w:p>
                <w:p w:rsidR="001579CB" w:rsidRPr="005D295D" w:rsidRDefault="001579CB" w:rsidP="00886EDA">
                  <w:pPr>
                    <w:spacing w:line="240" w:lineRule="auto"/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</w:pPr>
                  <w:r w:rsidRPr="005D295D"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  <w:t>İri iri elma al.</w:t>
                  </w:r>
                </w:p>
                <w:p w:rsidR="001579CB" w:rsidRPr="005D295D" w:rsidRDefault="001579CB" w:rsidP="00886EDA">
                  <w:pPr>
                    <w:spacing w:line="240" w:lineRule="auto"/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</w:pPr>
                  <w:r w:rsidRPr="005D295D">
                    <w:rPr>
                      <w:rFonts w:ascii="Hand writing Mutlu" w:hAnsi="Hand writing Mutlu"/>
                      <w:b/>
                      <w:sz w:val="40"/>
                      <w:szCs w:val="46"/>
                    </w:rPr>
                    <w:t>Tane tane elma al.</w:t>
                  </w:r>
                </w:p>
                <w:p w:rsidR="001579CB" w:rsidRPr="00886EDA" w:rsidRDefault="001579CB" w:rsidP="00792CF8">
                  <w:pPr>
                    <w:spacing w:line="240" w:lineRule="auto"/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2" type="#_x0000_t12" style="position:absolute;margin-left:131.3pt;margin-top:5.8pt;width:33.75pt;height:29.25pt;z-index:251673088" fillcolor="#a5a5a5" strokeweight="4.5pt"/>
        </w:pict>
      </w:r>
      <w:r>
        <w:rPr>
          <w:noProof/>
          <w:lang w:eastAsia="tr-TR"/>
        </w:rPr>
        <w:pict>
          <v:roundrect id="_x0000_s1043" style="position:absolute;margin-left:31.05pt;margin-top:5.8pt;width:71pt;height:351.75pt;z-index:251627008" arcsize="10923f" fillcolor="#bfbfbf" strokeweight="2.25pt">
            <v:textbox style="layout-flow:vertical;mso-layout-flow-alt:bottom-to-top;mso-next-textbox:#_x0000_s1043">
              <w:txbxContent>
                <w:p w:rsidR="001579CB" w:rsidRPr="00A1139A" w:rsidRDefault="001579CB" w:rsidP="00FA3F23">
                  <w:pPr>
                    <w:spacing w:line="240" w:lineRule="auto"/>
                    <w:rPr>
                      <w:rFonts w:ascii="ALFABET98" w:hAnsi="ALFABET98"/>
                    </w:rPr>
                  </w:pPr>
                  <w:r>
                    <w:rPr>
                      <w:rFonts w:ascii="Snap ITC" w:hAnsi="Snap ITC"/>
                    </w:rPr>
                    <w:t xml:space="preserve">  </w:t>
                  </w:r>
                  <w:r w:rsidRPr="00FA3F23">
                    <w:rPr>
                      <w:rFonts w:ascii="Snap ITC" w:hAnsi="Snap ITC"/>
                      <w:b/>
                    </w:rPr>
                    <w:t xml:space="preserve">!!!  </w:t>
                  </w:r>
                  <w:r w:rsidRPr="00FA3F23">
                    <w:rPr>
                      <w:rFonts w:ascii="Snap ITC" w:hAnsi="Snap ITC"/>
                      <w:b/>
                      <w:sz w:val="24"/>
                    </w:rPr>
                    <w:t>Nasıl  Çalı</w:t>
                  </w:r>
                  <w:r w:rsidRPr="00FA3F23">
                    <w:rPr>
                      <w:rFonts w:ascii="Times New Roman" w:hAnsi="Times New Roman"/>
                      <w:b/>
                      <w:sz w:val="24"/>
                    </w:rPr>
                    <w:t>ş</w:t>
                  </w:r>
                  <w:r w:rsidRPr="00FA3F23">
                    <w:rPr>
                      <w:rFonts w:ascii="Snap ITC" w:hAnsi="Snap ITC"/>
                      <w:b/>
                      <w:sz w:val="24"/>
                    </w:rPr>
                    <w:t>alım ?</w:t>
                  </w:r>
                  <w:r w:rsidRPr="00FA3F23">
                    <w:rPr>
                      <w:rFonts w:ascii="Snap ITC" w:hAnsi="Snap ITC"/>
                      <w:b/>
                    </w:rPr>
                    <w:t xml:space="preserve">  </w:t>
                  </w:r>
                  <w:r w:rsidRPr="00FA3F23">
                    <w:rPr>
                      <w:rFonts w:ascii="ALFABET98" w:hAnsi="ALFABET98"/>
                      <w:b/>
                    </w:rPr>
                    <w:t>Sayfa 1</w:t>
                  </w:r>
                  <w:r w:rsidRPr="00A1139A">
                    <w:rPr>
                      <w:rFonts w:ascii="ALFABET98" w:hAnsi="ALFABET98"/>
                    </w:rPr>
                    <w:t xml:space="preserve"> bol bol  </w:t>
                  </w:r>
                  <w:r w:rsidRPr="00A1139A">
                    <w:rPr>
                      <w:rFonts w:ascii="ALFABET98" w:hAnsi="ALFABET98"/>
                      <w:b/>
                    </w:rPr>
                    <w:t xml:space="preserve">(en az 10 kere ) </w:t>
                  </w:r>
                  <w:r w:rsidRPr="00A1139A">
                    <w:rPr>
                      <w:rFonts w:ascii="ALFABET98" w:hAnsi="ALFABET98"/>
                    </w:rPr>
                    <w:t xml:space="preserve"> okuyalım , sonra  kelimeleri  yazalım.  </w:t>
                  </w:r>
                  <w:r w:rsidRPr="00FA3F23">
                    <w:rPr>
                      <w:rFonts w:ascii="ALFABET98" w:hAnsi="ALFABET98"/>
                      <w:b/>
                    </w:rPr>
                    <w:t xml:space="preserve">Sayfa </w:t>
                  </w:r>
                  <w:r>
                    <w:rPr>
                      <w:rFonts w:ascii="ALFABET98" w:hAnsi="ALFABET98"/>
                      <w:b/>
                    </w:rPr>
                    <w:t xml:space="preserve"> </w:t>
                  </w:r>
                  <w:r w:rsidRPr="00FA3F23">
                    <w:rPr>
                      <w:rFonts w:ascii="ALFABET98" w:hAnsi="ALFABET98"/>
                      <w:b/>
                    </w:rPr>
                    <w:t xml:space="preserve">2 ve 3 </w:t>
                  </w:r>
                  <w:r w:rsidRPr="00A1139A">
                    <w:rPr>
                      <w:rFonts w:ascii="ALFABET98" w:hAnsi="ALFABET98"/>
                    </w:rPr>
                    <w:t xml:space="preserve"> de  ise  </w:t>
                  </w:r>
                  <w:r w:rsidRPr="00FA3F23">
                    <w:rPr>
                      <w:rFonts w:ascii="ALFABET98" w:hAnsi="ALFABET98"/>
                    </w:rPr>
                    <w:t xml:space="preserve">bir </w:t>
                  </w:r>
                  <w:r w:rsidRPr="00FA3F23">
                    <w:rPr>
                      <w:rFonts w:ascii="ALFABET98" w:hAnsi="ALFABET98"/>
                      <w:b/>
                    </w:rPr>
                    <w:t xml:space="preserve">büyüğümüz  bize  söylesin </w:t>
                  </w:r>
                  <w:r w:rsidRPr="00A1139A">
                    <w:rPr>
                      <w:rFonts w:ascii="ALFABET98" w:hAnsi="ALFABET98"/>
                    </w:rPr>
                    <w:t xml:space="preserve"> </w:t>
                  </w:r>
                  <w:r w:rsidRPr="00FA3F23">
                    <w:rPr>
                      <w:rFonts w:ascii="ALFABET98" w:hAnsi="ALFABET98"/>
                      <w:b/>
                    </w:rPr>
                    <w:t xml:space="preserve">biz  bakmadan  sırasıyla yazmaya  çalışalım.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4" type="#_x0000_t202" style="position:absolute;margin-left:565.55pt;margin-top:5.8pt;width:214.5pt;height:355.5pt;z-index:251676160" strokeweight="3pt">
            <v:textbox style="mso-next-textbox:#_x0000_s1044">
              <w:txbxContent>
                <w:p w:rsidR="001579CB" w:rsidRPr="00216B7A" w:rsidRDefault="001579CB" w:rsidP="00886EDA">
                  <w:pPr>
                    <w:spacing w:line="240" w:lineRule="auto"/>
                    <w:rPr>
                      <w:rFonts w:ascii="ALFABET98" w:hAnsi="ALFABET98"/>
                      <w:sz w:val="8"/>
                      <w:szCs w:val="46"/>
                    </w:rPr>
                  </w:pPr>
                </w:p>
                <w:p w:rsidR="001579CB" w:rsidRPr="005D295D" w:rsidRDefault="001579CB" w:rsidP="005D295D">
                  <w:pPr>
                    <w:ind w:left="-142"/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</w:pP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MERAL, MAMA AL</w:t>
                  </w:r>
                </w:p>
                <w:p w:rsidR="001579CB" w:rsidRPr="005D295D" w:rsidRDefault="001579CB" w:rsidP="005D295D">
                  <w:pP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</w:pP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Meral,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mama 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al.</w:t>
                  </w:r>
                </w:p>
                <w:p w:rsidR="001579CB" w:rsidRPr="005D295D" w:rsidRDefault="001579CB" w:rsidP="005D295D">
                  <w:pP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</w:pP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Mert’e  mama 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al.</w:t>
                  </w:r>
                </w:p>
                <w:p w:rsidR="001579CB" w:rsidRPr="005D295D" w:rsidRDefault="001579CB" w:rsidP="005D295D">
                  <w:pP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</w:pP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Mert’e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manto 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al.</w:t>
                  </w:r>
                </w:p>
                <w:p w:rsidR="001579CB" w:rsidRPr="005D295D" w:rsidRDefault="001579CB" w:rsidP="005D295D">
                  <w:pP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</w:pP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Meral, 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mor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manto al.</w:t>
                  </w:r>
                </w:p>
                <w:p w:rsidR="001579CB" w:rsidRPr="005D295D" w:rsidRDefault="001579CB" w:rsidP="005D295D">
                  <w:pPr>
                    <w:ind w:right="-155"/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</w:pP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Mert’e elma,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mantar al.</w:t>
                  </w:r>
                </w:p>
                <w:p w:rsidR="001579CB" w:rsidRPr="005D295D" w:rsidRDefault="001579CB" w:rsidP="005D295D">
                  <w:pP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</w:pP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İri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iri 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elma 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al.</w:t>
                  </w:r>
                </w:p>
                <w:p w:rsidR="001579CB" w:rsidRPr="005D295D" w:rsidRDefault="001579CB" w:rsidP="005D295D">
                  <w:pP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</w:pP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Tane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tane 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>elma</w:t>
                  </w:r>
                  <w:r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</w:t>
                  </w:r>
                  <w:r w:rsidRPr="005D295D">
                    <w:rPr>
                      <w:rFonts w:ascii="ALFABET98" w:hAnsi="ALFABET98" w:cs="Aharoni"/>
                      <w:b/>
                      <w:sz w:val="40"/>
                      <w:szCs w:val="32"/>
                      <w:lang w:bidi="he-IL"/>
                    </w:rPr>
                    <w:t xml:space="preserve"> al.</w:t>
                  </w:r>
                </w:p>
                <w:p w:rsidR="001579CB" w:rsidRPr="00FD0A6B" w:rsidRDefault="001579CB" w:rsidP="005D295D">
                  <w:pPr>
                    <w:spacing w:line="240" w:lineRule="auto"/>
                    <w:rPr>
                      <w:rFonts w:ascii="ALFABET98" w:hAnsi="ALFABET98"/>
                      <w:b/>
                      <w:sz w:val="40"/>
                      <w:szCs w:val="46"/>
                    </w:rPr>
                  </w:pPr>
                  <w:r w:rsidRPr="00FD0A6B">
                    <w:rPr>
                      <w:rFonts w:ascii="ALFABET98" w:hAnsi="ALFABET98"/>
                      <w:b/>
                      <w:sz w:val="40"/>
                      <w:szCs w:val="46"/>
                    </w:rPr>
                    <w:t xml:space="preserve">  </w:t>
                  </w:r>
                </w:p>
                <w:p w:rsidR="001579CB" w:rsidRPr="00886EDA" w:rsidRDefault="001579CB" w:rsidP="00886EDA">
                  <w:pPr>
                    <w:spacing w:line="240" w:lineRule="auto"/>
                    <w:rPr>
                      <w:rFonts w:ascii="ALFABET98" w:hAnsi="ALFABET98"/>
                      <w:sz w:val="28"/>
                    </w:rPr>
                  </w:pPr>
                </w:p>
              </w:txbxContent>
            </v:textbox>
          </v:shape>
        </w:pict>
      </w:r>
    </w:p>
    <w:p w:rsidR="001579CB" w:rsidRDefault="001579CB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5" type="#_x0000_t176" style="position:absolute;margin-left:111.8pt;margin-top:18.6pt;width:84pt;height:69.75pt;z-index:251654656" fillcolor="#a5a5a5" strokeweight="2.25pt">
            <v:stroke dashstyle="1 1"/>
            <v:textbox style="mso-next-textbox:#_x0000_s1045">
              <w:txbxContent>
                <w:p w:rsidR="001579CB" w:rsidRPr="005D295D" w:rsidRDefault="001579CB" w:rsidP="005D295D">
                  <w:pPr>
                    <w:spacing w:line="240" w:lineRule="auto"/>
                    <w:jc w:val="center"/>
                    <w:rPr>
                      <w:rFonts w:ascii="ALFABET98" w:hAnsi="ALFABET98"/>
                      <w:b/>
                      <w:sz w:val="18"/>
                      <w:szCs w:val="20"/>
                    </w:rPr>
                  </w:pPr>
                  <w:r w:rsidRPr="005D295D">
                    <w:rPr>
                      <w:rFonts w:ascii="ALFABET98" w:hAnsi="ALFABET98"/>
                      <w:b/>
                      <w:sz w:val="18"/>
                      <w:szCs w:val="20"/>
                    </w:rPr>
                    <w:t>10 kere</w:t>
                  </w:r>
                </w:p>
                <w:p w:rsidR="001579CB" w:rsidRPr="005D295D" w:rsidRDefault="001579CB" w:rsidP="005D295D">
                  <w:pPr>
                    <w:spacing w:line="240" w:lineRule="auto"/>
                    <w:jc w:val="center"/>
                    <w:rPr>
                      <w:rFonts w:ascii="ALFABET98" w:hAnsi="ALFABET98"/>
                      <w:b/>
                      <w:sz w:val="18"/>
                      <w:szCs w:val="20"/>
                    </w:rPr>
                  </w:pPr>
                  <w:r w:rsidRPr="005D295D">
                    <w:rPr>
                      <w:rFonts w:ascii="ALFABET98" w:hAnsi="ALFABET98"/>
                      <w:b/>
                      <w:sz w:val="18"/>
                      <w:szCs w:val="20"/>
                    </w:rPr>
                    <w:t>okumadan</w:t>
                  </w:r>
                </w:p>
                <w:p w:rsidR="001579CB" w:rsidRPr="005D295D" w:rsidRDefault="001579CB" w:rsidP="005D295D">
                  <w:pPr>
                    <w:spacing w:line="240" w:lineRule="auto"/>
                    <w:jc w:val="center"/>
                    <w:rPr>
                      <w:rFonts w:ascii="ALFABET98" w:hAnsi="ALFABET98"/>
                      <w:b/>
                      <w:sz w:val="18"/>
                      <w:szCs w:val="20"/>
                    </w:rPr>
                  </w:pPr>
                  <w:r w:rsidRPr="005D295D">
                    <w:rPr>
                      <w:rFonts w:ascii="ALFABET98" w:hAnsi="ALFABET98"/>
                      <w:b/>
                      <w:sz w:val="18"/>
                      <w:szCs w:val="20"/>
                    </w:rPr>
                    <w:t>yazmayalım !!!</w:t>
                  </w:r>
                </w:p>
              </w:txbxContent>
            </v:textbox>
          </v:shape>
        </w:pict>
      </w:r>
    </w:p>
    <w:p w:rsidR="001579CB" w:rsidRDefault="001579CB"/>
    <w:p w:rsidR="001579CB" w:rsidRDefault="001579CB"/>
    <w:p w:rsidR="001579CB" w:rsidRDefault="001579CB"/>
    <w:p w:rsidR="001579CB" w:rsidRDefault="001579CB"/>
    <w:p w:rsidR="001579CB" w:rsidRDefault="001579CB"/>
    <w:p w:rsidR="001579CB" w:rsidRDefault="001579CB"/>
    <w:p w:rsidR="001579CB" w:rsidRDefault="001579CB"/>
    <w:p w:rsidR="001579CB" w:rsidRDefault="001579CB"/>
    <w:p w:rsidR="001579CB" w:rsidRDefault="001579CB"/>
    <w:p w:rsidR="001579CB" w:rsidRDefault="001579CB"/>
    <w:p w:rsidR="001579CB" w:rsidRDefault="001579CB"/>
    <w:p w:rsidR="001579CB" w:rsidRDefault="001579CB"/>
    <w:p w:rsidR="001579CB" w:rsidRDefault="001579CB">
      <w:r>
        <w:rPr>
          <w:noProof/>
          <w:lang w:eastAsia="tr-TR"/>
        </w:rPr>
        <w:pict>
          <v:roundrect id="_x0000_s1046" style="position:absolute;margin-left:369.05pt;margin-top:.6pt;width:60pt;height:30pt;z-index:251629056" arcsize="10923f" fillcolor="#bfbfbf" strokeweight="2.25pt">
            <v:textbox style="mso-next-textbox:#_x0000_s1046">
              <w:txbxContent>
                <w:p w:rsidR="001579CB" w:rsidRPr="00FA3F23" w:rsidRDefault="001579CB" w:rsidP="00911C3A">
                  <w:pPr>
                    <w:jc w:val="center"/>
                    <w:rPr>
                      <w:rFonts w:ascii="ALFABET98" w:hAnsi="ALFABET98"/>
                      <w:b/>
                      <w:sz w:val="36"/>
                    </w:rPr>
                  </w:pPr>
                  <w:r w:rsidRPr="00FA3F23">
                    <w:rPr>
                      <w:rFonts w:ascii="ALFABET98" w:hAnsi="ALFABET98"/>
                      <w:b/>
                      <w:sz w:val="36"/>
                    </w:rPr>
                    <w:t>1</w:t>
                  </w:r>
                </w:p>
              </w:txbxContent>
            </v:textbox>
          </v:roundrect>
        </w:pict>
      </w:r>
    </w:p>
    <w:p w:rsidR="001579CB" w:rsidRDefault="001579CB">
      <w:r>
        <w:rPr>
          <w:noProof/>
          <w:lang w:eastAsia="tr-TR"/>
        </w:rPr>
        <w:pict>
          <v:roundrect id="_x0000_s1047" style="position:absolute;margin-left:252.8pt;margin-top:3.9pt;width:307.5pt;height:27pt;z-index:251691520" arcsize="10923f" fillcolor="#bfbfbf" strokeweight="2.25pt">
            <v:textbox style="mso-next-textbox:#_x0000_s1047">
              <w:txbxContent>
                <w:p w:rsidR="001579CB" w:rsidRPr="00444263" w:rsidRDefault="001579CB" w:rsidP="00444263">
                  <w:pPr>
                    <w:jc w:val="center"/>
                    <w:rPr>
                      <w:rFonts w:ascii="Snap ITC" w:hAnsi="Snap ITC"/>
                      <w:b/>
                      <w:sz w:val="24"/>
                    </w:rPr>
                  </w:pPr>
                  <w:r w:rsidRPr="00444263">
                    <w:rPr>
                      <w:rFonts w:ascii="Snap ITC" w:hAnsi="Snap ITC"/>
                      <w:b/>
                      <w:sz w:val="24"/>
                    </w:rPr>
                    <w:t>Dikte    Etkinli</w:t>
                  </w:r>
                  <w:r w:rsidRPr="00444263">
                    <w:rPr>
                      <w:rFonts w:ascii="Times New Roman" w:hAnsi="Times New Roman"/>
                      <w:b/>
                      <w:sz w:val="24"/>
                    </w:rPr>
                    <w:t>ğ</w:t>
                  </w:r>
                  <w:r w:rsidRPr="00444263">
                    <w:rPr>
                      <w:rFonts w:ascii="Snap ITC" w:hAnsi="Snap ITC"/>
                      <w:b/>
                      <w:sz w:val="24"/>
                    </w:rPr>
                    <w:t>i - 10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48" style="position:absolute;margin-left:414.8pt;margin-top:21.9pt;width:380.25pt;height:525pt;z-index:251640320" strokeweight="3pt"/>
        </w:pict>
      </w:r>
      <w:r>
        <w:rPr>
          <w:noProof/>
          <w:lang w:eastAsia="tr-TR"/>
        </w:rPr>
        <w:pict>
          <v:rect id="_x0000_s1049" style="position:absolute;margin-left:22.55pt;margin-top:21.9pt;width:380.25pt;height:525pt;z-index:251639296" strokeweight="3pt"/>
        </w:pict>
      </w:r>
      <w:r>
        <w:rPr>
          <w:noProof/>
          <w:lang w:eastAsia="tr-TR"/>
        </w:rPr>
        <w:pict>
          <v:shape id="_x0000_s1050" type="#_x0000_t202" style="position:absolute;margin-left:13.55pt;margin-top:12.9pt;width:789.75pt;height:540.75pt;z-index:251624960" fillcolor="gray" strokeweight="3pt">
            <v:textbox style="mso-next-textbox:#_x0000_s1050">
              <w:txbxContent>
                <w:p w:rsidR="001579CB" w:rsidRPr="009F101D" w:rsidRDefault="001579CB" w:rsidP="00911C3A">
                  <w:pPr>
                    <w:spacing w:line="240" w:lineRule="auto"/>
                    <w:rPr>
                      <w:noProof/>
                      <w:sz w:val="58"/>
                      <w:szCs w:val="58"/>
                      <w:lang w:eastAsia="tr-TR"/>
                    </w:rPr>
                  </w:pPr>
                </w:p>
                <w:p w:rsidR="001579CB" w:rsidRDefault="001579CB" w:rsidP="00911C3A">
                  <w:pPr>
                    <w:ind w:left="-142"/>
                  </w:pPr>
                  <w:r>
                    <w:rPr>
                      <w:noProof/>
                      <w:lang w:eastAsia="tr-TR"/>
                    </w:rPr>
                    <w:t xml:space="preserve">             </w:t>
                  </w:r>
                </w:p>
              </w:txbxContent>
            </v:textbox>
          </v:shape>
        </w:pict>
      </w:r>
    </w:p>
    <w:p w:rsidR="001579CB" w:rsidRDefault="001579CB">
      <w:r>
        <w:rPr>
          <w:noProof/>
          <w:lang w:eastAsia="tr-TR"/>
        </w:rPr>
        <w:pict>
          <v:roundrect id="_x0000_s1051" style="position:absolute;margin-left:665.3pt;margin-top:10.7pt;width:55.5pt;height:44.25pt;z-index:251684352" arcsize="10923f" strokeweight="1.5pt">
            <v:textbox style="mso-next-textbox:#_x0000_s1051">
              <w:txbxContent>
                <w:p w:rsidR="001579CB" w:rsidRPr="006F025E" w:rsidRDefault="001579CB" w:rsidP="00C2051B">
                  <w:pPr>
                    <w:rPr>
                      <w:rFonts w:ascii="ALFABET98" w:hAnsi="ALFABET98"/>
                      <w:b/>
                      <w:sz w:val="8"/>
                      <w:szCs w:val="16"/>
                    </w:rPr>
                  </w:pPr>
                  <w:r w:rsidRPr="0033600D">
                    <w:rPr>
                      <w:rFonts w:ascii="ALFABET98" w:hAnsi="ALFABET98"/>
                      <w:b/>
                      <w:noProof/>
                      <w:sz w:val="8"/>
                      <w:szCs w:val="16"/>
                      <w:lang w:eastAsia="tr-TR"/>
                    </w:rPr>
                    <w:pict>
                      <v:shape id="_x0000_i1036" type="#_x0000_t75" style="width:31.5pt;height:33pt;visibility:visible">
                        <v:imagedata r:id="rId6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margin-left:726.8pt;margin-top:14.45pt;width:56.25pt;height:38.25pt;z-index:251685376" arcsize="10923f" strokeweight="1.5pt">
            <v:textbox style="mso-next-textbox:#_x0000_s1052">
              <w:txbxContent>
                <w:p w:rsidR="001579CB" w:rsidRPr="007E092C" w:rsidRDefault="001579CB" w:rsidP="00C2051B">
                  <w:pPr>
                    <w:ind w:left="-142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UlusalOkul.Com Çizgili" w:hAnsi="UlusalOkul.Com Çizgili"/>
                      <w:b/>
                      <w:noProof/>
                      <w:sz w:val="44"/>
                      <w:lang w:eastAsia="tr-TR"/>
                    </w:rPr>
                    <w:t>mor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margin-left:582.05pt;margin-top:10.7pt;width:78pt;height:39.75pt;z-index:251683328" arcsize="10923f" strokeweight="1.5pt">
            <v:textbox style="mso-next-textbox:#_x0000_s1053">
              <w:txbxContent>
                <w:p w:rsidR="001579CB" w:rsidRPr="00550967" w:rsidRDefault="001579CB" w:rsidP="00C2051B">
                  <w:pPr>
                    <w:ind w:left="-142"/>
                    <w:rPr>
                      <w:rFonts w:ascii="UlusalOkul.Com Çizgili" w:hAnsi="UlusalOkul.Com Çizgili"/>
                      <w:b/>
                      <w:sz w:val="44"/>
                      <w:szCs w:val="36"/>
                    </w:rPr>
                  </w:pPr>
                  <w:r>
                    <w:rPr>
                      <w:rFonts w:ascii="UlusalOkul.Com Çizgili" w:hAnsi="UlusalOkul.Com Çizgili"/>
                      <w:b/>
                      <w:sz w:val="44"/>
                      <w:szCs w:val="36"/>
                    </w:rPr>
                    <w:t>manto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margin-left:519.8pt;margin-top:11.45pt;width:58.5pt;height:43.5pt;z-index:251682304" arcsize="10923f" strokeweight="1.5pt">
            <v:textbox style="mso-next-textbox:#_x0000_s1054">
              <w:txbxContent>
                <w:p w:rsidR="001579CB" w:rsidRPr="0033600D" w:rsidRDefault="001579CB" w:rsidP="00C2051B">
                  <w:pPr>
                    <w:rPr>
                      <w:rFonts w:ascii="Cambria" w:hAnsi="Cambria"/>
                      <w:b/>
                      <w:sz w:val="16"/>
                      <w:szCs w:val="16"/>
                    </w:rPr>
                  </w:pPr>
                  <w:r w:rsidRPr="0033600D">
                    <w:rPr>
                      <w:rFonts w:ascii="Cambria" w:hAnsi="Cambria"/>
                      <w:b/>
                      <w:noProof/>
                      <w:sz w:val="16"/>
                      <w:szCs w:val="16"/>
                      <w:lang w:eastAsia="tr-TR"/>
                    </w:rPr>
                    <w:pict>
                      <v:shape id="_x0000_i1038" type="#_x0000_t75" style="width:38.25pt;height:32.25pt;visibility:visible">
                        <v:imagedata r:id="rId7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margin-left:425.3pt;margin-top:12.2pt;width:89.25pt;height:40.5pt;z-index:251681280" arcsize="10923f" strokeweight="1.5pt">
            <v:textbox style="mso-next-textbox:#_x0000_s1055">
              <w:txbxContent>
                <w:p w:rsidR="001579CB" w:rsidRPr="00550967" w:rsidRDefault="001579CB" w:rsidP="00C2051B">
                  <w:pPr>
                    <w:ind w:left="-142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UlusalOkul.Com Çizgili" w:hAnsi="UlusalOkul.Com Çizgili"/>
                      <w:b/>
                      <w:noProof/>
                      <w:sz w:val="44"/>
                      <w:lang w:eastAsia="tr-TR"/>
                    </w:rPr>
                    <w:t>Meral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332.3pt;margin-top:15.95pt;width:56.25pt;height:38.25pt;z-index:251649536" arcsize="10923f" strokeweight="1.5pt">
            <v:textbox style="mso-next-textbox:#_x0000_s1056">
              <w:txbxContent>
                <w:p w:rsidR="001579CB" w:rsidRPr="007E092C" w:rsidRDefault="001579CB" w:rsidP="00550967">
                  <w:pPr>
                    <w:ind w:left="-142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UlusalOkul.Com Çizgili" w:hAnsi="UlusalOkul.Com Çizgili"/>
                      <w:b/>
                      <w:noProof/>
                      <w:sz w:val="44"/>
                      <w:lang w:eastAsia="tr-TR"/>
                    </w:rPr>
                    <w:t>mor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274.7pt;margin-top:12.2pt;width:51pt;height:44.25pt;z-index:251644416" arcsize="10923f" strokeweight="1.5pt">
            <v:textbox style="mso-next-textbox:#_x0000_s1057">
              <w:txbxContent>
                <w:p w:rsidR="001579CB" w:rsidRPr="006F025E" w:rsidRDefault="001579CB" w:rsidP="0003544C">
                  <w:pPr>
                    <w:rPr>
                      <w:rFonts w:ascii="ALFABET98" w:hAnsi="ALFABET98"/>
                      <w:b/>
                      <w:sz w:val="8"/>
                      <w:szCs w:val="16"/>
                    </w:rPr>
                  </w:pPr>
                  <w:r w:rsidRPr="0033600D">
                    <w:rPr>
                      <w:rFonts w:ascii="ALFABET98" w:hAnsi="ALFABET98"/>
                      <w:b/>
                      <w:noProof/>
                      <w:sz w:val="8"/>
                      <w:szCs w:val="16"/>
                      <w:lang w:eastAsia="tr-TR"/>
                    </w:rPr>
                    <w:pict>
                      <v:shape id="_x0000_i1040" type="#_x0000_t75" style="width:31.5pt;height:33pt;visibility:visible">
                        <v:imagedata r:id="rId6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margin-left:192.05pt;margin-top:11.45pt;width:78pt;height:39.75pt;z-index:251646464" arcsize="10923f" strokeweight="1.5pt">
            <v:textbox style="mso-next-textbox:#_x0000_s1058">
              <w:txbxContent>
                <w:p w:rsidR="001579CB" w:rsidRPr="00550967" w:rsidRDefault="001579CB" w:rsidP="004B3799">
                  <w:pPr>
                    <w:ind w:left="-142"/>
                    <w:rPr>
                      <w:rFonts w:ascii="UlusalOkul.Com Çizgili" w:hAnsi="UlusalOkul.Com Çizgili"/>
                      <w:b/>
                      <w:sz w:val="44"/>
                      <w:szCs w:val="36"/>
                    </w:rPr>
                  </w:pPr>
                  <w:r>
                    <w:rPr>
                      <w:rFonts w:ascii="UlusalOkul.Com Çizgili" w:hAnsi="UlusalOkul.Com Çizgili"/>
                      <w:b/>
                      <w:sz w:val="44"/>
                      <w:szCs w:val="36"/>
                    </w:rPr>
                    <w:t>manto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9" style="position:absolute;margin-left:127.55pt;margin-top:10.7pt;width:58.5pt;height:43.5pt;z-index:251645440" arcsize="10923f" strokeweight="1.5pt">
            <v:textbox style="mso-next-textbox:#_x0000_s1059">
              <w:txbxContent>
                <w:p w:rsidR="001579CB" w:rsidRPr="0033600D" w:rsidRDefault="001579CB" w:rsidP="0003544C">
                  <w:pPr>
                    <w:rPr>
                      <w:rFonts w:ascii="Cambria" w:hAnsi="Cambria"/>
                      <w:b/>
                      <w:sz w:val="16"/>
                      <w:szCs w:val="16"/>
                    </w:rPr>
                  </w:pPr>
                  <w:r w:rsidRPr="0033600D">
                    <w:rPr>
                      <w:rFonts w:ascii="Cambria" w:hAnsi="Cambria"/>
                      <w:b/>
                      <w:noProof/>
                      <w:sz w:val="16"/>
                      <w:szCs w:val="16"/>
                      <w:lang w:eastAsia="tr-TR"/>
                    </w:rPr>
                    <w:pict>
                      <v:shape id="_x0000_i1042" type="#_x0000_t75" style="width:38.25pt;height:32.25pt;visibility:visible">
                        <v:imagedata r:id="rId7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32.3pt;margin-top:11.45pt;width:89.25pt;height:40.5pt;z-index:251643392" arcsize="10923f" strokeweight="1.5pt">
            <v:textbox style="mso-next-textbox:#_x0000_s1060">
              <w:txbxContent>
                <w:p w:rsidR="001579CB" w:rsidRPr="00550967" w:rsidRDefault="001579CB" w:rsidP="004B3799">
                  <w:pPr>
                    <w:ind w:left="-142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UlusalOkul.Com Çizgili" w:hAnsi="UlusalOkul.Com Çizgili"/>
                      <w:b/>
                      <w:noProof/>
                      <w:sz w:val="44"/>
                      <w:lang w:eastAsia="tr-TR"/>
                    </w:rPr>
                    <w:t>Meral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1" type="#_x0000_t202" style="position:absolute;margin-left:421.55pt;margin-top:5.45pt;width:367.5pt;height:170.25pt;z-index:251653632" strokeweight="3pt">
            <v:textbox style="mso-next-textbox:#_x0000_s1061">
              <w:txbxContent>
                <w:p w:rsidR="001579CB" w:rsidRDefault="001579CB" w:rsidP="005F4425"/>
                <w:p w:rsidR="001579CB" w:rsidRPr="0003544C" w:rsidRDefault="001579CB" w:rsidP="005F4425">
                  <w:pPr>
                    <w:rPr>
                      <w:sz w:val="8"/>
                    </w:rPr>
                  </w:pPr>
                </w:p>
                <w:p w:rsidR="001579CB" w:rsidRDefault="001579CB" w:rsidP="005F4425">
                  <w:pPr>
                    <w:rPr>
                      <w:rFonts w:ascii="UlusalOkul.Com Çizgili" w:hAnsi="UlusalOkul.Com Çizgili"/>
                      <w:b/>
                      <w:sz w:val="48"/>
                    </w:rPr>
                  </w:pPr>
                  <w:r>
                    <w:rPr>
                      <w:rFonts w:ascii="UlusalOkul.Com Çizgili" w:hAnsi="UlusalOkul.Com Çizgili"/>
                      <w:b/>
                      <w:sz w:val="48"/>
                    </w:rPr>
                    <w:t xml:space="preserve">  </w:t>
                  </w:r>
                  <w:r w:rsidRPr="00E50E1A">
                    <w:rPr>
                      <w:rFonts w:ascii="UlusalOkul.Com Çizgili" w:hAnsi="UlusalOkul.Com Çizgili"/>
                      <w:b/>
                      <w:sz w:val="48"/>
                    </w:rPr>
                    <w:t xml:space="preserve">                               </w:t>
                  </w:r>
                </w:p>
                <w:p w:rsidR="001579CB" w:rsidRPr="005B2908" w:rsidRDefault="001579CB" w:rsidP="005F4425">
                  <w:pPr>
                    <w:rPr>
                      <w:rFonts w:ascii="ALFABET98" w:hAnsi="ALFABET98"/>
                      <w:b/>
                      <w:sz w:val="18"/>
                    </w:rPr>
                  </w:pPr>
                </w:p>
                <w:p w:rsidR="001579CB" w:rsidRPr="00E50E1A" w:rsidRDefault="001579CB" w:rsidP="005F4425">
                  <w:pPr>
                    <w:rPr>
                      <w:rFonts w:ascii="UlusalOkul.Com Çizgili" w:hAnsi="UlusalOkul.Com Çizgili"/>
                      <w:b/>
                      <w:sz w:val="48"/>
                    </w:rPr>
                  </w:pPr>
                  <w:r w:rsidRPr="00E50E1A">
                    <w:rPr>
                      <w:rFonts w:ascii="UlusalOkul.Com Çizgili" w:hAnsi="UlusalOkul.Com Çizgili"/>
                      <w:b/>
                      <w:sz w:val="48"/>
                    </w:rPr>
                    <w:t xml:space="preserve">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27.8pt;margin-top:5.45pt;width:367.5pt;height:170.25pt;z-index:251642368" strokeweight="3pt">
            <v:textbox style="mso-next-textbox:#_x0000_s1062">
              <w:txbxContent>
                <w:p w:rsidR="001579CB" w:rsidRDefault="001579CB" w:rsidP="0003544C"/>
                <w:p w:rsidR="001579CB" w:rsidRPr="0003544C" w:rsidRDefault="001579CB" w:rsidP="0003544C">
                  <w:pPr>
                    <w:rPr>
                      <w:sz w:val="8"/>
                    </w:rPr>
                  </w:pPr>
                </w:p>
                <w:p w:rsidR="001579CB" w:rsidRDefault="001579CB" w:rsidP="0003544C">
                  <w:pPr>
                    <w:rPr>
                      <w:rFonts w:ascii="UlusalOkul.Com Çizgili" w:hAnsi="UlusalOkul.Com Çizgili"/>
                      <w:b/>
                      <w:sz w:val="48"/>
                    </w:rPr>
                  </w:pPr>
                  <w:r>
                    <w:rPr>
                      <w:rFonts w:ascii="UlusalOkul.Com Çizgili" w:hAnsi="UlusalOkul.Com Çizgili"/>
                      <w:b/>
                      <w:sz w:val="48"/>
                    </w:rPr>
                    <w:t xml:space="preserve">  </w:t>
                  </w:r>
                  <w:r w:rsidRPr="00E50E1A">
                    <w:rPr>
                      <w:rFonts w:ascii="UlusalOkul.Com Çizgili" w:hAnsi="UlusalOkul.Com Çizgili"/>
                      <w:b/>
                      <w:sz w:val="48"/>
                    </w:rPr>
                    <w:t xml:space="preserve">                               </w:t>
                  </w:r>
                </w:p>
                <w:p w:rsidR="001579CB" w:rsidRDefault="001579CB" w:rsidP="0003544C">
                  <w:pPr>
                    <w:rPr>
                      <w:rFonts w:ascii="ALFABET98" w:hAnsi="ALFABET98"/>
                      <w:b/>
                      <w:sz w:val="18"/>
                    </w:rPr>
                  </w:pPr>
                </w:p>
                <w:p w:rsidR="001579CB" w:rsidRPr="00E50E1A" w:rsidRDefault="001579CB" w:rsidP="0003544C">
                  <w:pPr>
                    <w:rPr>
                      <w:rFonts w:ascii="UlusalOkul.Com Çizgili" w:hAnsi="UlusalOkul.Com Çizgili"/>
                      <w:b/>
                      <w:sz w:val="48"/>
                    </w:rPr>
                  </w:pPr>
                  <w:r w:rsidRPr="00E50E1A">
                    <w:rPr>
                      <w:rFonts w:ascii="UlusalOkul.Com Çizgili" w:hAnsi="UlusalOkul.Com Çizgili"/>
                      <w:b/>
                      <w:sz w:val="48"/>
                    </w:rPr>
                    <w:t xml:space="preserve">                                     </w:t>
                  </w:r>
                </w:p>
              </w:txbxContent>
            </v:textbox>
          </v:shape>
        </w:pict>
      </w:r>
    </w:p>
    <w:p w:rsidR="001579CB" w:rsidRDefault="001579CB"/>
    <w:p w:rsidR="001579CB" w:rsidRDefault="001579CB"/>
    <w:p w:rsidR="001579CB" w:rsidRDefault="001579CB">
      <w:r>
        <w:rPr>
          <w:noProof/>
          <w:lang w:eastAsia="tr-TR"/>
        </w:rPr>
        <w:pict>
          <v:roundrect id="_x0000_s1063" style="position:absolute;margin-left:492.8pt;margin-top:16.15pt;width:51pt;height:40.5pt;z-index:251687424" arcsize="10923f" strokeweight="1.5pt">
            <v:textbox style="mso-next-textbox:#_x0000_s1063">
              <w:txbxContent>
                <w:p w:rsidR="001579CB" w:rsidRPr="00550967" w:rsidRDefault="001579CB" w:rsidP="00C2051B">
                  <w:pPr>
                    <w:rPr>
                      <w:rFonts w:ascii="ALFABET98" w:hAnsi="ALFABET98"/>
                      <w:b/>
                      <w:sz w:val="56"/>
                    </w:rPr>
                  </w:pPr>
                  <w:r>
                    <w:rPr>
                      <w:rFonts w:ascii="UlusalOkul.Com Çizgili" w:hAnsi="UlusalOkul.Com Çizgili"/>
                      <w:b/>
                      <w:noProof/>
                      <w:sz w:val="44"/>
                      <w:lang w:eastAsia="tr-TR"/>
                    </w:rPr>
                    <w:t>İri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551.3pt;margin-top:16.25pt;width:63pt;height:41.25pt;z-index:251688448" arcsize="10923f" strokeweight="1.5pt">
            <v:textbox style="mso-next-textbox:#_x0000_s1064">
              <w:txbxContent>
                <w:p w:rsidR="001579CB" w:rsidRPr="0033600D" w:rsidRDefault="001579CB" w:rsidP="00C2051B">
                  <w:pPr>
                    <w:spacing w:line="240" w:lineRule="auto"/>
                    <w:rPr>
                      <w:rFonts w:ascii="Cambria" w:hAnsi="Cambria"/>
                      <w:b/>
                      <w:sz w:val="44"/>
                    </w:rPr>
                  </w:pPr>
                  <w:r w:rsidRPr="0033600D">
                    <w:rPr>
                      <w:rFonts w:ascii="Cambria" w:hAnsi="Cambria"/>
                      <w:b/>
                      <w:noProof/>
                      <w:sz w:val="44"/>
                      <w:lang w:eastAsia="tr-TR"/>
                    </w:rPr>
                    <w:pict>
                      <v:shape id="_x0000_i1044" type="#_x0000_t75" style="width:39pt;height:29.25pt;visibility:visible">
                        <v:imagedata r:id="rId4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margin-left:624.05pt;margin-top:16.15pt;width:93pt;height:39.75pt;z-index:251689472" arcsize="10923f" strokeweight="1.5pt">
            <v:textbox style="mso-next-textbox:#_x0000_s1065">
              <w:txbxContent>
                <w:p w:rsidR="001579CB" w:rsidRPr="00550967" w:rsidRDefault="001579CB" w:rsidP="00C2051B">
                  <w:pPr>
                    <w:ind w:left="-142"/>
                    <w:rPr>
                      <w:rFonts w:ascii="UlusalOkul.Com Çizgili" w:hAnsi="UlusalOkul.Com Çizgili"/>
                      <w:b/>
                      <w:sz w:val="44"/>
                      <w:szCs w:val="36"/>
                    </w:rPr>
                  </w:pPr>
                  <w:r>
                    <w:rPr>
                      <w:rFonts w:ascii="UlusalOkul.Com Çizgili" w:hAnsi="UlusalOkul.Com Çizgili"/>
                      <w:b/>
                      <w:sz w:val="44"/>
                      <w:szCs w:val="36"/>
                    </w:rPr>
                    <w:t>Mert</w:t>
                  </w:r>
                  <w:r>
                    <w:rPr>
                      <w:rFonts w:ascii="Times New Roman" w:hAnsi="Times New Roman"/>
                      <w:b/>
                      <w:sz w:val="44"/>
                      <w:szCs w:val="36"/>
                    </w:rPr>
                    <w:t>’</w:t>
                  </w:r>
                  <w:r>
                    <w:rPr>
                      <w:rFonts w:ascii="UlusalOkul.Com Çizgili" w:hAnsi="UlusalOkul.Com Çizgili"/>
                      <w:b/>
                      <w:sz w:val="44"/>
                      <w:szCs w:val="36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6" style="position:absolute;margin-left:725.45pt;margin-top:16.15pt;width:57.6pt;height:38.25pt;z-index:251690496" arcsize="10923f" strokeweight="1.5pt">
            <v:textbox style="mso-next-textbox:#_x0000_s1066">
              <w:txbxContent>
                <w:p w:rsidR="001579CB" w:rsidRPr="007E092C" w:rsidRDefault="001579CB" w:rsidP="00292EA7">
                  <w:pPr>
                    <w:ind w:left="-142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UlusalOkul.Com Çizgili" w:hAnsi="UlusalOkul.Com Çizgili"/>
                      <w:b/>
                      <w:noProof/>
                      <w:sz w:val="44"/>
                      <w:lang w:eastAsia="tr-TR"/>
                    </w:rPr>
                    <w:t xml:space="preserve">tane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7" style="position:absolute;margin-left:429.8pt;margin-top:15.4pt;width:55.5pt;height:42.1pt;z-index:251686400" arcsize="10923f" strokeweight="1.5pt">
            <v:textbox style="mso-next-textbox:#_x0000_s1067">
              <w:txbxContent>
                <w:p w:rsidR="001579CB" w:rsidRPr="0033600D" w:rsidRDefault="001579CB" w:rsidP="00C2051B">
                  <w:pPr>
                    <w:rPr>
                      <w:rFonts w:cs="Calibri"/>
                      <w:b/>
                      <w:sz w:val="18"/>
                    </w:rPr>
                  </w:pPr>
                  <w:r w:rsidRPr="0033600D">
                    <w:rPr>
                      <w:rFonts w:cs="Calibri"/>
                      <w:b/>
                      <w:noProof/>
                      <w:sz w:val="18"/>
                      <w:lang w:eastAsia="tr-TR"/>
                    </w:rPr>
                    <w:pict>
                      <v:shape id="_x0000_i1046" type="#_x0000_t75" style="width:31.5pt;height:29.25pt;visibility:visible">
                        <v:imagedata r:id="rId5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8" style="position:absolute;margin-left:102.05pt;margin-top:16.25pt;width:51pt;height:40.5pt;z-index:251675136" arcsize="10923f" strokeweight="1.5pt">
            <v:textbox style="mso-next-textbox:#_x0000_s1068">
              <w:txbxContent>
                <w:p w:rsidR="001579CB" w:rsidRPr="00550967" w:rsidRDefault="001579CB" w:rsidP="00550967">
                  <w:pPr>
                    <w:rPr>
                      <w:rFonts w:ascii="ALFABET98" w:hAnsi="ALFABET98"/>
                      <w:b/>
                      <w:sz w:val="56"/>
                    </w:rPr>
                  </w:pPr>
                  <w:r>
                    <w:rPr>
                      <w:rFonts w:ascii="UlusalOkul.Com Çizgili" w:hAnsi="UlusalOkul.Com Çizgili"/>
                      <w:b/>
                      <w:noProof/>
                      <w:sz w:val="44"/>
                      <w:lang w:eastAsia="tr-TR"/>
                    </w:rPr>
                    <w:t>İri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228.05pt;margin-top:14.65pt;width:93pt;height:39.75pt;z-index:251679232" arcsize="10923f" strokeweight="1.5pt">
            <v:textbox style="mso-next-textbox:#_x0000_s1069">
              <w:txbxContent>
                <w:p w:rsidR="001579CB" w:rsidRPr="00550967" w:rsidRDefault="001579CB" w:rsidP="00C2051B">
                  <w:pPr>
                    <w:ind w:left="-142"/>
                    <w:rPr>
                      <w:rFonts w:ascii="UlusalOkul.Com Çizgili" w:hAnsi="UlusalOkul.Com Çizgili"/>
                      <w:b/>
                      <w:sz w:val="44"/>
                      <w:szCs w:val="36"/>
                    </w:rPr>
                  </w:pPr>
                  <w:r>
                    <w:rPr>
                      <w:rFonts w:ascii="UlusalOkul.Com Çizgili" w:hAnsi="UlusalOkul.Com Çizgili"/>
                      <w:b/>
                      <w:sz w:val="44"/>
                      <w:szCs w:val="36"/>
                    </w:rPr>
                    <w:t>Mert</w:t>
                  </w:r>
                  <w:r>
                    <w:rPr>
                      <w:rFonts w:ascii="Times New Roman" w:hAnsi="Times New Roman"/>
                      <w:b/>
                      <w:sz w:val="44"/>
                      <w:szCs w:val="36"/>
                    </w:rPr>
                    <w:t>’</w:t>
                  </w:r>
                  <w:r>
                    <w:rPr>
                      <w:rFonts w:ascii="UlusalOkul.Com Çizgili" w:hAnsi="UlusalOkul.Com Çizgili"/>
                      <w:b/>
                      <w:sz w:val="44"/>
                      <w:szCs w:val="36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0" style="position:absolute;margin-left:330.95pt;margin-top:16.25pt;width:57.6pt;height:38.25pt;z-index:251680256" arcsize="10923f" strokeweight="1.5pt">
            <v:textbox style="mso-next-textbox:#_x0000_s1070">
              <w:txbxContent>
                <w:p w:rsidR="001579CB" w:rsidRPr="007E092C" w:rsidRDefault="001579CB" w:rsidP="00C2051B">
                  <w:pPr>
                    <w:ind w:left="-142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UlusalOkul.Com Çizgili" w:hAnsi="UlusalOkul.Com Çizgili"/>
                      <w:b/>
                      <w:noProof/>
                      <w:sz w:val="44"/>
                      <w:lang w:eastAsia="tr-TR"/>
                    </w:rPr>
                    <w:t xml:space="preserve">tane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1" style="position:absolute;margin-left:159.05pt;margin-top:15.4pt;width:63pt;height:41.25pt;z-index:251647488" arcsize="10923f" strokeweight="1.5pt">
            <v:textbox style="mso-next-textbox:#_x0000_s1071">
              <w:txbxContent>
                <w:p w:rsidR="001579CB" w:rsidRPr="0033600D" w:rsidRDefault="001579CB" w:rsidP="005B2908">
                  <w:pPr>
                    <w:spacing w:line="240" w:lineRule="auto"/>
                    <w:rPr>
                      <w:rFonts w:ascii="Cambria" w:hAnsi="Cambria"/>
                      <w:b/>
                      <w:sz w:val="44"/>
                    </w:rPr>
                  </w:pPr>
                  <w:r w:rsidRPr="0033600D">
                    <w:rPr>
                      <w:rFonts w:ascii="Cambria" w:hAnsi="Cambria"/>
                      <w:b/>
                      <w:noProof/>
                      <w:sz w:val="44"/>
                      <w:lang w:eastAsia="tr-TR"/>
                    </w:rPr>
                    <w:pict>
                      <v:shape id="_x0000_i1048" type="#_x0000_t75" style="width:39pt;height:29.25pt;visibility:visible">
                        <v:imagedata r:id="rId4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2" style="position:absolute;margin-left:36.05pt;margin-top:14.65pt;width:55.5pt;height:42.1pt;z-index:251648512" arcsize="10923f" strokeweight="1.5pt">
            <v:textbox style="mso-next-textbox:#_x0000_s1072">
              <w:txbxContent>
                <w:p w:rsidR="001579CB" w:rsidRPr="0033600D" w:rsidRDefault="001579CB" w:rsidP="005B2908">
                  <w:pPr>
                    <w:rPr>
                      <w:rFonts w:cs="Calibri"/>
                      <w:b/>
                      <w:sz w:val="18"/>
                    </w:rPr>
                  </w:pPr>
                  <w:r w:rsidRPr="0033600D">
                    <w:rPr>
                      <w:rFonts w:cs="Calibri"/>
                      <w:b/>
                      <w:noProof/>
                      <w:sz w:val="18"/>
                      <w:lang w:eastAsia="tr-TR"/>
                    </w:rPr>
                    <w:pict>
                      <v:shape id="_x0000_i1050" type="#_x0000_t75" style="width:31.5pt;height:29.25pt;visibility:visible">
                        <v:imagedata r:id="rId5" o:title=""/>
                      </v:shape>
                    </w:pict>
                  </w:r>
                </w:p>
              </w:txbxContent>
            </v:textbox>
          </v:roundrect>
        </w:pict>
      </w:r>
    </w:p>
    <w:p w:rsidR="001579CB" w:rsidRDefault="001579CB"/>
    <w:p w:rsidR="001579CB" w:rsidRDefault="001579CB"/>
    <w:p w:rsidR="001579CB" w:rsidRDefault="001579CB"/>
    <w:p w:rsidR="001579CB" w:rsidRDefault="001579CB">
      <w:r>
        <w:rPr>
          <w:noProof/>
          <w:lang w:eastAsia="tr-TR"/>
        </w:rPr>
        <w:pict>
          <v:roundrect id="_x0000_s1073" style="position:absolute;margin-left:429.8pt;margin-top:14.1pt;width:21.75pt;height:26.25pt;z-index:251663872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 w:rsidRPr="00FA36D1">
                    <w:rPr>
                      <w:rFonts w:ascii="ALFABET98" w:hAnsi="ALFABET98"/>
                      <w:sz w:val="32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36.05pt;margin-top:14.1pt;width:21.75pt;height:26.25pt;z-index:251655680" arcsize="10923f" fillcolor="#a5a5a5" strokeweight="1.5pt">
            <v:textbox>
              <w:txbxContent>
                <w:p w:rsidR="001579CB" w:rsidRPr="00FA36D1" w:rsidRDefault="001579CB">
                  <w:pPr>
                    <w:rPr>
                      <w:rFonts w:ascii="ALFABET98" w:hAnsi="ALFABET98"/>
                      <w:sz w:val="32"/>
                    </w:rPr>
                  </w:pPr>
                  <w:r w:rsidRPr="00FA36D1">
                    <w:rPr>
                      <w:rFonts w:ascii="ALFABET98" w:hAnsi="ALFABET98"/>
                      <w:sz w:val="32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75" type="#_x0000_t202" style="position:absolute;margin-left:421.55pt;margin-top:5.1pt;width:367.5pt;height:329.25pt;z-index:251652608" strokeweight="3pt">
            <v:textbox style="mso-next-textbox:#_x0000_s1075">
              <w:txbxContent>
                <w:p w:rsidR="001579CB" w:rsidRPr="00AB479B" w:rsidRDefault="001579CB" w:rsidP="00960A0E">
                  <w:pPr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</w:t>
                  </w:r>
                  <w:hyperlink r:id="rId9" w:history="1">
                    <w:r w:rsidRPr="00116F01">
                      <w:rPr>
                        <w:rStyle w:val="Hyperlink"/>
                        <w:rFonts w:ascii="Hand writing Mutlu" w:hAnsi="Hand writing Mutlu"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</w:t>
                  </w:r>
                </w:p>
                <w:p w:rsidR="001579CB" w:rsidRPr="005F4425" w:rsidRDefault="001579CB" w:rsidP="005F4425">
                  <w:pPr>
                    <w:ind w:left="426" w:firstLine="425"/>
                    <w:rPr>
                      <w:sz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202" style="position:absolute;margin-left:27.8pt;margin-top:5.1pt;width:367.5pt;height:329.25pt;z-index:251650560" strokeweight="3pt">
            <v:textbox style="mso-next-textbox:#_x0000_s1076">
              <w:txbxContent>
                <w:p w:rsidR="001579CB" w:rsidRPr="00AB479B" w:rsidRDefault="001579CB" w:rsidP="00960A0E">
                  <w:pPr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</w:t>
                  </w:r>
                  <w:hyperlink r:id="rId10" w:history="1">
                    <w:r w:rsidRPr="00116F01">
                      <w:rPr>
                        <w:rStyle w:val="Hyperlink"/>
                        <w:rFonts w:ascii="Hand writing Mutlu" w:hAnsi="Hand writing Mutlu"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   </w:t>
                  </w:r>
                </w:p>
                <w:p w:rsidR="001579CB" w:rsidRPr="005F4425" w:rsidRDefault="001579CB" w:rsidP="005F4425">
                  <w:pPr>
                    <w:spacing w:line="240" w:lineRule="auto"/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</w:pPr>
                  <w:r w:rsidRPr="005F4425">
                    <w:rPr>
                      <w:rFonts w:ascii="UlusalOkul.Com Çizgili" w:hAnsi="UlusalOkul.Com Çizgili"/>
                      <w:b/>
                      <w:sz w:val="40"/>
                      <w:szCs w:val="46"/>
                    </w:rPr>
                    <w:t xml:space="preserve">                                             </w:t>
                  </w:r>
                </w:p>
                <w:p w:rsidR="001579CB" w:rsidRPr="005F4425" w:rsidRDefault="001579CB" w:rsidP="005F4425">
                  <w:pPr>
                    <w:ind w:left="426" w:firstLine="425"/>
                    <w:rPr>
                      <w:sz w:val="36"/>
                    </w:rPr>
                  </w:pPr>
                </w:p>
              </w:txbxContent>
            </v:textbox>
          </v:shape>
        </w:pict>
      </w:r>
    </w:p>
    <w:p w:rsidR="001579CB" w:rsidRDefault="001579CB"/>
    <w:p w:rsidR="001579CB" w:rsidRDefault="001579CB">
      <w:r>
        <w:rPr>
          <w:noProof/>
          <w:lang w:eastAsia="tr-TR"/>
        </w:rPr>
        <w:pict>
          <v:roundrect id="_x0000_s1077" style="position:absolute;margin-left:429.8pt;margin-top:5.25pt;width:21.75pt;height:26.25pt;z-index:251664896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8" style="position:absolute;margin-left:36.05pt;margin-top:5.25pt;width:21.75pt;height:26.25pt;z-index:251656704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2</w:t>
                  </w:r>
                </w:p>
              </w:txbxContent>
            </v:textbox>
          </v:roundrect>
        </w:pict>
      </w:r>
    </w:p>
    <w:p w:rsidR="001579CB" w:rsidRDefault="001579CB">
      <w:r>
        <w:rPr>
          <w:noProof/>
          <w:lang w:eastAsia="tr-TR"/>
        </w:rPr>
        <w:pict>
          <v:roundrect id="_x0000_s1079" style="position:absolute;margin-left:429.8pt;margin-top:19.55pt;width:21.75pt;height:26.25pt;z-index:251665920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0" style="position:absolute;margin-left:36.05pt;margin-top:19.55pt;width:21.75pt;height:26.25pt;z-index:251657728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3</w:t>
                  </w:r>
                </w:p>
              </w:txbxContent>
            </v:textbox>
          </v:roundrect>
        </w:pict>
      </w:r>
    </w:p>
    <w:p w:rsidR="001579CB" w:rsidRDefault="001579CB"/>
    <w:p w:rsidR="001579CB" w:rsidRDefault="001579CB">
      <w:r>
        <w:rPr>
          <w:noProof/>
          <w:lang w:eastAsia="tr-TR"/>
        </w:rPr>
        <w:pict>
          <v:roundrect id="_x0000_s1081" style="position:absolute;margin-left:429.8pt;margin-top:11.4pt;width:21.75pt;height:26.25pt;z-index:251666944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2" style="position:absolute;margin-left:36.05pt;margin-top:11.4pt;width:21.75pt;height:26.25pt;z-index:251658752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4</w:t>
                  </w:r>
                </w:p>
              </w:txbxContent>
            </v:textbox>
          </v:roundrect>
        </w:pict>
      </w:r>
    </w:p>
    <w:p w:rsidR="001579CB" w:rsidRDefault="001579CB"/>
    <w:p w:rsidR="001579CB" w:rsidRDefault="001579CB">
      <w:r>
        <w:rPr>
          <w:noProof/>
          <w:lang w:eastAsia="tr-TR"/>
        </w:rPr>
        <w:pict>
          <v:roundrect id="_x0000_s1083" style="position:absolute;margin-left:429.8pt;margin-top:1.75pt;width:21.75pt;height:26.25pt;z-index:251667968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4" style="position:absolute;margin-left:36.05pt;margin-top:1.75pt;width:21.75pt;height:26.25pt;z-index:251659776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5</w:t>
                  </w:r>
                </w:p>
              </w:txbxContent>
            </v:textbox>
          </v:roundrect>
        </w:pict>
      </w:r>
    </w:p>
    <w:p w:rsidR="001579CB" w:rsidRDefault="001579CB">
      <w:r>
        <w:rPr>
          <w:noProof/>
          <w:lang w:eastAsia="tr-TR"/>
        </w:rPr>
        <w:pict>
          <v:roundrect id="_x0000_s1085" style="position:absolute;margin-left:429.8pt;margin-top:16.1pt;width:21.75pt;height:26.25pt;z-index:251668992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6" style="position:absolute;margin-left:36.05pt;margin-top:16.1pt;width:21.75pt;height:26.25pt;z-index:251660800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6</w:t>
                  </w:r>
                </w:p>
              </w:txbxContent>
            </v:textbox>
          </v:roundrect>
        </w:pict>
      </w:r>
    </w:p>
    <w:p w:rsidR="001579CB" w:rsidRDefault="001579CB"/>
    <w:p w:rsidR="001579CB" w:rsidRDefault="001579CB">
      <w:r>
        <w:rPr>
          <w:noProof/>
          <w:lang w:eastAsia="tr-TR"/>
        </w:rPr>
        <w:pict>
          <v:roundrect id="_x0000_s1087" style="position:absolute;margin-left:429.8pt;margin-top:7.2pt;width:21.75pt;height:26.25pt;z-index:251670016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8" style="position:absolute;margin-left:36.05pt;margin-top:7.2pt;width:21.75pt;height:26.25pt;z-index:251661824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7</w:t>
                  </w:r>
                </w:p>
              </w:txbxContent>
            </v:textbox>
          </v:roundrect>
        </w:pict>
      </w:r>
    </w:p>
    <w:p w:rsidR="001579CB" w:rsidRDefault="001579CB">
      <w:r>
        <w:rPr>
          <w:noProof/>
          <w:lang w:eastAsia="tr-TR"/>
        </w:rPr>
        <w:pict>
          <v:roundrect id="_x0000_s1089" style="position:absolute;margin-left:429.8pt;margin-top:23.75pt;width:21.75pt;height:26.25pt;z-index:251671040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0" style="position:absolute;margin-left:36.05pt;margin-top:23.75pt;width:21.75pt;height:26.25pt;z-index:251662848" arcsize="10923f" fillcolor="#a5a5a5" strokeweight="1.5pt">
            <v:textbox>
              <w:txbxContent>
                <w:p w:rsidR="001579CB" w:rsidRPr="00FA36D1" w:rsidRDefault="001579CB" w:rsidP="00FA36D1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8</w:t>
                  </w:r>
                </w:p>
              </w:txbxContent>
            </v:textbox>
          </v:roundrect>
        </w:pict>
      </w:r>
    </w:p>
    <w:p w:rsidR="001579CB" w:rsidRDefault="001579CB"/>
    <w:p w:rsidR="001579CB" w:rsidRDefault="001579CB">
      <w:r>
        <w:rPr>
          <w:noProof/>
          <w:lang w:eastAsia="tr-TR"/>
        </w:rPr>
        <w:pict>
          <v:roundrect id="_x0000_s1091" style="position:absolute;margin-left:585.8pt;margin-top:7.35pt;width:59.25pt;height:27pt;z-index:251651584" arcsize="10923f" fillcolor="#bfbfbf" strokeweight="2.25pt">
            <v:textbox style="mso-next-textbox:#_x0000_s1091">
              <w:txbxContent>
                <w:p w:rsidR="001579CB" w:rsidRPr="005F4425" w:rsidRDefault="001579CB" w:rsidP="005F4425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2" style="position:absolute;margin-left:175.55pt;margin-top:7.35pt;width:59.25pt;height:27pt;z-index:251641344" arcsize="10923f" fillcolor="#bfbfbf" strokeweight="2.25pt">
            <v:textbox style="mso-next-textbox:#_x0000_s1092">
              <w:txbxContent>
                <w:p w:rsidR="001579CB" w:rsidRPr="005F4425" w:rsidRDefault="001579CB" w:rsidP="0003544C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5F4425">
                    <w:rPr>
                      <w:rFonts w:ascii="ALFABET98" w:hAnsi="ALFABET98"/>
                      <w:b/>
                      <w:sz w:val="32"/>
                    </w:rPr>
                    <w:t>2</w:t>
                  </w:r>
                </w:p>
              </w:txbxContent>
            </v:textbox>
          </v:roundrect>
        </w:pict>
      </w:r>
    </w:p>
    <w:sectPr w:rsidR="001579CB" w:rsidSect="00911C3A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nap ITC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1C3A"/>
    <w:rsid w:val="000146ED"/>
    <w:rsid w:val="0003544C"/>
    <w:rsid w:val="00056473"/>
    <w:rsid w:val="00057F03"/>
    <w:rsid w:val="00074566"/>
    <w:rsid w:val="00115A2F"/>
    <w:rsid w:val="00116F01"/>
    <w:rsid w:val="001437B2"/>
    <w:rsid w:val="001579CB"/>
    <w:rsid w:val="001656EE"/>
    <w:rsid w:val="00216B7A"/>
    <w:rsid w:val="00243127"/>
    <w:rsid w:val="00292EA7"/>
    <w:rsid w:val="002B4F77"/>
    <w:rsid w:val="00304887"/>
    <w:rsid w:val="00330A8B"/>
    <w:rsid w:val="00333C26"/>
    <w:rsid w:val="003353C5"/>
    <w:rsid w:val="0033600D"/>
    <w:rsid w:val="00367324"/>
    <w:rsid w:val="003B251C"/>
    <w:rsid w:val="004015D4"/>
    <w:rsid w:val="00444263"/>
    <w:rsid w:val="0046648E"/>
    <w:rsid w:val="004B1210"/>
    <w:rsid w:val="004B3799"/>
    <w:rsid w:val="004B6145"/>
    <w:rsid w:val="00550967"/>
    <w:rsid w:val="00582ED3"/>
    <w:rsid w:val="005B2908"/>
    <w:rsid w:val="005D295D"/>
    <w:rsid w:val="005F4425"/>
    <w:rsid w:val="006112F2"/>
    <w:rsid w:val="00645E10"/>
    <w:rsid w:val="006464D2"/>
    <w:rsid w:val="006613CC"/>
    <w:rsid w:val="006F025E"/>
    <w:rsid w:val="00792CF8"/>
    <w:rsid w:val="007E092C"/>
    <w:rsid w:val="007F5901"/>
    <w:rsid w:val="00886EDA"/>
    <w:rsid w:val="008F5811"/>
    <w:rsid w:val="0091151B"/>
    <w:rsid w:val="00911C3A"/>
    <w:rsid w:val="00916D92"/>
    <w:rsid w:val="00960A0E"/>
    <w:rsid w:val="00963CBA"/>
    <w:rsid w:val="009F101D"/>
    <w:rsid w:val="00A0057B"/>
    <w:rsid w:val="00A021CF"/>
    <w:rsid w:val="00A1139A"/>
    <w:rsid w:val="00A2437B"/>
    <w:rsid w:val="00A63E7A"/>
    <w:rsid w:val="00A8747B"/>
    <w:rsid w:val="00A94241"/>
    <w:rsid w:val="00AB479B"/>
    <w:rsid w:val="00B05795"/>
    <w:rsid w:val="00BE2BC3"/>
    <w:rsid w:val="00C2051B"/>
    <w:rsid w:val="00C34A75"/>
    <w:rsid w:val="00C77591"/>
    <w:rsid w:val="00D25DF6"/>
    <w:rsid w:val="00D3798E"/>
    <w:rsid w:val="00D61062"/>
    <w:rsid w:val="00DB38BD"/>
    <w:rsid w:val="00DD3ACC"/>
    <w:rsid w:val="00E50E1A"/>
    <w:rsid w:val="00F31136"/>
    <w:rsid w:val="00F4286E"/>
    <w:rsid w:val="00FA36D1"/>
    <w:rsid w:val="00FA3F23"/>
    <w:rsid w:val="00FD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24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11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C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60A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2</Pages>
  <Words>16</Words>
  <Characters>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st</dc:creator>
  <cp:keywords>www.sorubak.com</cp:keywords>
  <dc:description/>
  <cp:lastModifiedBy>edanur</cp:lastModifiedBy>
  <cp:revision>10</cp:revision>
  <cp:lastPrinted>2014-01-01T20:56:00Z</cp:lastPrinted>
  <dcterms:created xsi:type="dcterms:W3CDTF">2013-12-23T21:43:00Z</dcterms:created>
  <dcterms:modified xsi:type="dcterms:W3CDTF">2014-01-06T21:50:00Z</dcterms:modified>
  <cp:category>www.sorubak.com</cp:category>
</cp:coreProperties>
</file>