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00E2" w:rsidRPr="00AA4506" w:rsidRDefault="008600E2" w:rsidP="00E82A25">
      <w:pPr>
        <w:tabs>
          <w:tab w:val="left" w:pos="345"/>
          <w:tab w:val="left" w:pos="1020"/>
          <w:tab w:val="center" w:pos="4536"/>
        </w:tabs>
        <w:rPr>
          <w:rFonts w:ascii="Hand Garden" w:hAnsi="Hand Garden"/>
          <w:outline/>
          <w:color w:val="7030A0"/>
          <w:sz w:val="32"/>
          <w:szCs w:val="32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790" o:spid="_x0000_s1026" type="#_x0000_t75" style="position:absolute;margin-left:201.4pt;margin-top:8.1pt;width:176.25pt;height:114.5pt;z-index:-251624960;visibility:visible">
            <v:imagedata r:id="rId6" o:title=""/>
          </v:shape>
        </w:pict>
      </w:r>
      <w:r>
        <w:rPr>
          <w:noProof/>
          <w:lang w:eastAsia="tr-TR"/>
        </w:rPr>
        <w:pict>
          <v:shape id="Resim 1788" o:spid="_x0000_s1027" type="#_x0000_t75" style="position:absolute;margin-left:-45.35pt;margin-top:-3.35pt;width:120.75pt;height:120.75pt;z-index:-251627008;visibility:visible">
            <v:imagedata r:id="rId7" o:title=""/>
          </v:shape>
        </w:pict>
      </w:r>
      <w:r>
        <w:rPr>
          <w:noProof/>
          <w:lang w:eastAsia="tr-TR"/>
        </w:rPr>
        <w:pict>
          <v:shape id="Resim 1787" o:spid="_x0000_s1028" type="#_x0000_t75" style="position:absolute;margin-left:359.65pt;margin-top:-11.6pt;width:139.5pt;height:2in;z-index:-251628032;visibility:visible">
            <v:imagedata r:id="rId8" o:title=""/>
          </v:shape>
        </w:pict>
      </w:r>
      <w:r>
        <w:rPr>
          <w:rFonts w:ascii="Hand Garden" w:hAnsi="Hand Garden"/>
          <w:outline/>
          <w:color w:val="7030A0"/>
          <w:sz w:val="32"/>
          <w:szCs w:val="32"/>
        </w:rPr>
        <w:tab/>
      </w:r>
      <w:r>
        <w:rPr>
          <w:rFonts w:ascii="Hand Garden" w:hAnsi="Hand Garden"/>
          <w:outline/>
          <w:color w:val="7030A0"/>
          <w:sz w:val="32"/>
          <w:szCs w:val="32"/>
        </w:rPr>
        <w:tab/>
      </w:r>
      <w:r>
        <w:rPr>
          <w:rFonts w:ascii="Hand Garden" w:hAnsi="Hand Garden"/>
          <w:outline/>
          <w:color w:val="7030A0"/>
          <w:sz w:val="32"/>
          <w:szCs w:val="32"/>
        </w:rPr>
        <w:tab/>
      </w:r>
      <w:r>
        <w:rPr>
          <w:noProof/>
          <w:lang w:eastAsia="tr-TR"/>
        </w:rPr>
        <w:pict>
          <v:rect id="Dikdörtgen 1" o:spid="_x0000_s1029" style="position:absolute;margin-left:-45.35pt;margin-top:-46.95pt;width:544.5pt;height:29.25pt;z-index:2516034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" filled="f" strokecolor="#7030a0" strokeweight="1pt">
            <v:textbox>
              <w:txbxContent>
                <w:p w:rsidR="008600E2" w:rsidRPr="00A55D05" w:rsidRDefault="008600E2" w:rsidP="00A55D05">
                  <w:pPr>
                    <w:jc w:val="center"/>
                    <w:rPr>
                      <w:b/>
                      <w:sz w:val="32"/>
                    </w:rPr>
                  </w:pPr>
                  <w:r w:rsidRPr="00A55D05">
                    <w:rPr>
                      <w:b/>
                      <w:sz w:val="32"/>
                    </w:rPr>
                    <w:t xml:space="preserve">1.SINIF – </w:t>
                  </w:r>
                  <w:r>
                    <w:rPr>
                      <w:b/>
                      <w:sz w:val="32"/>
                    </w:rPr>
                    <w:t>M</w:t>
                  </w:r>
                  <w:r w:rsidRPr="00A55D05">
                    <w:rPr>
                      <w:b/>
                      <w:sz w:val="32"/>
                    </w:rPr>
                    <w:t xml:space="preserve"> SESİ ÇALIŞMA YAPRAKLARI</w:t>
                  </w:r>
                </w:p>
              </w:txbxContent>
            </v:textbox>
          </v:rect>
        </w:pict>
      </w:r>
    </w:p>
    <w:p w:rsidR="008600E2" w:rsidRPr="00AA4506" w:rsidRDefault="008600E2" w:rsidP="00E82A25">
      <w:pPr>
        <w:tabs>
          <w:tab w:val="left" w:pos="2595"/>
          <w:tab w:val="center" w:pos="4536"/>
        </w:tabs>
        <w:rPr>
          <w:rFonts w:ascii="Comic Sans MS" w:hAnsi="Comic Sans MS"/>
          <w:noProof/>
          <w:sz w:val="24"/>
          <w:lang w:eastAsia="tr-TR"/>
        </w:rPr>
      </w:pPr>
      <w:r>
        <w:rPr>
          <w:noProof/>
          <w:lang w:eastAsia="tr-TR"/>
        </w:rPr>
        <w:pict>
          <v:shape id="Resim 1789" o:spid="_x0000_s1030" type="#_x0000_t75" style="position:absolute;margin-left:65.65pt;margin-top:1.55pt;width:136.5pt;height:77.95pt;z-index:-251625984;visibility:visible">
            <v:imagedata r:id="rId9" o:title=""/>
          </v:shape>
        </w:pict>
      </w:r>
      <w:r>
        <w:rPr>
          <w:rFonts w:ascii="Comic Sans MS" w:hAnsi="Comic Sans MS"/>
          <w:noProof/>
          <w:sz w:val="24"/>
          <w:lang w:eastAsia="tr-TR"/>
        </w:rPr>
        <w:tab/>
      </w:r>
      <w:r>
        <w:rPr>
          <w:rFonts w:ascii="Comic Sans MS" w:hAnsi="Comic Sans MS"/>
          <w:noProof/>
          <w:sz w:val="24"/>
          <w:lang w:eastAsia="tr-TR"/>
        </w:rPr>
        <w:tab/>
      </w:r>
    </w:p>
    <w:p w:rsidR="008600E2" w:rsidRPr="00B26905" w:rsidRDefault="008600E2" w:rsidP="008B6FEA">
      <w:pPr>
        <w:jc w:val="center"/>
        <w:rPr>
          <w:rFonts w:ascii="Comic Sans MS" w:hAnsi="Comic Sans MS"/>
          <w:sz w:val="24"/>
        </w:rPr>
      </w:pPr>
    </w:p>
    <w:p w:rsidR="008600E2" w:rsidRDefault="008600E2" w:rsidP="008B6FEA">
      <w:pPr>
        <w:jc w:val="center"/>
        <w:rPr>
          <w:rFonts w:ascii="Comic Sans MS" w:hAnsi="Comic Sans MS"/>
          <w:b/>
          <w:sz w:val="24"/>
        </w:rPr>
      </w:pPr>
    </w:p>
    <w:p w:rsidR="008600E2" w:rsidRDefault="008600E2" w:rsidP="008B6FEA">
      <w:pPr>
        <w:ind w:right="-851"/>
        <w:jc w:val="center"/>
      </w:pPr>
      <w:r>
        <w:rPr>
          <w:noProof/>
          <w:lang w:eastAsia="tr-TR"/>
        </w:rPr>
        <w:pict>
          <v:shape id="Resim 1791" o:spid="_x0000_s1031" type="#_x0000_t75" style="position:absolute;left:0;text-align:left;margin-left:-11.05pt;margin-top:19.2pt;width:86.25pt;height:105.35pt;z-index:-251623936;visibility:visible">
            <v:imagedata r:id="rId10" o:title=""/>
          </v:shape>
        </w:pict>
      </w:r>
      <w:r>
        <w:rPr>
          <w:noProof/>
          <w:lang w:eastAsia="tr-TR"/>
        </w:rPr>
        <w:pict>
          <v:shape id="Resim 1793" o:spid="_x0000_s1032" type="#_x0000_t75" style="position:absolute;left:0;text-align:left;margin-left:395.65pt;margin-top:22.2pt;width:71.25pt;height:101.9pt;z-index:-251621888;visibility:visible">
            <v:imagedata r:id="rId11" o:title=""/>
          </v:shape>
        </w:pict>
      </w:r>
      <w:r>
        <w:rPr>
          <w:noProof/>
          <w:lang w:eastAsia="tr-TR"/>
        </w:rPr>
        <w:pict>
          <v:shape id="Resim 22" o:spid="_x0000_s1033" type="#_x0000_t75" style="position:absolute;left:0;text-align:left;margin-left:279.35pt;margin-top:22.2pt;width:66.5pt;height:103.5pt;z-index:-251642368;visibility:visible">
            <v:imagedata r:id="rId12" o:title=""/>
          </v:shape>
        </w:pict>
      </w:r>
      <w:r>
        <w:rPr>
          <w:noProof/>
          <w:lang w:eastAsia="tr-TR"/>
        </w:rPr>
        <w:pict>
          <v:shape id="Resim 1792" o:spid="_x0000_s1034" type="#_x0000_t75" style="position:absolute;left:0;text-align:left;margin-left:133.9pt;margin-top:20.7pt;width:83.7pt;height:111.75pt;z-index:-251622912;visibility:visible">
            <v:imagedata r:id="rId13" o:title=""/>
          </v:shape>
        </w:pict>
      </w:r>
      <w:r>
        <w:rPr>
          <w:noProof/>
          <w:lang w:eastAsia="tr-TR"/>
        </w:rPr>
        <w:pict>
          <v:shape id="Resim 992" o:spid="_x0000_s1035" type="#_x0000_t75" alt="Açıklama: VASE003" style="position:absolute;left:0;text-align:left;margin-left:313.85pt;margin-top:733.2pt;width:40.95pt;height:75.5pt;z-index:251673088;visibility:visible">
            <v:imagedata r:id="rId14" o:title=""/>
          </v:shape>
        </w:pict>
      </w:r>
      <w:r>
        <w:rPr>
          <w:noProof/>
          <w:lang w:eastAsia="tr-TR"/>
        </w:rPr>
        <w:pict>
          <v:shape id="Resim 60" o:spid="_x0000_s1036" type="#_x0000_t75" alt="Açıklama: SOCCR052" style="position:absolute;left:0;text-align:left;margin-left:412.85pt;margin-top:691.6pt;width:81pt;height:79.25pt;z-index:251671040;visibility:visible">
            <v:imagedata r:id="rId15" o:title=""/>
          </v:shape>
        </w:pict>
      </w:r>
      <w:r>
        <w:rPr>
          <w:noProof/>
          <w:lang w:eastAsia="tr-TR"/>
        </w:rPr>
        <w:pict>
          <v:shape id="Resim 991" o:spid="_x0000_s1037" type="#_x0000_t75" alt="Açıklama: SOCCR052" style="position:absolute;left:0;text-align:left;margin-left:412.85pt;margin-top:691.6pt;width:81pt;height:79.25pt;z-index:251654656;visibility:visible">
            <v:imagedata r:id="rId15" o:title=""/>
          </v:shape>
        </w:pict>
      </w:r>
      <w:r>
        <w:rPr>
          <w:noProof/>
          <w:lang w:eastAsia="tr-TR"/>
        </w:rPr>
        <w:pict>
          <v:shape id="Resim 989" o:spid="_x0000_s1038" type="#_x0000_t75" alt="Açıklama: SOCCR052" style="position:absolute;left:0;text-align:left;margin-left:412.85pt;margin-top:691.6pt;width:81pt;height:79.25pt;z-index:251652608;visibility:visible">
            <v:imagedata r:id="rId15" o:title=""/>
          </v:shape>
        </w:pict>
      </w:r>
      <w:r>
        <w:rPr>
          <w:noProof/>
          <w:lang w:eastAsia="tr-TR"/>
        </w:rPr>
        <w:pict>
          <v:shape id="Resim 977" o:spid="_x0000_s1039" type="#_x0000_t75" alt="Açıklama: j0343137" style="position:absolute;left:0;text-align:left;margin-left:465.9pt;margin-top:687pt;width:58.6pt;height:49.85pt;z-index:251649536;visibility:visible">
            <v:imagedata r:id="rId16" o:title=""/>
          </v:shape>
        </w:pict>
      </w:r>
      <w:r>
        <w:rPr>
          <w:noProof/>
          <w:lang w:eastAsia="tr-TR"/>
        </w:rPr>
        <w:pict>
          <v:shape id="Resim 976" o:spid="_x0000_s1040" type="#_x0000_t75" alt="Açıklama: j0343137" style="position:absolute;left:0;text-align:left;margin-left:465.9pt;margin-top:687pt;width:58.6pt;height:49.85pt;z-index:251648512;visibility:visible">
            <v:imagedata r:id="rId16" o:title=""/>
          </v:shape>
        </w:pict>
      </w:r>
      <w:r>
        <w:rPr>
          <w:noProof/>
          <w:lang w:eastAsia="tr-TR"/>
        </w:rPr>
        <w:pict>
          <v:shape id="Resim 975" o:spid="_x0000_s1041" type="#_x0000_t75" alt="Açıklama: j0343137" style="position:absolute;left:0;text-align:left;margin-left:465.9pt;margin-top:687pt;width:58.6pt;height:49.85pt;z-index:251647488;visibility:visible">
            <v:imagedata r:id="rId16" o:title=""/>
          </v:shape>
        </w:pict>
      </w:r>
      <w:r>
        <w:rPr>
          <w:noProof/>
          <w:lang w:eastAsia="tr-TR"/>
        </w:rPr>
        <w:pict>
          <v:shape id="Resim 974" o:spid="_x0000_s1042" type="#_x0000_t75" alt="Açıklama: j0343137" style="position:absolute;left:0;text-align:left;margin-left:465.9pt;margin-top:687pt;width:58.6pt;height:49.85pt;z-index:251646464;visibility:visible">
            <v:imagedata r:id="rId16" o:title=""/>
          </v:shape>
        </w:pict>
      </w:r>
      <w:r>
        <w:rPr>
          <w:noProof/>
          <w:lang w:eastAsia="tr-TR"/>
        </w:rPr>
        <w:pict>
          <v:shape id="Resim 973" o:spid="_x0000_s1043" type="#_x0000_t75" alt="Açıklama: j0343137" style="position:absolute;left:0;text-align:left;margin-left:465.9pt;margin-top:687pt;width:58.6pt;height:49.85pt;z-index:251645440;visibility:visible">
            <v:imagedata r:id="rId16" o:title=""/>
          </v:shape>
        </w:pict>
      </w:r>
      <w:r>
        <w:rPr>
          <w:noProof/>
          <w:lang w:eastAsia="tr-TR"/>
        </w:rPr>
        <w:pict>
          <v:shape id="Resim 58" o:spid="_x0000_s1044" type="#_x0000_t75" alt="Açıklama: an02542_" style="position:absolute;left:0;text-align:left;margin-left:116.4pt;margin-top:724.7pt;width:52.65pt;height:50.85pt;z-index:251642368;visibility:visible">
            <v:imagedata r:id="rId17" o:title=""/>
          </v:shape>
        </w:pict>
      </w:r>
      <w:r>
        <w:rPr>
          <w:noProof/>
          <w:lang w:eastAsia="tr-TR"/>
        </w:rPr>
        <w:pict>
          <v:shape id="Resim 57" o:spid="_x0000_s1045" type="#_x0000_t75" alt="Açıklama: an02542_" style="position:absolute;left:0;text-align:left;margin-left:116.4pt;margin-top:724.7pt;width:52.65pt;height:50.85pt;z-index:251641344;visibility:visible">
            <v:imagedata r:id="rId17" o:title=""/>
          </v:shape>
        </w:pict>
      </w:r>
      <w:r>
        <w:rPr>
          <w:noProof/>
          <w:lang w:eastAsia="tr-TR"/>
        </w:rPr>
        <w:pict>
          <v:shape id="Resim 56" o:spid="_x0000_s1046" type="#_x0000_t75" alt="Açıklama: an02542_" style="position:absolute;left:0;text-align:left;margin-left:116.4pt;margin-top:724.7pt;width:52.65pt;height:50.85pt;z-index:251640320;visibility:visible">
            <v:imagedata r:id="rId17" o:title=""/>
          </v:shape>
        </w:pict>
      </w:r>
      <w:r>
        <w:rPr>
          <w:noProof/>
          <w:lang w:eastAsia="tr-TR"/>
        </w:rPr>
        <w:pict>
          <v:shape id="Resim 8" o:spid="_x0000_s1047" type="#_x0000_t75" alt="Açıklama: an02337_" style="position:absolute;left:0;text-align:left;margin-left:459.95pt;margin-top:764.25pt;width:51.9pt;height:51.1pt;z-index:251638272;visibility:visible">
            <v:imagedata r:id="rId18" o:title=""/>
          </v:shape>
        </w:pict>
      </w:r>
      <w:r>
        <w:rPr>
          <w:noProof/>
          <w:lang w:eastAsia="tr-TR"/>
        </w:rPr>
        <w:pict>
          <v:shape id="Resim 7" o:spid="_x0000_s1048" type="#_x0000_t75" alt="Açıklama: an02337_" style="position:absolute;left:0;text-align:left;margin-left:459.95pt;margin-top:764.25pt;width:51.9pt;height:51.1pt;z-index:251637248;visibility:visible">
            <v:imagedata r:id="rId18" o:title=""/>
          </v:shape>
        </w:pict>
      </w:r>
      <w:r>
        <w:rPr>
          <w:noProof/>
          <w:lang w:eastAsia="tr-TR"/>
        </w:rPr>
        <w:pict>
          <v:shape id="Resim 6" o:spid="_x0000_s1049" type="#_x0000_t75" alt="Açıklama: an02337_" style="position:absolute;left:0;text-align:left;margin-left:459.95pt;margin-top:764.25pt;width:51.9pt;height:51.1pt;z-index:251636224;visibility:visible">
            <v:imagedata r:id="rId18" o:title=""/>
          </v:shape>
        </w:pict>
      </w:r>
      <w:r w:rsidRPr="00A55D05">
        <w:rPr>
          <w:rFonts w:ascii="Comic Sans MS" w:hAnsi="Comic Sans MS"/>
          <w:b/>
          <w:sz w:val="24"/>
        </w:rPr>
        <w:t>A. Aşağıdaki varlıklardan içinde “</w:t>
      </w:r>
      <w:r>
        <w:rPr>
          <w:rFonts w:ascii="Comic Sans MS" w:hAnsi="Comic Sans MS"/>
          <w:b/>
          <w:sz w:val="24"/>
        </w:rPr>
        <w:t>Mm</w:t>
      </w:r>
      <w:r w:rsidRPr="00A55D05">
        <w:rPr>
          <w:rFonts w:ascii="Comic Sans MS" w:hAnsi="Comic Sans MS"/>
          <w:b/>
          <w:sz w:val="24"/>
        </w:rPr>
        <w:t>” sesi olanları boyayınız.</w:t>
      </w:r>
    </w:p>
    <w:p w:rsidR="008600E2" w:rsidRDefault="008600E2" w:rsidP="00700686">
      <w:pPr>
        <w:tabs>
          <w:tab w:val="left" w:pos="145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8600E2" w:rsidRDefault="008600E2" w:rsidP="008B6FEA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8600E2" w:rsidRDefault="008600E2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</w:p>
    <w:p w:rsidR="008600E2" w:rsidRDefault="008600E2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noProof/>
          <w:lang w:eastAsia="tr-TR"/>
        </w:rPr>
        <w:pict>
          <v:shape id="Resim 1796" o:spid="_x0000_s1050" type="#_x0000_t75" style="position:absolute;left:0;text-align:left;margin-left:266.65pt;margin-top:15.55pt;width:92.65pt;height:137.25pt;z-index:-251618816;visibility:visible">
            <v:imagedata r:id="rId19" o:title=""/>
          </v:shape>
        </w:pict>
      </w:r>
      <w:r>
        <w:rPr>
          <w:noProof/>
          <w:lang w:eastAsia="tr-TR"/>
        </w:rPr>
        <w:pict>
          <v:shape id="Resim 1794" o:spid="_x0000_s1051" type="#_x0000_t75" style="position:absolute;left:0;text-align:left;margin-left:-30.35pt;margin-top:21.5pt;width:107.35pt;height:111.75pt;z-index:-251620864;visibility:visible">
            <v:imagedata r:id="rId20" o:title=""/>
          </v:shape>
        </w:pict>
      </w:r>
    </w:p>
    <w:p w:rsidR="008600E2" w:rsidRDefault="008600E2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noProof/>
          <w:lang w:eastAsia="tr-TR"/>
        </w:rPr>
        <w:pict>
          <v:shape id="Resim 1797" o:spid="_x0000_s1052" type="#_x0000_t75" style="position:absolute;left:0;text-align:left;margin-left:377.65pt;margin-top:4.3pt;width:107.25pt;height:104.85pt;z-index:-251617792;visibility:visible">
            <v:imagedata r:id="rId21" o:title=""/>
          </v:shape>
        </w:pict>
      </w:r>
      <w:r>
        <w:rPr>
          <w:noProof/>
          <w:lang w:eastAsia="tr-TR"/>
        </w:rPr>
        <w:pict>
          <v:shape id="Resim 1795" o:spid="_x0000_s1053" type="#_x0000_t75" style="position:absolute;left:0;text-align:left;margin-left:115.15pt;margin-top:7.8pt;width:107.25pt;height:91pt;z-index:-251619840;visibility:visible">
            <v:imagedata r:id="rId22" o:title=""/>
          </v:shape>
        </w:pict>
      </w:r>
    </w:p>
    <w:p w:rsidR="008600E2" w:rsidRDefault="008600E2" w:rsidP="00E60656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8600E2" w:rsidRPr="0055043F" w:rsidRDefault="008600E2" w:rsidP="00B26905">
      <w:pPr>
        <w:ind w:right="-567"/>
        <w:rPr>
          <w:rFonts w:ascii="Comic Sans MS" w:hAnsi="Comic Sans MS"/>
          <w:b/>
          <w:sz w:val="24"/>
          <w:u w:val="single"/>
        </w:rPr>
      </w:pPr>
      <w:r>
        <w:rPr>
          <w:rFonts w:ascii="Comic Sans MS" w:hAnsi="Comic Sans MS"/>
          <w:b/>
          <w:sz w:val="24"/>
        </w:rPr>
        <w:t xml:space="preserve">                              </w:t>
      </w:r>
    </w:p>
    <w:p w:rsidR="008600E2" w:rsidRPr="00A877C7" w:rsidRDefault="008600E2" w:rsidP="00B62783">
      <w:pPr>
        <w:ind w:right="-567"/>
        <w:jc w:val="center"/>
        <w:rPr>
          <w:rFonts w:ascii="Comic Sans MS" w:hAnsi="Comic Sans MS"/>
          <w:b/>
          <w:sz w:val="24"/>
        </w:rPr>
      </w:pPr>
    </w:p>
    <w:p w:rsidR="008600E2" w:rsidRDefault="008600E2" w:rsidP="00A877C7">
      <w:pPr>
        <w:jc w:val="center"/>
        <w:rPr>
          <w:rFonts w:ascii="Comic Sans MS" w:hAnsi="Comic Sans MS"/>
          <w:b/>
          <w:sz w:val="24"/>
        </w:rPr>
      </w:pPr>
      <w:r>
        <w:rPr>
          <w:noProof/>
          <w:lang w:eastAsia="tr-TR"/>
        </w:rPr>
        <w:pict>
          <v:shape id="Resim 1802" o:spid="_x0000_s1054" type="#_x0000_t75" style="position:absolute;left:0;text-align:left;margin-left:384.4pt;margin-top:40.1pt;width:49.65pt;height:75.5pt;z-index:-251612672;visibility:visible">
            <v:imagedata r:id="rId23" o:title=""/>
          </v:shape>
        </w:pict>
      </w:r>
      <w:r>
        <w:rPr>
          <w:noProof/>
          <w:lang w:eastAsia="tr-TR"/>
        </w:rPr>
        <w:pict>
          <v:shape id="Resim 1801" o:spid="_x0000_s1055" type="#_x0000_t75" style="position:absolute;left:0;text-align:left;margin-left:238.9pt;margin-top:46.4pt;width:87.75pt;height:76.1pt;z-index:-251613696;visibility:visible">
            <v:imagedata r:id="rId24" o:title=""/>
          </v:shape>
        </w:pict>
      </w:r>
      <w:r>
        <w:rPr>
          <w:noProof/>
          <w:lang w:eastAsia="tr-TR"/>
        </w:rPr>
        <w:pict>
          <v:shape id="Resim 1800" o:spid="_x0000_s1056" type="#_x0000_t75" style="position:absolute;left:0;text-align:left;margin-left:134.65pt;margin-top:39.65pt;width:53pt;height:82.5pt;z-index:-251614720;visibility:visible">
            <v:imagedata r:id="rId25" o:title=""/>
          </v:shape>
        </w:pict>
      </w:r>
      <w:r>
        <w:rPr>
          <w:noProof/>
          <w:lang w:eastAsia="tr-TR"/>
        </w:rPr>
        <w:pict>
          <v:shape id="Resim 1798" o:spid="_x0000_s1057" type="#_x0000_t75" alt="Açıklama: fd00515_" style="position:absolute;left:0;text-align:left;margin-left:-.35pt;margin-top:35.9pt;width:53.8pt;height:88.6pt;z-index:-251616768;visibility:visible">
            <v:imagedata r:id="rId26" o:title=""/>
          </v:shape>
        </w:pict>
      </w:r>
      <w:r>
        <w:rPr>
          <w:noProof/>
          <w:lang w:eastAsia="tr-TR"/>
        </w:rPr>
        <w:pict>
          <v:shape id="Resim 385" o:spid="_x0000_s1058" type="#_x0000_t75" alt="Açıklama: SOCCR052" style="position:absolute;left:0;text-align:left;margin-left:412.85pt;margin-top:691.6pt;width:81pt;height:79.25pt;z-index:251656704;visibility:visible">
            <v:imagedata r:id="rId15" o:title=""/>
          </v:shape>
        </w:pict>
      </w:r>
      <w:r>
        <w:rPr>
          <w:noProof/>
          <w:lang w:eastAsia="tr-TR"/>
        </w:rPr>
        <w:pict>
          <v:shape id="Resim 384" o:spid="_x0000_s1059" type="#_x0000_t75" alt="Açıklama: SOCCR052" style="position:absolute;left:0;text-align:left;margin-left:412.85pt;margin-top:691.6pt;width:81pt;height:79.25pt;z-index:251655680;visibility:visible">
            <v:imagedata r:id="rId15" o:title=""/>
          </v:shape>
        </w:pict>
      </w:r>
      <w:r>
        <w:rPr>
          <w:noProof/>
          <w:lang w:eastAsia="tr-TR"/>
        </w:rPr>
        <w:pict>
          <v:shape id="Resim 990" o:spid="_x0000_s1060" type="#_x0000_t75" alt="Açıklama: SOCCR052" style="position:absolute;left:0;text-align:left;margin-left:412.85pt;margin-top:691.6pt;width:81pt;height:79.25pt;z-index:251653632;visibility:visible">
            <v:imagedata r:id="rId15" o:title=""/>
          </v:shape>
        </w:pict>
      </w:r>
      <w:r>
        <w:rPr>
          <w:noProof/>
          <w:lang w:eastAsia="tr-TR"/>
        </w:rPr>
        <w:pict>
          <v:shape id="Resim 978" o:spid="_x0000_s1061" type="#_x0000_t75" alt="Açıklama: j0343137" style="position:absolute;left:0;text-align:left;margin-left:465.9pt;margin-top:687pt;width:58.6pt;height:49.85pt;z-index:251650560;visibility:visible">
            <v:imagedata r:id="rId16" o:title=""/>
          </v:shape>
        </w:pict>
      </w:r>
      <w:r>
        <w:rPr>
          <w:noProof/>
          <w:lang w:eastAsia="tr-TR"/>
        </w:rPr>
        <w:pict>
          <v:shape id="Resim 62" o:spid="_x0000_s1062" type="#_x0000_t75" alt="Açıklama: j0112354" style="position:absolute;left:0;text-align:left;margin-left:442.6pt;margin-top:531.75pt;width:38.8pt;height:61.1pt;z-index:251643392;visibility:visible">
            <v:imagedata r:id="rId27" o:title=""/>
          </v:shape>
        </w:pict>
      </w:r>
      <w:r>
        <w:rPr>
          <w:noProof/>
          <w:lang w:eastAsia="tr-TR"/>
        </w:rPr>
        <w:pict>
          <v:shape id="Resim 55" o:spid="_x0000_s1063" type="#_x0000_t75" alt="Açıklama: an02542_" style="position:absolute;left:0;text-align:left;margin-left:116.4pt;margin-top:724.7pt;width:52.65pt;height:50.85pt;z-index:251639296;visibility:visible">
            <v:imagedata r:id="rId17" o:title=""/>
          </v:shape>
        </w:pict>
      </w:r>
      <w:r>
        <w:rPr>
          <w:noProof/>
          <w:lang w:eastAsia="tr-TR"/>
        </w:rPr>
        <w:pict>
          <v:shape id="Resim 5" o:spid="_x0000_s1064" type="#_x0000_t75" alt="Açıklama: an02337_" style="position:absolute;left:0;text-align:left;margin-left:459.95pt;margin-top:764.25pt;width:51.9pt;height:51.1pt;z-index:251635200;visibility:visible">
            <v:imagedata r:id="rId18" o:title=""/>
          </v:shape>
        </w:pict>
      </w:r>
      <w:r w:rsidRPr="00833021">
        <w:rPr>
          <w:rFonts w:ascii="Comic Sans MS" w:hAnsi="Comic Sans MS"/>
          <w:b/>
          <w:sz w:val="24"/>
        </w:rPr>
        <w:t>B. Verilen görsellerde</w:t>
      </w:r>
      <w:r>
        <w:rPr>
          <w:rFonts w:ascii="Comic Sans MS" w:hAnsi="Comic Sans MS"/>
          <w:b/>
          <w:sz w:val="24"/>
        </w:rPr>
        <w:t xml:space="preserve"> Mm</w:t>
      </w:r>
      <w:r w:rsidRPr="00833021">
        <w:rPr>
          <w:rFonts w:ascii="Comic Sans MS" w:hAnsi="Comic Sans MS"/>
          <w:b/>
          <w:sz w:val="24"/>
        </w:rPr>
        <w:t xml:space="preserve"> sesi, </w:t>
      </w:r>
      <w:r>
        <w:rPr>
          <w:rFonts w:ascii="Comic Sans MS" w:hAnsi="Comic Sans MS"/>
          <w:b/>
          <w:sz w:val="24"/>
        </w:rPr>
        <w:t>sözcüğün başında ise ilk kutucuğu; ortasında ise ortadaki kutucuğu; sonunda ise sondaki kutucuğu işaretleyiniz.</w:t>
      </w:r>
      <w:r w:rsidRPr="00B01A61">
        <w:rPr>
          <w:noProof/>
          <w:lang w:eastAsia="tr-TR"/>
        </w:rPr>
        <w:t xml:space="preserve"> </w:t>
      </w:r>
    </w:p>
    <w:p w:rsidR="008600E2" w:rsidRPr="00833021" w:rsidRDefault="008600E2" w:rsidP="00A877C7">
      <w:pPr>
        <w:jc w:val="center"/>
        <w:rPr>
          <w:rFonts w:ascii="Comic Sans MS" w:hAnsi="Comic Sans MS"/>
          <w:b/>
          <w:sz w:val="24"/>
        </w:rPr>
      </w:pPr>
    </w:p>
    <w:p w:rsidR="008600E2" w:rsidRDefault="008600E2">
      <w:r>
        <w:rPr>
          <w:noProof/>
          <w:lang w:eastAsia="tr-TR"/>
        </w:rPr>
        <w:pict>
          <v:shape id="Resim 1799" o:spid="_x0000_s1065" type="#_x0000_t75" alt="Açıklama: j0112354" style="position:absolute;margin-left:430.85pt;margin-top:519.9pt;width:46.3pt;height:72.95pt;z-index:251700736;visibility:visible">
            <v:imagedata r:id="rId27" o:title=""/>
          </v:shape>
        </w:pict>
      </w:r>
      <w:r>
        <w:rPr>
          <w:noProof/>
          <w:lang w:eastAsia="tr-TR"/>
        </w:rPr>
        <w:pict>
          <v:shape id="Resim 59" o:spid="_x0000_s1066" type="#_x0000_t75" alt="Açıklama: SOCCR052" style="position:absolute;margin-left:412.85pt;margin-top:691.6pt;width:81pt;height:79.25pt;z-index:251670016;visibility:visible">
            <v:imagedata r:id="rId15" o:title=""/>
          </v:shape>
        </w:pict>
      </w:r>
      <w:r>
        <w:rPr>
          <w:noProof/>
          <w:lang w:eastAsia="tr-TR"/>
        </w:rPr>
        <w:pict>
          <v:shape id="Resim 988" o:spid="_x0000_s1067" type="#_x0000_t75" alt="Açıklama: SOCCR052" style="position:absolute;margin-left:412.85pt;margin-top:691.6pt;width:81pt;height:79.25pt;z-index:251651584;visibility:visible">
            <v:imagedata r:id="rId15" o:title=""/>
          </v:shape>
        </w:pict>
      </w:r>
      <w:r>
        <w:rPr>
          <w:noProof/>
          <w:lang w:eastAsia="tr-TR"/>
        </w:rPr>
        <w:pict>
          <v:rect id="Dikdörtgen 13" o:spid="_x0000_s1068" style="position:absolute;margin-left:40.9pt;margin-top:52.15pt;width:23.25pt;height:22.5pt;z-index:251606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0+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jbf7TIlhLd5oqX7Uf377uBaGYBcUdS7MkHnrbvzgBZgJ7076Nv0DCdllWvdPtIpdJByb5emknE4o&#10;4QiVJ5PpJNNePB92PsSvwrYkGRX1eLVMJttehoiGSH1MSb2C1apeKa2zsw8X2pMtwwNDF7XtKNEs&#10;RGxWdJV/CQFKvDimDemAu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" fillcolor="window" strokecolor="windowText" strokeweight="1pt"/>
        </w:pict>
      </w:r>
      <w:r>
        <w:rPr>
          <w:noProof/>
          <w:lang w:eastAsia="tr-TR"/>
        </w:rPr>
        <w:pict>
          <v:rect id="Dikdörtgen 12" o:spid="_x0000_s1069" style="position:absolute;margin-left:17.65pt;margin-top:52.15pt;width:23.25pt;height:22.5pt;z-index:251605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ksY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" fillcolor="window" strokecolor="windowText" strokeweight="1pt"/>
        </w:pict>
      </w:r>
      <w:r>
        <w:rPr>
          <w:noProof/>
          <w:lang w:eastAsia="tr-TR"/>
        </w:rPr>
        <w:pict>
          <v:rect id="Dikdörtgen 11" o:spid="_x0000_s1070" style="position:absolute;margin-left:-5.6pt;margin-top:52.15pt;width:23.25pt;height:22.5pt;z-index:251604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" strokeweight="1pt"/>
        </w:pict>
      </w:r>
      <w:r>
        <w:rPr>
          <w:noProof/>
          <w:lang w:eastAsia="tr-TR"/>
        </w:rPr>
        <w:pict>
          <v:rect id="Dikdörtgen 28" o:spid="_x0000_s1071" style="position:absolute;margin-left:418.15pt;margin-top:52.15pt;width:23.25pt;height:22.5pt;z-index:251616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+8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" fillcolor="window" strokecolor="windowText" strokeweight="1pt"/>
        </w:pict>
      </w:r>
      <w:r>
        <w:rPr>
          <w:noProof/>
          <w:lang w:eastAsia="tr-TR"/>
        </w:rPr>
        <w:pict>
          <v:rect id="Dikdörtgen 27" o:spid="_x0000_s1072" style="position:absolute;margin-left:394.9pt;margin-top:52.15pt;width:23.25pt;height:22.5pt;z-index:251615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VqieQ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c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26" o:spid="_x0000_s1073" style="position:absolute;margin-left:371.65pt;margin-top:52.15pt;width:23.25pt;height:22.5pt;z-index:251614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" fillcolor="window" strokecolor="windowText" strokeweight="1pt"/>
        </w:pict>
      </w:r>
      <w:r>
        <w:rPr>
          <w:noProof/>
          <w:lang w:eastAsia="tr-TR"/>
        </w:rPr>
        <w:pict>
          <v:rect id="Dikdörtgen 25" o:spid="_x0000_s1074" style="position:absolute;margin-left:292.15pt;margin-top:52.15pt;width:23.25pt;height:22.5pt;z-index:251613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Hfv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" fillcolor="window" strokecolor="windowText" strokeweight="1pt"/>
        </w:pict>
      </w:r>
      <w:r>
        <w:rPr>
          <w:noProof/>
          <w:lang w:eastAsia="tr-TR"/>
        </w:rPr>
        <w:pict>
          <v:rect id="Dikdörtgen 24" o:spid="_x0000_s1075" style="position:absolute;margin-left:268.9pt;margin-top:52.15pt;width:23.25pt;height:22.5pt;z-index:251612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uHJ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LlhB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23" o:spid="_x0000_s1076" style="position:absolute;margin-left:245.65pt;margin-top:52.15pt;width:23.25pt;height:22.5pt;z-index:251611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A4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21" o:spid="_x0000_s1077" style="position:absolute;margin-left:167.65pt;margin-top:52.9pt;width:23.25pt;height:22.5pt;z-index:251610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11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s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" fillcolor="window" strokecolor="windowText" strokeweight="1pt"/>
        </w:pict>
      </w:r>
      <w:r>
        <w:rPr>
          <w:noProof/>
          <w:lang w:eastAsia="tr-TR"/>
        </w:rPr>
        <w:pict>
          <v:rect id="Dikdörtgen 20" o:spid="_x0000_s1078" style="position:absolute;margin-left:144.4pt;margin-top:52.9pt;width:23.25pt;height:22.5pt;z-index:251609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tT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" fillcolor="window" strokecolor="windowText" strokeweight="1pt"/>
        </w:pict>
      </w:r>
      <w:r>
        <w:rPr>
          <w:noProof/>
          <w:lang w:eastAsia="tr-TR"/>
        </w:rPr>
        <w:pict>
          <v:rect id="Dikdörtgen 19" o:spid="_x0000_s1079" style="position:absolute;margin-left:121.15pt;margin-top:52.9pt;width:23.25pt;height:22.5pt;z-index:251608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Sc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" fillcolor="window" strokecolor="windowText" strokeweight="1pt"/>
        </w:pict>
      </w:r>
      <w:r>
        <w:rPr>
          <w:noProof/>
          <w:lang w:eastAsia="tr-TR"/>
        </w:rPr>
        <w:pict>
          <v:shape id="Resim 14" o:spid="_x0000_s1080" type="#_x0000_t75" alt="Açıklama: MEAT038" style="position:absolute;margin-left:70.85pt;margin-top:637.85pt;width:108pt;height:84.1pt;z-index:-251708928;visibility:visible">
            <v:imagedata r:id="rId28" o:title=""/>
          </v:shape>
        </w:pict>
      </w:r>
      <w:r>
        <w:t xml:space="preserve"> </w:t>
      </w:r>
    </w:p>
    <w:p w:rsidR="008600E2" w:rsidRDefault="008600E2"/>
    <w:p w:rsidR="008600E2" w:rsidRDefault="008600E2"/>
    <w:p w:rsidR="008600E2" w:rsidRDefault="008600E2">
      <w:r>
        <w:rPr>
          <w:noProof/>
          <w:lang w:eastAsia="tr-TR"/>
        </w:rPr>
        <w:pict>
          <v:shape id="Resim 1809" o:spid="_x0000_s1081" type="#_x0000_t75" style="position:absolute;margin-left:386.65pt;margin-top:3.35pt;width:34.5pt;height:78.75pt;z-index:-251605504;visibility:visible">
            <v:imagedata r:id="rId29" o:title=""/>
          </v:shape>
        </w:pict>
      </w:r>
      <w:r>
        <w:rPr>
          <w:noProof/>
          <w:lang w:eastAsia="tr-TR"/>
        </w:rPr>
        <w:pict>
          <v:shape id="Resim 1807" o:spid="_x0000_s1082" type="#_x0000_t75" style="position:absolute;margin-left:256.9pt;margin-top:8.6pt;width:47.7pt;height:69.3pt;z-index:-251607552;visibility:visible">
            <v:imagedata r:id="rId30" o:title=""/>
          </v:shape>
        </w:pict>
      </w:r>
      <w:r>
        <w:rPr>
          <w:noProof/>
          <w:lang w:eastAsia="tr-TR"/>
        </w:rPr>
        <w:pict>
          <v:shape id="Resim 1805" o:spid="_x0000_s1083" type="#_x0000_t75" style="position:absolute;margin-left:121.9pt;margin-top:16.1pt;width:78pt;height:61.5pt;z-index:-251609600;visibility:visible">
            <v:imagedata r:id="rId31" o:title=""/>
          </v:shape>
        </w:pict>
      </w:r>
      <w:r>
        <w:rPr>
          <w:noProof/>
          <w:lang w:eastAsia="tr-TR"/>
        </w:rPr>
        <w:pict>
          <v:shape id="Resim 1804" o:spid="_x0000_s1084" type="#_x0000_t75" style="position:absolute;margin-left:-14.6pt;margin-top:16.1pt;width:75.4pt;height:61.5pt;z-index:-251610624;visibility:visible">
            <v:imagedata r:id="rId32" o:title=""/>
          </v:shape>
        </w:pict>
      </w:r>
      <w:r>
        <w:rPr>
          <w:noProof/>
          <w:lang w:eastAsia="tr-TR"/>
        </w:rPr>
        <w:pict>
          <v:rect id="Dikdörtgen 47" o:spid="_x0000_s1085" style="position:absolute;margin-left:418.15pt;margin-top:85.2pt;width:23.25pt;height:22.5pt;z-index:251629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Cv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G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46" o:spid="_x0000_s1086" style="position:absolute;margin-left:394.9pt;margin-top:85.2pt;width:23.25pt;height:22.5pt;z-index:251628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" fillcolor="window" strokecolor="windowText" strokeweight="1pt"/>
        </w:pict>
      </w:r>
      <w:r>
        <w:rPr>
          <w:noProof/>
          <w:lang w:eastAsia="tr-TR"/>
        </w:rPr>
        <w:pict>
          <v:rect id="Dikdörtgen 45" o:spid="_x0000_s1087" style="position:absolute;margin-left:371.65pt;margin-top:85.2pt;width:23.25pt;height:22.5pt;z-index:251627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3i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44" o:spid="_x0000_s1088" style="position:absolute;margin-left:292.15pt;margin-top:85.2pt;width:23.25pt;height:22.5pt;z-index:251625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1vE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C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43" o:spid="_x0000_s1089" style="position:absolute;margin-left:269.65pt;margin-top:85.2pt;width:23.25pt;height:22.5pt;z-index:251624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42" o:spid="_x0000_s1090" style="position:absolute;margin-left:246.4pt;margin-top:85.2pt;width:23.25pt;height:22.5pt;z-index:251623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SwT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h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" fillcolor="window" strokecolor="windowText" strokeweight="1pt"/>
        </w:pict>
      </w:r>
      <w:r>
        <w:rPr>
          <w:noProof/>
          <w:lang w:eastAsia="tr-TR"/>
        </w:rPr>
        <w:pict>
          <v:rect id="Dikdörtgen 41" o:spid="_x0000_s1091" style="position:absolute;margin-left:167.65pt;margin-top:85.2pt;width:23.25pt;height:22.5pt;z-index:251622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pd4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M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" fillcolor="window" strokecolor="windowText" strokeweight="1pt"/>
        </w:pict>
      </w:r>
      <w:r>
        <w:rPr>
          <w:noProof/>
          <w:lang w:eastAsia="tr-TR"/>
        </w:rPr>
        <w:pict>
          <v:rect id="Dikdörtgen 40" o:spid="_x0000_s1092" style="position:absolute;margin-left:144.4pt;margin-top:85.2pt;width:23.25pt;height:22.5pt;z-index:251621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Fe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" fillcolor="window" strokecolor="windowText" strokeweight="1pt"/>
        </w:pict>
      </w:r>
      <w:r>
        <w:rPr>
          <w:noProof/>
          <w:lang w:eastAsia="tr-TR"/>
        </w:rPr>
        <w:pict>
          <v:rect id="Dikdörtgen 39" o:spid="_x0000_s1093" style="position:absolute;margin-left:121.15pt;margin-top:85.2pt;width:23.25pt;height:22.5pt;z-index:251620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qKY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" fillcolor="window" strokecolor="windowText" strokeweight="1pt"/>
        </w:pict>
      </w:r>
      <w:r>
        <w:rPr>
          <w:noProof/>
          <w:lang w:eastAsia="tr-TR"/>
        </w:rPr>
        <w:pict>
          <v:rect id="Dikdörtgen 37" o:spid="_x0000_s1094" style="position:absolute;margin-left:40.9pt;margin-top:85.2pt;width:23.25pt;height:22.5pt;z-index:251619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BGg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" fillcolor="window" strokecolor="windowText" strokeweight="1pt"/>
        </w:pict>
      </w:r>
      <w:r>
        <w:rPr>
          <w:noProof/>
          <w:lang w:eastAsia="tr-TR"/>
        </w:rPr>
        <w:pict>
          <v:rect id="Dikdörtgen 36" o:spid="_x0000_s1095" style="position:absolute;margin-left:17.65pt;margin-top:85.2pt;width:23.25pt;height:22.5pt;z-index:251618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" fillcolor="window" strokecolor="windowText" strokeweight="1pt"/>
        </w:pict>
      </w:r>
      <w:r>
        <w:rPr>
          <w:noProof/>
          <w:lang w:eastAsia="tr-TR"/>
        </w:rPr>
        <w:pict>
          <v:rect id="Dikdörtgen 35" o:spid="_x0000_s1096" style="position:absolute;margin-left:-5.6pt;margin-top:85.2pt;width:23.25pt;height:22.5pt;z-index:251617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Tzt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E0oMa/FGS/Wj/vPbx7UwBLugqHNhhsxbd+MHL8BMeHfSt+kfSMgu07p/olXsIuHYLE8n5RTV&#10;OULlyWQ6ybQXz4edD/GrsC1JRkU9Xi2TybaXIaIhUh9TUq9gtapXSuvs7MOF9mTL8MDQRW07SjQL&#10;EZsVXeVfQoASL45pQzrot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" fillcolor="window" strokecolor="windowText" strokeweight="1pt"/>
        </w:pict>
      </w: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600E2" w:rsidRDefault="008600E2">
      <w:r>
        <w:rPr>
          <w:noProof/>
          <w:lang w:eastAsia="tr-TR"/>
        </w:rPr>
        <w:pict>
          <v:shape id="Resim 1808" o:spid="_x0000_s1097" type="#_x0000_t75" alt="Açıklama: DAIRY045" style="position:absolute;margin-left:341.85pt;margin-top:541.6pt;width:33.7pt;height:78.25pt;z-index:251709952;visibility:visible">
            <v:imagedata r:id="rId33" o:title=""/>
          </v:shape>
        </w:pict>
      </w:r>
      <w:r>
        <w:rPr>
          <w:noProof/>
          <w:lang w:eastAsia="tr-TR"/>
        </w:rPr>
        <w:pict>
          <v:shape id="Resim 1803" o:spid="_x0000_s1098" type="#_x0000_t75" alt="Açıklama: PENCL031" style="position:absolute;margin-left:306.75pt;margin-top:373.05pt;width:56.35pt;height:45.55pt;z-index:251704832;visibility:visible">
            <v:imagedata r:id="rId34" o:title=""/>
          </v:shape>
        </w:pict>
      </w:r>
      <w:r>
        <w:rPr>
          <w:noProof/>
          <w:lang w:eastAsia="tr-TR"/>
        </w:rPr>
        <w:pict>
          <v:shape id="Resim 987" o:spid="_x0000_s1099" type="#_x0000_t75" alt="Açıklama: VASE003" style="position:absolute;margin-left:313.85pt;margin-top:733.2pt;width:40.95pt;height:75.5pt;z-index:251672064;visibility:visible">
            <v:imagedata r:id="rId14" o:title=""/>
          </v:shape>
        </w:pict>
      </w:r>
      <w:r>
        <w:rPr>
          <w:noProof/>
          <w:lang w:eastAsia="tr-TR"/>
        </w:rPr>
        <w:pict>
          <v:shape id="Resim 983" o:spid="_x0000_s1100" type="#_x0000_t75" alt="Açıklama: COBJE169" style="position:absolute;margin-left:194.75pt;margin-top:334.6pt;width:44.5pt;height:62.05pt;z-index:251668992;visibility:visible">
            <v:imagedata r:id="rId35" o:title=""/>
          </v:shape>
        </w:pict>
      </w:r>
      <w:r>
        <w:rPr>
          <w:noProof/>
          <w:lang w:eastAsia="tr-TR"/>
        </w:rPr>
        <w:pict>
          <v:shape id="Resim 972" o:spid="_x0000_s1101" type="#_x0000_t75" alt="Açıklama: j0343137" style="position:absolute;margin-left:465.9pt;margin-top:687pt;width:58.6pt;height:49.85pt;z-index:251644416;visibility:visible">
            <v:imagedata r:id="rId16" o:title=""/>
          </v:shape>
        </w:pict>
      </w:r>
    </w:p>
    <w:p w:rsidR="008600E2" w:rsidRDefault="008600E2">
      <w:r>
        <w:rPr>
          <w:noProof/>
          <w:lang w:eastAsia="tr-TR"/>
        </w:rPr>
        <w:pict>
          <v:shape id="Resim 1806" o:spid="_x0000_s1102" type="#_x0000_t75" alt="Açıklama: ARTEQ054" style="position:absolute;margin-left:75.15pt;margin-top:363.2pt;width:79.05pt;height:114.55pt;z-index:251707904;visibility:visible">
            <v:imagedata r:id="rId36" o:title=""/>
          </v:shape>
        </w:pict>
      </w:r>
    </w:p>
    <w:p w:rsidR="008600E2" w:rsidRDefault="008600E2"/>
    <w:p w:rsidR="008600E2" w:rsidRDefault="008600E2"/>
    <w:p w:rsidR="008600E2" w:rsidRPr="007A616D" w:rsidRDefault="008600E2" w:rsidP="007A616D">
      <w:r>
        <w:t xml:space="preserve">              </w:t>
      </w:r>
    </w:p>
    <w:p w:rsidR="008600E2" w:rsidRPr="00A877C7" w:rsidRDefault="008600E2" w:rsidP="00115912">
      <w:pPr>
        <w:jc w:val="center"/>
      </w:pPr>
      <w:r>
        <w:rPr>
          <w:noProof/>
          <w:lang w:eastAsia="tr-TR"/>
        </w:rPr>
        <w:pict>
          <v:line id="Düz Bağlayıcı 50" o:spid="_x0000_s1103" style="position:absolute;left:0;text-align:left;z-index:251630080;visibility:visible" from="-19.1pt,24.1pt" to="-19.1pt,2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"/>
        </w:pict>
      </w:r>
      <w:r>
        <w:rPr>
          <w:noProof/>
          <w:lang w:eastAsia="tr-TR"/>
        </w:rPr>
        <w:pict>
          <v:line id="Düz Bağlayıcı 51" o:spid="_x0000_s1104" style="position:absolute;left:0;text-align:left;z-index:251631104;visibility:visible" from="478.9pt,25.6pt" to="478.9pt,2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"/>
        </w:pict>
      </w:r>
      <w:r>
        <w:rPr>
          <w:noProof/>
          <w:lang w:eastAsia="tr-TR"/>
        </w:rPr>
        <w:pict>
          <v:line id="Düz Bağlayıcı 52" o:spid="_x0000_s1105" style="position:absolute;left:0;text-align:left;z-index:251632128;visibility:visible" from="-20.6pt,25.6pt" to="478.9pt,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"/>
        </w:pict>
      </w:r>
      <w:r w:rsidRPr="00F87191">
        <w:rPr>
          <w:rFonts w:ascii="Comic Sans MS" w:hAnsi="Comic Sans MS"/>
          <w:b/>
          <w:sz w:val="24"/>
        </w:rPr>
        <w:t>C. Aşağıda verilen sesler içinde “</w:t>
      </w:r>
      <w:r>
        <w:rPr>
          <w:rFonts w:ascii="Comic Sans MS" w:hAnsi="Comic Sans MS"/>
          <w:b/>
          <w:sz w:val="24"/>
        </w:rPr>
        <w:t>Mm</w:t>
      </w:r>
      <w:r w:rsidRPr="00F87191">
        <w:rPr>
          <w:rFonts w:ascii="Comic Sans MS" w:hAnsi="Comic Sans MS"/>
          <w:b/>
          <w:sz w:val="24"/>
        </w:rPr>
        <w:t>” seslerini yuvarlak içine alınız.</w:t>
      </w:r>
    </w:p>
    <w:p w:rsidR="008600E2" w:rsidRPr="00F87191" w:rsidRDefault="008600E2" w:rsidP="00A877C7">
      <w:pPr>
        <w:ind w:right="-851"/>
        <w:rPr>
          <w:rFonts w:ascii="Hand writing Mutlu" w:hAnsi="Hand writing Mutlu"/>
          <w:b/>
          <w:sz w:val="52"/>
        </w:rPr>
      </w:pPr>
      <w:r>
        <w:rPr>
          <w:noProof/>
          <w:lang w:eastAsia="tr-TR"/>
        </w:rPr>
        <w:pict>
          <v:line id="Düz Bağlayıcı 53" o:spid="_x0000_s1106" style="position:absolute;z-index:251633152;visibility:visible" from="-20.6pt,187.8pt" to="478.9pt,18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"/>
        </w:pict>
      </w:r>
      <w:r>
        <w:rPr>
          <w:rFonts w:ascii="Hand writing Mutlu" w:hAnsi="Hand writing Mutlu"/>
          <w:b/>
          <w:sz w:val="52"/>
        </w:rPr>
        <w:t xml:space="preserve">m  n  r   m   n   r   n   m   w   n           . r   m   l   m   n   m   n   l   n  r               N  M  W  M  N  K  M  N  M                     . m  r  n  l  m  M  n  M  m  n  r           </w:t>
      </w:r>
    </w:p>
    <w:p w:rsidR="008600E2" w:rsidRPr="00A877C7" w:rsidRDefault="008600E2" w:rsidP="004E7E95">
      <w:pPr>
        <w:jc w:val="center"/>
        <w:rPr>
          <w:rFonts w:ascii="Comic Sans MS" w:hAnsi="Comic Sans MS"/>
          <w:b/>
          <w:sz w:val="24"/>
        </w:rPr>
      </w:pPr>
      <w:r w:rsidRPr="00A877C7">
        <w:rPr>
          <w:rFonts w:ascii="Comic Sans MS" w:hAnsi="Comic Sans MS"/>
          <w:b/>
          <w:sz w:val="24"/>
        </w:rPr>
        <w:t xml:space="preserve">D. Aşağıdaki </w:t>
      </w:r>
      <w:r>
        <w:rPr>
          <w:rFonts w:ascii="Comic Sans MS" w:hAnsi="Comic Sans MS"/>
          <w:b/>
          <w:sz w:val="24"/>
        </w:rPr>
        <w:t>kelimelerdeki Mm seslerini yuvarlak içine alalım.</w:t>
      </w:r>
    </w:p>
    <w:p w:rsidR="008600E2" w:rsidRDefault="008600E2" w:rsidP="004E7E95">
      <w:pPr>
        <w:jc w:val="center"/>
        <w:rPr>
          <w:rFonts w:ascii="Comic Sans MS" w:hAnsi="Comic Sans MS"/>
          <w:b/>
          <w:sz w:val="24"/>
        </w:rPr>
      </w:pPr>
      <w:r>
        <w:rPr>
          <w:noProof/>
          <w:lang w:eastAsia="tr-TR"/>
        </w:rPr>
        <w:pict>
          <v:shape id="Resim 1810" o:spid="_x0000_s1107" type="#_x0000_t75" style="position:absolute;left:0;text-align:left;margin-left:10.9pt;margin-top:162.25pt;width:432.75pt;height:310.2pt;z-index:-251604480;visibility:visible">
            <v:imagedata r:id="rId37" o:title=""/>
          </v:shape>
        </w:pict>
      </w:r>
      <w:r>
        <w:rPr>
          <w:rFonts w:ascii="Hand writing Mutlu" w:hAnsi="Hand writing Mutlu"/>
          <w:sz w:val="40"/>
        </w:rPr>
        <w:t xml:space="preserve">Mete         Emre          Emel          Emin  Tamam       Mert         İmam        Mor Mine        Emine         Elma        Mermi          Omlet        Orman        Roman      Liman                                                          </w:t>
      </w:r>
      <w:r w:rsidRPr="00115912">
        <w:rPr>
          <w:rFonts w:ascii="Comic Sans MS" w:hAnsi="Comic Sans MS"/>
          <w:b/>
          <w:sz w:val="24"/>
        </w:rPr>
        <w:t xml:space="preserve">E. Aşağıdaki resimde </w:t>
      </w:r>
      <w:r>
        <w:rPr>
          <w:rFonts w:ascii="Comic Sans MS" w:hAnsi="Comic Sans MS"/>
          <w:b/>
          <w:sz w:val="24"/>
        </w:rPr>
        <w:t>Mm</w:t>
      </w:r>
      <w:r w:rsidRPr="00115912">
        <w:rPr>
          <w:rFonts w:ascii="Comic Sans MS" w:hAnsi="Comic Sans MS"/>
          <w:b/>
          <w:sz w:val="24"/>
        </w:rPr>
        <w:t xml:space="preserve"> sesi olan parçaları boyayınız</w:t>
      </w: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Default="008600E2" w:rsidP="00A716F4">
      <w:pPr>
        <w:rPr>
          <w:rFonts w:ascii="Comic Sans MS" w:hAnsi="Comic Sans MS"/>
          <w:b/>
          <w:sz w:val="24"/>
        </w:rPr>
      </w:pPr>
    </w:p>
    <w:p w:rsidR="008600E2" w:rsidRPr="00C93547" w:rsidRDefault="008600E2" w:rsidP="003B1029">
      <w:pPr>
        <w:jc w:val="center"/>
        <w:rPr>
          <w:rFonts w:ascii="Comic Sans MS" w:hAnsi="Comic Sans MS"/>
          <w:b/>
          <w:sz w:val="24"/>
        </w:rPr>
      </w:pPr>
    </w:p>
    <w:p w:rsidR="008600E2" w:rsidRPr="00C93547" w:rsidRDefault="008600E2" w:rsidP="002F1FA2">
      <w:pPr>
        <w:ind w:right="-709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rect id="Dikdörtgen 971" o:spid="_x0000_s1108" style="position:absolute;margin-left:-37pt;margin-top:-38.85pt;width:526.5pt;height:30pt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" filled="f" strokecolor="#4bacc6">
            <v:textbox>
              <w:txbxContent>
                <w:p w:rsidR="008600E2" w:rsidRPr="0016592F" w:rsidRDefault="008600E2" w:rsidP="003B1029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F. Mm</w:t>
                  </w:r>
                  <w:r w:rsidRPr="0016592F">
                    <w:rPr>
                      <w:rFonts w:ascii="Comic Sans MS" w:hAnsi="Comic Sans MS"/>
                      <w:b/>
                      <w:sz w:val="24"/>
                    </w:rPr>
                    <w:t xml:space="preserve"> seslerinin üzerinden gidiniz ve boşlukları tamamlatınız.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group id="Grup 399" o:spid="_x0000_s1109" style="position:absolute;margin-left:-33.35pt;margin-top:4.7pt;width:522.75pt;height:40.3pt;z-index:25163417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">
            <v:group id="Group 298" o:spid="_x0000_s111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<v:rect id="Rectangle 299" o:spid="_x0000_s111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hkXcQA&#10;AADcAAAADwAAAGRycy9kb3ducmV2LnhtbESPQWsCMRSE74L/ITyhN00sIrIaRQsFC/ZQ29LrY/Pc&#10;BDcvyyZ1V399UxA8DjPzDbPa9L4WF2qjC6xhOlEgiMtgHFcavj5fxwsQMSEbrAOThitF2KyHgxUW&#10;JnT8QZdjqkSGcCxQg02pKaSMpSWPcRIa4uydQusxZdlW0rTYZbiv5bNSc+nRcV6w2NCLpfJ8/PUa&#10;FofrPL3tZ7dv+7M7UaOcfO+c1k+jfrsEkahPj/C9vTcaZmoK/2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oZF3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11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r6KsQA&#10;AADcAAAADwAAAGRycy9kb3ducmV2LnhtbESPQWsCMRSE7wX/Q3hCb91EEZGtUVpBsNAeqpZeH5vn&#10;JnTzsmyiu/bXNwXB4zAz3zDL9eAbcaEuusAaJoUCQVwF47jWcDxsnxYgYkI22AQmDVeKsF6NHpZY&#10;mtDzJ132qRYZwrFEDTaltpQyVpY8xiK0xNk7hc5jyrKrpemwz3DfyKlSc+nRcV6w2NLGUvWzP3sN&#10;i/frPL3tZr9f9vv1RK1y8qN3Wj+Oh5dnEImGdA/f2jujYaam8H8mHw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6+ir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11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ZfscQA&#10;AADcAAAADwAAAGRycy9kb3ducmV2LnhtbESPQWsCMRSE70L/Q3iCN02sIrI1SlsoWNBDtaXXx+a5&#10;Cd28LJvUXfvrjVDwOMzMN8xq0/tanKmNLrCG6USBIC6DcVxp+Dy+jZcgYkI2WAcmDReKsFk/DFZY&#10;mNDxB50PqRIZwrFADTalppAylpY8xkloiLN3Cq3HlGVbSdNil+G+lo9KLaRHx3nBYkOvlsqfw6/X&#10;sNxdFul9O//7st8vJ2qUk/vOaT0a9s9PIBL16R7+b2+Nhrmawe1MP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2X7H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1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<v:shape id="Freeform 303" o:spid="_x0000_s11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Bs8cQA&#10;AADc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AbP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1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yhsUA&#10;AADcAAAADwAAAGRycy9kb3ducmV2LnhtbESPzWrDMBCE74W+g9hCLiWRHYopTpRQCg45FeoE97pY&#10;G9vEWtmW/NO3rwqFHoeZ+YbZHxfTiokG11hWEG8iEMSl1Q1XCq6XbP0Kwnlkja1lUvBNDo6Hx4c9&#10;ptrO/ElT7isRIOxSVFB736VSurImg25jO+Lg3exg0Ac5VFIPOAe4aeU2ihJpsOGwUGNH7zWV93w0&#10;CrbJQvFHn01F7y/z13jKn89FrtTqaXnbgfC0+P/wX/usFbxE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vKG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1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XHcUA&#10;AADcAAAADwAAAGRycy9kb3ducmV2LnhtbESPQWuDQBSE74X+h+UVcinJaihJMdlIKRhyKkRDen24&#10;ryp136q7Ufvvu4FCj8PMfMPs09m0YqTBNZYVxKsIBHFpdcOVgkuRLV9BOI+ssbVMCn7IQXp4fNhj&#10;ou3EZxpzX4kAYZeggtr7LpHSlTUZdCvbEQfvyw4GfZBDJfWAU4CbVq6jaCMNNhwWauzovabyO78Z&#10;BevNTPFHn43X3hfT5+2YP5+uuVKLp/ltB8LT7P/Df+2TVvASbe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lc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1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HDb8IA&#10;AADc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jsDacC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cNvwgAAANw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1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m9MUA&#10;AADcAAAADwAAAGRycy9kb3ducmV2LnhtbESPQWuDQBSE74X+h+UVcinJaighNdlIKRhyKkRDen24&#10;ryp136q7Ufvvu4FCj8PMfMPs09m0YqTBNZYVxKsIBHFpdcOVgkuRLbcgnEfW2FomBT/kID08Puwx&#10;0XbiM425r0SAsEtQQe19l0jpypoMupXtiIP3ZQeDPsihknrAKcBNK9dRtJEGGw4LNXb0XlP5nd+M&#10;gvVmpvijz8Zr74vp83bMn0/XXKnF0/y2A+Fp9v/hv/ZJK3iJXu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Wb0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1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5ZtM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jA/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5ZtMAAAADcAAAADwAAAAAAAAAAAAAAAACYAgAAZHJzL2Rvd25y&#10;ZXYueG1sUEsFBgAAAAAEAAQA9QAAAIU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<v:shape id="Freeform 310" o:spid="_x0000_s11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iWM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wYl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zHw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MVT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8x8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t8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FO/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V+3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6LMQA&#10;AADcAAAADwAAAGRycy9kb3ducmV2LnhtbESPQYvCMBSE78L+h/CEvciaVlSWapRFUDwJ1sW9Pppn&#10;W2xeahPb7r83guBxmJlvmOW6N5VoqXGlZQXxOAJBnFldcq7g97T9+gbhPLLGyjIp+CcH69XHYImJ&#10;th0fqU19LgKEXYIKCu/rREqXFWTQjW1NHLyLbQz6IJtc6ga7ADeVnETRXBosOSwUWNOmoOya3o2C&#10;ybyn+HDbtuebP3V/91062p9TpT6H/c8ChKfev8Ov9l4rmM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Z+iz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kW8QA&#10;AADcAAAADwAAAGRycy9kb3ducmV2LnhtbESPQYvCMBSE74L/IbwFL7KmlaVI1yiLoHhasIpeH82z&#10;LTYvtYlt99+bBcHjMDPfMMv1YGrRUesqywriWQSCOLe64kLB6bj9XIBwHlljbZkU/JGD9Wo8WmKq&#10;bc8H6jJfiABhl6KC0vsmldLlJRl0M9sQB+9qW4M+yLaQusU+wE0t51GUSIMVh4USG9qUlN+yh1Ew&#10;Twa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ZFv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BwMQA&#10;AADcAAAADwAAAGRycy9kb3ducmV2LnhtbESPQYvCMBSE78L+h/AWvIimFdGlGmVZUDwJVnGvj+Zt&#10;W7Z5qU1s6783guBxmJlvmNWmN5VoqXGlZQXxJAJBnFldcq7gfNqOv0A4j6yxskwK7uRgs/4YrDDR&#10;tuMjtanPRYCwS1BB4X2dSOmyggy6ia2Jg/dnG4M+yCaXusEuwE0lp1E0lwZLDgsF1vRTUPaf3oyC&#10;6byn+HDdtperP3W/t1062l9SpYaf/fcShKfev8Ov9l4rmMUL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wc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2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hVss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rA2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hVssAAAADcAAAADwAAAAAAAAAAAAAAAACYAgAAZHJzL2Rvd25y&#10;ZXYueG1sUEsFBgAAAAAEAAQA9QAAAIU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wKcQA&#10;AADcAAAADwAAAGRycy9kb3ducmV2LnhtbESPQYvCMBSE78L+h/AWvIimFRG3GmVZUDwJVnGvj+Zt&#10;W7Z5qU1s6783guBxmJlvmNWmN5VoqXGlZQXxJAJBnFldcq7gfNqOFyCcR9ZYWSYFd3KwWX8MVpho&#10;2/GR2tTnIkDYJaig8L5OpHRZQQbdxNbEwfuzjUEfZJNL3WAX4KaS0yiaS4Mlh4UCa/opKPtPb0bB&#10;dN5TfLhu28vVn7rf2y4d7S+pUsPP/nsJwlPv3+FXe68VzOIv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U8Cn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3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KTCc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/H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CkwnBAAAA3AAAAA8AAAAAAAAAAAAAAAAAmAIAAGRycy9kb3du&#10;cmV2LnhtbFBLBQYAAAAABAAEAPUAAACG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2ks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0k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ONpL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3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dY8YA&#10;AADcAAAADwAAAGRycy9kb3ducmV2LnhtbESPQWvCQBSE74X+h+UJvRTdNIrVNBsRi1DQi1YEb4/s&#10;azaYfZtmtxr/fVco9DjMzDdMvuhtIy7U+dqxgpdRAoK4dLrmSsHhcz2cgfABWWPjmBTcyMOieHzI&#10;MdPuyju67EMlIoR9hgpMCG0mpS8NWfQj1xJH78t1FkOUXSV1h9cIt41Mk2QqLdYcFwy2tDJUnvc/&#10;VsG8P40Te5yb79PyfTPmerNdPb8q9TTol28gAvXhP/zX/tAKJmkK9zPxCM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PdY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<v:shape id="Freeform 322" o:spid="_x0000_s11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mVCs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OI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5lQr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wkcQA&#10;AADcAAAADwAAAGRycy9kb3ducmV2LnhtbESPQYvCMBSE78L+h/CEvciaWlSWapRFUDwtWEWvj+bZ&#10;FpuX2sS2++83guBxmJlvmOW6N5VoqXGlZQWTcQSCOLO65FzB6bj9+gbhPLLGyjIp+CMH69XHYImJ&#10;th0fqE19LgKEXYIKCu/rREqXFWTQjW1NHLyrbQz6IJtc6ga7ADeVjKNoLg2WHBYKrGlTUHZLH0ZB&#10;PO9p8nvftue7P3aXxy4d7c+pUp/D/mcBwlPv3+FXe68VTOMZ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1MJ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u5sQA&#10;AADcAAAADwAAAGRycy9kb3ducmV2LnhtbESPQYvCMBSE74L/IbwFL7KmlqVI1yiLoHhasIpeH82z&#10;LTYvtYlt99+bBcHjMDPfMMv1YGrRUesqywrmswgEcW51xYWC03H7uQDhPLLG2jIp+CMH69V4tMRU&#10;254P1GW+EAHCLkUFpfdNKqXLSzLoZrYhDt7VtgZ9kG0hdYt9gJtaxlGUSIMVh4USG9qUlN+yh1EQ&#10;JwPN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rub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LfcUA&#10;AADcAAAADwAAAGRycy9kb3ducmV2LnhtbESPzWrDMBCE74W8g9hAL6WRbUoa3CghBFxyKtQpyXWx&#10;traptbIt+SdvHxUKPQ4z8w2z3c+mESP1rrasIF5FIIgLq2suFXyds+cNCOeRNTaWScGNHOx3i4ct&#10;ptpO/Elj7ksRIOxSVFB536ZSuqIig25lW+LgfdveoA+yL6XucQpw08gkitbSYM1hocKWjhUVP/lg&#10;FCTrmeKPLhsvnT9P1+E9fzpdcqUel/PhDYSn2f+H/9onreAleYX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wt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fD8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2n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0nw/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g6lMUA&#10;AADcAAAADwAAAGRycy9kb3ducmV2LnhtbESPzWrDMBCE74W8g9hAL6WRbUpo3CghBFxyKtQpyXWx&#10;traptbIt+SdvHxUKPQ4z8w2z3c+mESP1rrasIF5FIIgLq2suFXyds+dXEM4ja2wsk4IbOdjvFg9b&#10;TLWd+JPG3JciQNilqKDyvk2ldEVFBt3KtsTB+7a9QR9kX0rd4xTgppFJFK2lwZrDQoUtHSsqfvLB&#10;KEjWM8UfXTZeOn+ersN7/nS65Eo9LufDGwhPs/8P/7VPWsFLs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DqU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<v:shape id="Freeform 329" o:spid="_x0000_s11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gT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E1j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oE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+OMQA&#10;AADcAAAADwAAAGRycy9kb3ducmV2LnhtbESPQYvCMBSE78L+h/CEvciaWkWWapRFUDwtWEWvj+bZ&#10;FpuX2sS2++83guBxmJlvmOW6N5VoqXGlZQWTcQSCOLO65FzB6bj9+gbhPLLGyjIp+CMH69XHYImJ&#10;th0fqE19LgKEXYIKCu/rREqXFWTQjW1NHLyrbQz6IJtc6ga7ADeVjKNoLg2WHBYKrGlTUHZLH0ZB&#10;PO9p8nvftue7P3aXxy4d7c+pUp/D/mcBwlPv3+FXe68VzKYx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FPj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mbo8QA&#10;AADcAAAADwAAAGRycy9kb3ducmV2LnhtbESPT4vCMBTE78J+h/AWvIim/kGWapRlQfEk2Ip7fTTP&#10;tti81Ca23W+/EQSPw8z8hllve1OJlhpXWlYwnUQgiDOrS84VnNPd+AuE88gaK8uk4I8cbDcfgzXG&#10;2nZ8ojbxuQgQdjEqKLyvYyldVpBBN7E1cfCutjHog2xyqRvsAtxUchZFS2mw5LBQYE0/BWW35GEU&#10;zJY9TY/3XXu5+7T7feyT0eGSKDX87L9XIDz1/h1+tQ9awWI+h+eZc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Jm6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D18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tYb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AD1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mTMYA&#10;AADcAAAADwAAAGRycy9kb3ducmV2LnhtbESPT2vCQBTE70K/w/IKvUiz0VopqauUQoonwVjS6yP7&#10;moRm38bs5k+/vSsIHoeZ+Q2z2U2mEQN1rrasYBHFIIgLq2suFXyf0uc3EM4ja2wsk4J/crDbPsw2&#10;mGg78pGGzJciQNglqKDyvk2kdEVFBl1kW+Lg/drOoA+yK6XucAxw08hlHK+lwZrDQoUtfVZU/GW9&#10;UbBcT7Q4nNMhP/vT+NN/ZfN9nin19Dh9vIPwNPl7+NbeawWrl1e4nglHQG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ymT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4O8UA&#10;AADcAAAADwAAAGRycy9kb3ducmV2LnhtbESPQWuDQBSE74X8h+UVcilxjS0SrJsQCimeCjUhuT7c&#10;V5W6b427UfPvu4VCj8PMfMPku9l0YqTBtZYVrKMYBHFldcu1gtPxsNqAcB5ZY2eZFNzJwW67eMgx&#10;03biTxpLX4sAYZehgsb7PpPSVQ0ZdJHtiYP3ZQeDPsihlnrAKcBNJ5M4TqXBlsNCgz29NVR9lzej&#10;IElnWn9cD+P56o/T5fZePhXnUqnl47x/BeFp9v/hv3ahFbw8p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jg7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 xml:space="preserve"> m m m m m m m m m m m m m m</w:t>
      </w:r>
    </w:p>
    <w:p w:rsidR="008600E2" w:rsidRPr="00C93547" w:rsidRDefault="008600E2" w:rsidP="00C93547">
      <w:pPr>
        <w:ind w:right="-709" w:hanging="567"/>
        <w:rPr>
          <w:rFonts w:ascii="Hand writing Mutlu" w:hAnsi="Hand writing Mutlu"/>
          <w:color w:val="BFBFBF"/>
          <w:sz w:val="56"/>
        </w:rPr>
      </w:pPr>
      <w:r w:rsidRPr="00C93547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013" o:spid="_x0000_s1147" style="position:absolute;margin-left:-33.35pt;margin-top:4.7pt;width:522.75pt;height:40.3pt;z-index:25165772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DDvD7F4wgAAF6oAAAOAAAAAAAAAAAA&#10;AAAAAC4CAABkcnMvZTJvRG9jLnhtbFBLAQItABQABgAIAAAAIQAjVpRx4AAAAAgBAAAPAAAAAAAA&#10;AAAAAAAAAD0LAABkcnMvZG93bnJldi54bWxQSwUGAAAAAAQABADzAAAASgwAAAAA&#10;">
            <v:group id="Group 298" o:spid="_x0000_s114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<v:rect id="Rectangle 299" o:spid="_x0000_s114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bD8MA&#10;AADdAAAADwAAAGRycy9kb3ducmV2LnhtbERPTWsCMRC9F/wPYYTeaqJUka1RqiBYqIdqS6/DZtyE&#10;bibLJnXX/nojFLzN433OYtX7WpypjS6whvFIgSAug3Fcafg8bp/mIGJCNlgHJg0XirBaDh4WWJjQ&#10;8QedD6kSOYRjgRpsSk0hZSwteYyj0BBn7hRajynDtpKmxS6H+1pOlJpJj45zg8WGNpbKn8Ov1zB/&#10;v8zS2+7578t+r0/UKCf3ndP6cdi/voBI1Ke7+N+9M3m+Gk/h9k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WbD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15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FeM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m+mh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Fe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15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ug48MA&#10;AADdAAAADwAAAGRycy9kb3ducmV2LnhtbERPTWsCMRC9C/6HMEJvmihFZWuUKggW2oPa0uuwGTeh&#10;m8mySd21v74pFLzN433OatP7WlypjS6whulEgSAug3FcaXg/78dLEDEhG6wDk4YbRdish4MVFiZ0&#10;fKTrKVUih3AsUINNqSmkjKUlj3ESGuLMXULrMWXYVtK02OVwX8uZUnPp0XFusNjQzlL5dfr2Gpav&#10;t3l6OTz+fNjP7YUa5eRb57R+GPXPTyAS9eku/ncfTJ6vpgv4+ya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ug4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1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Xzu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XzuMcAAADd&#10;AAAADwAAAAAAAAAAAAAAAACqAgAAZHJzL2Rvd25yZXYueG1sUEsFBgAAAAAEAAQA+gAAAJ4DAAAA&#10;AA==&#10;">
              <v:shape id="Freeform 303" o:spid="_x0000_s11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Uc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FR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1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3UM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fDL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jd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1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y8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p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1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MvM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1Ay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1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pJ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ip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1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xU8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x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<v:shape id="Freeform 310" o:spid="_x0000_s11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Kv8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K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8K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vJ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R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68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w7Vs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eDK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Dt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Cezc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J7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jc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6G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8EFs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3wQ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6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aYc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aY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/+s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j+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T/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6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nj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TW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inj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QCFc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AI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7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sfPcQA&#10;AADdAAAADwAAAGRycy9kb3ducmV2LnhtbERPS2sCMRC+F/wPYYReiibtgo/VKGIpFOzFB4K3YTNu&#10;FjeT7SbV9d+bQqG3+fieM192rhZXakPlWcPrUIEgLrypuNRw2H8MJiBCRDZYeyYNdwqwXPSe5pgb&#10;f+MtXXexFCmEQ44abIxNLmUoLDkMQ98QJ+7sW4cxwbaUpsVbCne1fFNqJB1WnBosNrS2VFx2P07D&#10;tDtlyh2n9vu0et9kXG2+1i9jrZ/73WoGIlIX/8V/7k+T5qtsBL/fpB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Hz3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<v:shape id="Freeform 322" o:spid="_x0000_s11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ti8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a2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kIEM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C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7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S8M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dL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3a8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Xd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HM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vpH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Mh8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za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dMh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<v:shape id="Freeform 329" o:spid="_x0000_s11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xaM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nF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vH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/NY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O8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xKhM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182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8So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Pe9s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497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97bcQA&#10;AADdAAAADwAAAGRycy9kb3ducmV2LnhtbERPTWuDQBC9F/oflinkUuKaU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ve2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ELc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EQ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>m m</w:t>
      </w:r>
    </w:p>
    <w:p w:rsidR="008600E2" w:rsidRPr="002F1FA2" w:rsidRDefault="008600E2" w:rsidP="00C93547">
      <w:pPr>
        <w:ind w:right="-709" w:hanging="567"/>
        <w:rPr>
          <w:rFonts w:ascii="Hand writing Mutlu" w:hAnsi="Hand writing Mutlu"/>
          <w:color w:val="808080"/>
          <w:sz w:val="56"/>
        </w:rPr>
      </w:pPr>
      <w:r>
        <w:rPr>
          <w:rFonts w:ascii="Hand writing Mutlu" w:hAnsi="Hand writing Mutlu"/>
          <w:color w:val="808080"/>
          <w:sz w:val="56"/>
        </w:rPr>
        <w:t xml:space="preserve"> </w:t>
      </w:r>
      <w:r>
        <w:rPr>
          <w:noProof/>
          <w:lang w:eastAsia="tr-TR"/>
        </w:rPr>
        <w:pict>
          <v:group id="Grup 1052" o:spid="_x0000_s1185" style="position:absolute;margin-left:-33.35pt;margin-top:4.7pt;width:522.75pt;height:40.3pt;z-index:25165875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">
            <v:group id="Group 298" o:spid="_x0000_s118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<v:rect id="Rectangle 299" o:spid="_x0000_s118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HVMMA&#10;AADdAAAADwAAAGRycy9kb3ducmV2LnhtbERPTWsCMRC9F/ofwgjeamKxIqtRbEFQqIfaFq/DZtwE&#10;N5NlE921v74RCr3N433OYtX7WlypjS6whvFIgSAug3Fcafj63DzNQMSEbLAOTBpuFGG1fHxYYGFC&#10;xx90PaRK5BCOBWqwKTWFlLG05DGOQkOcuVNoPaYM20qaFrsc7mv5rNRUenScGyw29GapPB8uXsPs&#10;/TZNu+3k59seX0/UKCf3ndN6OOjXcxCJ+vQv/nNvTZ6vXiZw/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OHV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18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iz8MA&#10;AADdAAAADwAAAGRycy9kb3ducmV2LnhtbERPTWsCMRC9C/0PYQRvmlhUZGuUtlCwoIdqS6/DZtyE&#10;bibLJnXX/nojFLzN433OatP7WpypjS6whulEgSAug3Fcafg8vo2XIGJCNlgHJg0XirBZPwxWWJjQ&#10;8QedD6kSOYRjgRpsSk0hZSwteYyT0BBn7hRajynDtpKmxS6H+1o+KrWQHh3nBosNvVoqfw6/XsNy&#10;d1mk9+3s78t+v5yoUU7uO6f1aNg/P4FI1Ke7+N+9NXm+ms/h9k0+Qa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8iz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18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8uMMA&#10;AADdAAAADwAAAGRycy9kb3ducmV2LnhtbERPTWsCMRC9F/wPYQRvNWmxi6xGqUJBoT3UtvQ6bMZN&#10;cDNZNtFd++ubQsHbPN7nLNeDb8SFuugCa3iYKhDEVTCOaw2fHy/3cxAxIRtsApOGK0VYr0Z3SyxN&#10;6PmdLodUixzCsUQNNqW2lDJWljzGaWiJM3cMnceUYVdL02Gfw30jH5UqpEfHucFiS1tL1elw9hrm&#10;r9ci7Xezny/7vTlSq5x8653Wk/HwvACRaEg38b97Z/J89VTA3zf5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8u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19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<v:shape id="Freeform 303" o:spid="_x0000_s11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IK8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kg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1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tsM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27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19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k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I6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19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rC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c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wrC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1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1f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C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61f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1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IQ5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8hD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<v:shape id="Freeform 310" o:spid="_x0000_s119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tC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Vy0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zf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OEn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Wzf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0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W5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K5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R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0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l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I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oK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nDcIA&#10;AADdAAAADwAAAGRycy9kb3ducmV2LnhtbERPTYvCMBC9C/6HMMJeZE31ULRrFBFcPAlW0evQzLZl&#10;m0ltYlv/vREEb/N4n7Nc96YSLTWutKxgOolAEGdWl5wrOJ9233MQziNrrCyTggc5WK+GgyUm2nZ8&#10;pDb1uQgh7BJUUHhfJ1K6rCCDbmJr4sD92cagD7DJpW6wC+GmkrMoiqXBkkNDgTVtC8r+07tRMIt7&#10;mh5uu/Zy86fuev9Nx/tLqtTXqN/8gPDU+4/47d7rMD+KF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ic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YT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Rh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0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91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3W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jo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yO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0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uGO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rhj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0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eTs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CHk7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0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4isQA&#10;AADdAAAADwAAAGRycy9kb3ducmV2LnhtbERPTWsCMRC9C/0PYQpepCZV1LoaRSyFgl60IngbNtPN&#10;4may3aS6/feNIHibx/uc+bJ1lbhQE0rPGl77CgRx7k3JhYbD18fLG4gQkQ1WnknDHwVYLp46c8yM&#10;v/KOLvtYiBTCIUMNNsY6kzLklhyGvq+JE/ftG4cxwaaQpsFrCneVHCg1lg5LTg0Wa1pbys/7X6dh&#10;2p6Gyh2n9ue0et8Mudxs172J1t3ndjUDEamND/Hd/WnSfDUZwe2bd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zOIr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0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<v:shape id="Freeform 322" o:spid="_x0000_s12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CAO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bHiw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IA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8US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xR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1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Ox0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iy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Ox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1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xoas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n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Gh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N8c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A/2s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DN8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JThs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nRKo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l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<v:shape id="Freeform 329" o:spid="_x0000_s121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uac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u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vL8sMA&#10;AADdAAAADwAAAGRycy9kb3ducmV2LnhtbERPS2vCQBC+F/oflil4KXWjY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vL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1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VhcMA&#10;AADdAAAADwAAAGRycy9kb3ducmV2LnhtbERPS2vCQBC+F/wPywheitnoIUh0I6Wg5CQ0Fr0O2WkS&#10;mp2N2c3Df98tFHqbj+85h+NsWjFS7xrLCjZRDIK4tLrhSsHn9bTegXAeWWNrmRQ8ycExW7wcMNV2&#10;4g8aC1+JEMIuRQW1910qpStrMugi2xEH7sv2Bn2AfSV1j1MIN63cxnEiDTYcGmrs6L2m8rsYjIJt&#10;MtPm8jiNt4e/TvfhXLzmt0Kp1XJ+24PwNPt/8Z8712F+vEvg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lV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2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wHsMA&#10;AADdAAAADwAAAGRycy9kb3ducmV2LnhtbERPS2vCQBC+F/oflin0UupGD1FSVymFFE8FE9HrkB2T&#10;YHY2ZjeP/ntXELzNx/ec9XYyjRioc7VlBfNZBIK4sLrmUsEhTz9XIJxH1thYJgX/5GC7eX1ZY6Lt&#10;yHsaMl+KEMIuQQWV920ipSsqMuhmtiUO3Nl2Bn2AXSl1h2MIN41cRFEsDdYcGips6aei4pL1RsEi&#10;nmj+d02H49Xn46n/zT52x0yp97fp+wuEp8k/xQ/3Tof50WoJ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XwH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pkbM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lz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mR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B98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bHiy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sH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 xml:space="preserve">m m  </w:t>
      </w:r>
    </w:p>
    <w:p w:rsidR="008600E2" w:rsidRPr="002F1FA2" w:rsidRDefault="008600E2" w:rsidP="00C93547">
      <w:pPr>
        <w:ind w:right="-709" w:hanging="567"/>
        <w:rPr>
          <w:rFonts w:ascii="Hand writing Mutlu" w:hAnsi="Hand writing Mutlu"/>
          <w:color w:val="808080"/>
          <w:sz w:val="56"/>
        </w:rPr>
      </w:pPr>
      <w:r w:rsidRPr="00C93547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091" o:spid="_x0000_s1223" style="position:absolute;margin-left:-33.35pt;margin-top:4.7pt;width:522.75pt;height:40.3pt;z-index:25165977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">
            <v:group id="Group 298" o:spid="_x0000_s122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7HC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OxwjFAAAA3QAA&#10;AA8AAAAAAAAAAAAAAAAAqgIAAGRycy9kb3ducmV2LnhtbFBLBQYAAAAABAAEAPoAAACcAwAAAAA=&#10;">
              <v:rect id="Rectangle 299" o:spid="_x0000_s122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usMA&#10;AADdAAAADwAAAGRycy9kb3ducmV2LnhtbERPTWsCMRC9F/wPYQRvNVGL2K1RVBAstIfall6HzbgJ&#10;bibLJrprf31TKPQ2j/c5y3Xva3GlNrrAGiZjBYK4DMZxpeHjfX+/ABETssE6MGm4UYT1anC3xMKE&#10;jt/oekyVyCEcC9RgU2oKKWNpyWMch4Y4c6fQekwZtpU0LXY53NdyqtRcenScGyw2tLNUno8Xr2Hx&#10;cpun58PD96f92p6oUU6+dk7r0bDfPIFI1Kd/8Z/7YPJ89TiD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Ol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2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9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fzc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9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2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YVcMA&#10;AADdAAAADwAAAGRycy9kb3ducmV2LnhtbERPTWsCMRC9F/wPYQRvNVGs2K1RVBAstIfall6HzbgJ&#10;bibLJrprf31TKPQ2j/c5y3Xva3GlNrrAGiZjBYK4DMZxpeHjfX+/ABETssE6MGm4UYT1anC3xMKE&#10;jt/oekyVyCEcC9RgU2oKKWNpyWMch4Y4c6fQekwZtpU0LXY53NdyqtRcenScGyw2tLNUno8Xr2Hx&#10;cpun58Ps+9N+bU/UKCdfO6f1aNhvnkAk6tO/+M99MHm+enyA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aYV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2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<v:shape id="Freeform 303" o:spid="_x0000_s12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mw8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Xwt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mw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yscUA&#10;AADdAAAADwAAAGRycy9kb3ducmV2LnhtbESPQWvCQBCF74L/YRnBi9SNHqSNrlIExVPBWOx1yI5J&#10;aHY2Ztck/vvOQehthvfmvW82u8HVqqM2VJ4NLOYJKOLc24oLA9+Xw9s7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/K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9XKsMA&#10;AADdAAAADwAAAGRycy9kb3ducmV2LnhtbERPS2vCQBC+F/oflin0UupGD0FTVymFFE8FE9HrkB2T&#10;YHY2ZjeP/ntXELzNx/ec9XYyjRioc7VlBfNZBIK4sLrmUsEhTz+XIJxH1thYJgX/5GC7eX1ZY6Lt&#10;yHsaMl+KEMIuQQWV920ipSsqMuhmtiUO3Nl2Bn2AXSl1h2MIN41cRFEsDdYcGips6aei4pL1RsEi&#10;nmj+d02H49Xn46n/zT52x0yp97fp+wuEp8k/xQ/3Tof50WoF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9XK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kr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mS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BN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sE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fQ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xl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F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<v:shape id="Freeform 310" o:spid="_x0000_s12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Vir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JWK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HNc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cc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ZQ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z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tZ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82c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9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/z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oq8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HD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aGi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NM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a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M0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4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ycM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/J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tX68QA&#10;AADdAAAADwAAAGRycy9kb3ducmV2LnhtbERPwWrCQBC9F/yHZYReim7MQUp0FREiORUaS7wO2TEJ&#10;ZmeT7Jqkf98tFPpOM7x5783bH2fTipEG11hWsFlHIIhLqxuuFHxd09U7COeRNbaWScE3OTgeFi97&#10;TLSd+JPG3FcimLBLUEHtfZdI6cqaDLq17YgDd7eDQR/WoZJ6wCmYm1bGUbSVBhsOCTV2dK6pfORP&#10;oyDezrT56NOx6P11uj0v+VtW5Eq9LufTDoSn2f8f/6kzHd4PgN82Y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LV+v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4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JnM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nJn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4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sB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43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VsB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4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3LMQA&#10;AADdAAAADwAAAGRycy9kb3ducmV2LnhtbERPTWsCMRC9C/6HMAUvRbOrpepqFFEKBb1URfA2bMbN&#10;0s1k3UTd/vumUPA2j/c582VrK3GnxpeOFaSDBARx7nTJhYLj4aM/AeEDssbKMSn4IQ/LRbczx0y7&#10;B3/RfR8KEUPYZ6jAhFBnUvrckEU/cDVx5C6usRgibAqpG3zEcFvJYZK8S4slxwaDNa0N5d/7m1Uw&#10;bc+jxJ6m5npebbYjLre79etYqd5Lu5qBCNSGp/jf/anj/DR9g7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Bdyz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4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<v:shape id="Freeform 322" o:spid="_x0000_s12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Pn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LP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5qBM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Lmo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+ds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f5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1b7c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/Vv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s4zc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sIv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qzj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dVs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ed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5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<v:shape id="Freeform 329" o:spid="_x0000_s12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mmus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aa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+z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D7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bV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3Jt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FI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ks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gU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guc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PjZ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qC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00y8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o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TT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 xml:space="preserve">mm  mm     </w:t>
      </w:r>
    </w:p>
    <w:p w:rsidR="008600E2" w:rsidRPr="002E3774" w:rsidRDefault="008600E2" w:rsidP="00C93547">
      <w:pPr>
        <w:ind w:right="-709" w:hanging="567"/>
        <w:rPr>
          <w:rFonts w:ascii="Hand writing Mutlu" w:hAnsi="Hand writing Mutlu"/>
          <w:color w:val="BFBFBF"/>
          <w:sz w:val="56"/>
        </w:rPr>
      </w:pP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129" o:spid="_x0000_s1261" style="position:absolute;margin-left:-33.35pt;margin-top:4.7pt;width:522.75pt;height:40.3pt;z-index:2516608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">
            <v:group id="Group 298" o:spid="_x0000_s126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rect id="Rectangle 299" o:spid="_x0000_s126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O8cMA&#10;AADdAAAADwAAAGRycy9kb3ducmV2LnhtbERPS2sCMRC+C/0PYQq9aXZrEVmNUoWChXqoD7wOm3ET&#10;upksm+iu/fWNUPA2H99z5sve1eJKbbCeFeSjDARx6bXlSsFh/zGcgggRWWPtmRTcKMBy8TSYY6F9&#10;x9903cVKpBAOBSowMTaFlKE05DCMfEOcuLNvHcYE20rqFrsU7mr5mmUT6dByajDY0NpQ+bO7OAXT&#10;r9skfm7efo/mtDpTk1m57axSL8/9+wxEpD4+xP/ujU7z83EO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O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6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Qhs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MnL1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Q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6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1HcMA&#10;AADdAAAADwAAAGRycy9kb3ducmV2LnhtbERPS2sCMRC+F/wPYQRvNWstIqtRtFBQqIf6wOuwGTfB&#10;zWTZpO7aX98IBW/z8T1nvuxcJW7UBOtZwWiYgSAuvLZcKjgePl+nIEJE1lh5JgV3CrBc9F7mmGvf&#10;8jfd9rEUKYRDjgpMjHUuZSgMOQxDXxMn7uIbhzHBppS6wTaFu0q+ZdlEOrScGgzW9GGouO5/nILp&#10;130St5v335M5ry9UZ1buWqvUoN+tZiAidfEp/ndvdJo/Go/h8U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1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6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<v:shape id="Freeform 303" o:spid="_x0000_s12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UNiM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Q2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T/8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5P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2ZM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Nm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iFs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KI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gHj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IB4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dbc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N1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7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<v:shape id="Freeform 310" o:spid="_x0000_s12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mgc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6ua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DG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kM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/bb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T9t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+9c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37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g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0eC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FGc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dRR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8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Ra8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tFr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508M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dPD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8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LsM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Uu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8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uK8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41U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HuK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8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7zA8QA&#10;AADdAAAADwAAAGRycy9kb3ducmV2LnhtbERPTWsCMRC9C/0PYQq9iGZVrLo1iihCwV66FcHbsBk3&#10;SzeT7Sbq+u8bQfA2j/c582VrK3GhxpeOFQz6CQji3OmSCwX7n21vCsIHZI2VY1JwIw/LxUtnjql2&#10;V/6mSxYKEUPYp6jAhFCnUvrckEXfdzVx5E6usRgibAqpG7zGcFvJYZK8S4slxwaDNa0N5b/Z2SqY&#10;tcdRYg8z83dcbXYjLndf6+5EqbfXdvUBIlAbnuKH+1PH+YPxEO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O8wP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<v:shape id="Freeform 322" o:spid="_x0000_s12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Ns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lk2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roKM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2ug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8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2X8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H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TTx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08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Hts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20e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iLc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4i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9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<v:shape id="Freeform 329" o:spid="_x0000_s12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kl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0k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64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ms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X7r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9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fe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x9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D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oc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il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iK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84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8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>mm  mm</w:t>
      </w:r>
    </w:p>
    <w:p w:rsidR="008600E2" w:rsidRPr="002E3774" w:rsidRDefault="008600E2" w:rsidP="00C93547">
      <w:pPr>
        <w:ind w:right="-709" w:hanging="567"/>
        <w:rPr>
          <w:rFonts w:ascii="Hand writing Mutlu" w:hAnsi="Hand writing Mutlu"/>
          <w:color w:val="BFBFBF"/>
          <w:sz w:val="56"/>
        </w:rPr>
      </w:pP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167" o:spid="_x0000_s1299" style="position:absolute;margin-left:-33.35pt;margin-top:4.7pt;width:522.75pt;height:40.3pt;z-index:251661824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">
            <v:group id="Group 298" o:spid="_x0000_s130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<v:rect id="Rectangle 299" o:spid="_x0000_s130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/t6sMA&#10;AADdAAAADwAAAGRycy9kb3ducmV2LnhtbERPTWsCMRC9F/wPYQRvNWuRRVejaEGw0B5qFa/DZtwE&#10;N5NlE921v74pFHqbx/uc5bp3tbhTG6xnBZNxBoK49NpypeD4tXuegQgRWWPtmRQ8KMB6NXhaYqF9&#10;x590P8RKpBAOBSowMTaFlKE05DCMfUOcuItvHcYE20rqFrsU7mr5kmW5dGg5NRhs6NVQeT3cnILZ&#10;+yOPb/vp98mctxdqMis/OqvUaNhvFiAi9fFf/Ofe6zR/ks/h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/t6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0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zSqsYA&#10;AADdAAAADwAAAGRycy9kb3ducmV2LnhtbESPQWsCMRCF74X+hzCF3mrWUlRWo9hCwYI9qC1eh824&#10;CW4myyZ1V39951DobYb35r1vFqshNOpCXfKRDYxHBSjiKlrPtYGvw/vTDFTKyBabyGTgSglWy/u7&#10;BZY29ryjyz7XSkI4lWjA5dyWWqfKUcA0ii2xaKfYBcyydrW2HfYSHhr9XBQTHdCzNDhs6c1Rdd7/&#10;BAOz7XWSPzYvt293fD1RW3j92XtjHh+G9RxUpiH/m/+uN1bwx1Phl2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zSq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0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3McMA&#10;AADdAAAADwAAAGRycy9kb3ducmV2LnhtbERPS2sCMRC+F/ofwhR6q9ktorIapQoFC/XgC6/DZtyE&#10;bibLJrprf70pFLzNx/ec2aJ3tbhSG6xnBfkgA0Fcem25UnDYf75NQISIrLH2TApuFGAxf36aYaF9&#10;x1u67mIlUgiHAhWYGJtCylAachgGviFO3Nm3DmOCbSV1i10Kd7V8z7KRdGg5NRhsaGWo/NldnILJ&#10;920Uv9bD36M5Lc/UZFZuOqvU60v/MQURqY8P8b97rdP8fJzD3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B3M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shape id="Freeform 303" o:spid="_x0000_s130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qJp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Kia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0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R0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Ed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0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+0S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tE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qP8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So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GPp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D+eze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8Y+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b1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Z8+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4b1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1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<v:shape id="Freeform 310" o:spid="_x0000_s131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n98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1n9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CbM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ZJv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HCb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1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cG8IA&#10;AADdAAAADwAAAGRycy9kb3ducmV2LnhtbERPTYvCMBC9L/gfwgheFk3bg0g1igiKJ8G66HVoxrbY&#10;TGoT2/rvzcLC3ubxPme1GUwtOmpdZVlBPItAEOdWV1wo+LnspwsQziNrrC2Tgjc52KxHXytMte35&#10;TF3mCxFC2KWooPS+SaV0eUkG3cw2xIG729agD7AtpG6xD+GmlkkUzaXBikNDiQ3tSsof2csoSOY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1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/5gM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/5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Zh9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Zh9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Eb8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Eb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1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aGM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aFo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T/g8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4+w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T/g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2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r8c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tr8c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2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Oas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D+eze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85q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2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lydcgA&#10;AADdAAAADwAAAGRycy9kb3ducmV2LnhtbESPT2vCQBDF74V+h2WEXopurFBNdBWxFAr24h8Eb0N2&#10;zAazs2l2q+m37xwKvc3w3rz3m8Wq9426URfrwAbGowwUcRlszZWB4+F9OAMVE7LFJjAZ+KEIq+Xj&#10;wwILG+68o9s+VUpCOBZowKXUFlrH0pHHOAotsWiX0HlMsnaVth3eJdw3+iXLXrXHmqXBYUsbR+V1&#10;/+0N5P15kvlT7r7O67fthOvt5+Z5aszToF/PQSXq07/57/rDCv44F37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6XJ1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<v:shape id="Freeform 322" o:spid="_x0000_s132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Kxs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is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2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ZvX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Gb1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2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/3K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9y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2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Sss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jUr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Mxc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sc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1pXs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1p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3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<v:shape id="Freeform 329" o:spid="_x0000_s133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Yt8MA&#10;AADdAAAADwAAAGRycy9kb3ducmV2LnhtbERPTWuDQBC9B/oflin0EppVD1JtNqEUUjwVoiG5Du5U&#10;pe6scTdq/322UOhtHu9ztvvF9GKi0XWWFcSbCARxbXXHjYJTdXh+AeE8ssbeMin4IQf73cNqi7m2&#10;Mx9pKn0jQgi7HBW03g+5lK5uyaDb2IE4cF92NOgDHBupR5xDuOllEkWpNNhxaGhxoPeW6u/yZhQk&#10;6ULx5/Uwna++mi+3j3JdnEulnh6Xt1cQnhb/L/5zFzrMj7MM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5Yt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F0cUA&#10;AADdAAAADwAAAGRycy9kb3ducmV2LnhtbESPQWuDQBCF74X8h2UCvZRkjYdQTDYhBAyeCjXFXAd3&#10;ohJ3Vt2N2n/fLRR6m+G9982b/XE2rRhpcI1lBZt1BIK4tLrhSsHXNV29g3AeWWNrmRR8k4PjYfGy&#10;x0TbiT9pzH0lAoRdggpq77tESlfWZNCtbUcctLsdDPqwDpXUA04BbloZR9FWGmw4XKixo3NN5SN/&#10;GgXxdqbNR5+ORe+v0+15yd+yIlfqdTmfdiA8zf7f/JfOdKgfkPD7TRhB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wX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3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gS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FM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6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+Pc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T4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bp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mbp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D0s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AD0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>mm</w:t>
      </w:r>
    </w:p>
    <w:p w:rsidR="008600E2" w:rsidRPr="002E3774" w:rsidRDefault="008600E2" w:rsidP="001B6182">
      <w:pPr>
        <w:ind w:right="-851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205" o:spid="_x0000_s1337" style="position:absolute;margin-left:-33.35pt;margin-top:6.7pt;width:522.75pt;height:38.35pt;z-index:25166284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">
            <v:group id="Group 298" o:spid="_x0000_s133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rect id="Rectangle 299" o:spid="_x0000_s133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ZY38MA&#10;AADdAAAADwAAAGRycy9kb3ducmV2LnhtbERPTWsCMRC9F/wPYYTeaqIUK1ujVEGwYA/Vll6HzbgJ&#10;3UyWTequ/vpGELzN433OfNn7WpyojS6whvFIgSAug3Fcafg6bJ5mIGJCNlgHJg1nirBcDB7mWJjQ&#10;8Sed9qkSOYRjgRpsSk0hZSwteYyj0BBn7hhajynDtpKmxS6H+1pOlJpKj45zg8WG1pbK3/2f1zDb&#10;nafpfft8+bY/qyM1ysmPzmn9OOzfXkEk6tNdfHNvTZ4/US9w/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ZY3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4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MrcYA&#10;AADdAAAADwAAAGRycy9kb3ducmV2LnhtbESPQUsDMRCF70L/QxjBm00sUsq2adGCUEEPVsXrsJlu&#10;QjeTZRO72/76zkHwNsN78943q80YW3WiPofEFh6mBhRxnVzgxsLX58v9AlQuyA7bxGThTBk268nN&#10;CiuXBv6g0740SkI4V2jBl9JVWufaU8Q8TR2xaIfURyyy9o12PQ4SHls9M2auIwaWBo8dbT3Vx/1v&#10;tLB4O8/L6+7x8u1/ng/UmaDfh2Dt3e34tARVaCz/5r/rnRP8mRFc+UZG0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Mr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4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VpNsMA&#10;AADdAAAADwAAAGRycy9kb3ducmV2LnhtbERPTWsCMRC9F/wPYYTealIpYrdGqYKgUA/Vll6HzbgJ&#10;3UyWTXRXf30jFLzN433ObNH7WpypjS6whueRAkFcBuO40vB1WD9NQcSEbLAOTBouFGExHzzMsDCh&#10;408671MlcgjHAjXYlJpCylha8hhHoSHO3DG0HlOGbSVNi10O97UcKzWRHh3nBosNrSyVv/uT1zD9&#10;uEzSdvNy/bY/yyM1ysld57R+HPbvbyAS9eku/ndvTJ4/Vq9w+yaf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Vp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<v:shape id="Freeform 303" o:spid="_x0000_s13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2l8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42l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o4M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Kj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Ne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A1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VD8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2ZU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UwlM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TC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u48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nM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67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4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310" o:spid="_x0000_s135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fCs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pY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lJ8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g6k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2Dq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5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5ZscUA&#10;AADdAAAADwAAAGRycy9kb3ducmV2LnhtbESPQWvCQBCF70L/wzIFL1I35iAldZVSUDwJxhKvQ3aa&#10;hGZnY3ZN4r93DoXeZnhv3vtms5tcqwbqQ+PZwGqZgCIuvW24MvB92b+9gwoR2WLrmQw8KMBu+zLb&#10;YGb9yGca8lgpCeGQoYE6xi7TOpQ1OQxL3xGL9uN7h1HWvtK2x1HCXavTJFlrhw1LQ40dfdVU/uZ3&#10;ZyBdT7Q63fZDcYuX8Xo/5ItjkRszf50+P0BFmuK/+e/6aAU/TYVfvpER9PY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lm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L8K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vw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iXcIA&#10;AADdAAAADwAAAGRycy9kb3ducmV2LnhtbERPTYvCMBC9L/gfwizsZVlTcxCpRpEFxdOCVfQ6NLNt&#10;sZnUJrb13xtB8DaP9zmL1WBr0VHrK8caJuMEBHHuTMWFhuNh8zMD4QOywdoxabiTh9Vy9LHA1Lie&#10;99RloRAxhH2KGsoQmlRKn5dk0Y9dQxy5f9daDBG2hTQt9jHc1lIlyVRarDg2lNjQb0n5JbtZDWo6&#10;0OTvuulO13Doz7dt9r07ZVp/fQ7rOYhAQ3iLX+6difOVUv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GJ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Hxs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zH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5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fss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Vfs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5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6Kc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n6K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5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kXs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q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tkX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5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fBx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8HF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6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W6MgA&#10;AADdAAAADwAAAGRycy9kb3ducmV2LnhtbESPT2vCQBDF74V+h2WEXopuGqFqdBWxFAr24h8Eb0N2&#10;zAazs2l2q+m37xwKvc3w3rz3m8Wq9426URfrwAZeRhko4jLYmisDx8P7cAoqJmSLTWAy8EMRVsvH&#10;hwUWNtx5R7d9qpSEcCzQgEupLbSOpSOPcRRaYtEuofOYZO0qbTu8S7hvdJ5lr9pjzdLgsKWNo/K6&#10;//YGZv15nPnTzH2d12/bMdfbz83zxJinQb+eg0rUp3/z3/WHFfw8F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Bdbo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6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<v:shape id="Freeform 322" o:spid="_x0000_s13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fPbM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89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q9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2r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0gM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n0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VRG8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Pj2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VE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b8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Ml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s9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IGz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6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329" o:spid="_x0000_s136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XG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+Vx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Da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N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1m8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v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8E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Ubw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Zi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Rm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+H/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+H/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M M M M M M M M M M</w:t>
      </w:r>
    </w:p>
    <w:p w:rsidR="008600E2" w:rsidRPr="002E3774" w:rsidRDefault="008600E2" w:rsidP="00B938E4">
      <w:pPr>
        <w:ind w:right="-993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243" o:spid="_x0000_s1375" style="position:absolute;margin-left:-33.35pt;margin-top:6.5pt;width:522.75pt;height:38.35pt;z-index:2516638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">
            <v:group id="Group 298" o:spid="_x0000_s137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<v:rect id="Rectangle 299" o:spid="_x0000_s137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a88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0fjj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La8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7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EhMMA&#10;AADdAAAADwAAAGRycy9kb3ducmV2LnhtbERPTWsCMRC9F/wPYQRvNavIIqtRVCgo2ENtxeuwGTfB&#10;zWTZpO7qr28Khd7m8T5nue5dLe7UButZwWScgSAuvbZcKfj6fHudgwgRWWPtmRQ8KMB6NXhZYqF9&#10;xx90P8VKpBAOBSowMTaFlKE05DCMfUOcuKtvHcYE20rqFrsU7mo5zbJcOrScGgw2tDNU3k7fTsH8&#10;+MjjYT97ns1le6Ums/K9s0qNhv1mASJSH//Ff+69TvOnsx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BEh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7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hH8MA&#10;AADdAAAADwAAAGRycy9kb3ducmV2LnhtbERPS2sCMRC+F/ofwhS81awiVlaj2IKg0B7qA6/DZtwE&#10;N5NlE921v74RBG/z8T1ntuhcJa7UBOtZwaCfgSAuvLZcKtjvVu8TECEia6w8k4IbBVjMX19mmGvf&#10;8i9dt7EUKYRDjgpMjHUuZSgMOQx9XxMn7uQbhzHBppS6wTaFu0oOs2wsHVpODQZr+jJUnLcXp2Dy&#10;fRvHzXr0dzDHzxPVmZU/rVWq99YtpyAidfEpfrjXOs0fjj7g/k06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hH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8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<v:shape id="Freeform 303" o:spid="_x0000_s13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Vj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rFY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qz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iCrM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8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SPV8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xI9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YRIM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YRI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q0u8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rS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Msz8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yz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8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310" o:spid="_x0000_s13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0XI8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Rc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yu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hsr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4my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ib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DU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g1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Tgcc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78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Tg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F6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GsP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EX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9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bnc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i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bn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+Bs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n4G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9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/mc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+Z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9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ND6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0Pp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9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ewcUA&#10;AADdAAAADwAAAGRycy9kb3ducmV2LnhtbERPTWvCQBC9F/oflhG8SLOpQlrTrCIWQbAX01LwNmSn&#10;2WB2Ns2uGv+9WxB6m8f7nGI52FacqfeNYwXPSQqCuHK64VrB1+fm6RWED8gaW8ek4EoelovHhwJz&#10;7S68p3MZahFD2OeowITQ5VL6ypBFn7iOOHI/rrcYIuxrqXu8xHDbymmaZtJiw7HBYEdrQ9WxPFkF&#10;8+EwS+333PweVu+7GTe7j/XkRanxaFi9gQg0hH/x3b3Vcf40y+Dvm3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vF7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9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shape id="Freeform 322" o:spid="_x0000_s14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sd8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64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s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5J7M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kn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0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12rM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12r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TN8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dM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NQ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x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01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/o28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v6N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0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329" o:spid="_x0000_s14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VN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1T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LQ8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Et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u2M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H8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1O7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6qs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t6q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fMc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+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ffM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Gi8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gGi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M</w:t>
      </w:r>
    </w:p>
    <w:p w:rsidR="008600E2" w:rsidRPr="002E3774" w:rsidRDefault="008600E2" w:rsidP="00C93547">
      <w:pPr>
        <w:ind w:right="-709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281" o:spid="_x0000_s1413" style="position:absolute;margin-left:-33.35pt;margin-top:6.55pt;width:522.75pt;height:38.35pt;z-index:2516648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">
            <v:group id="Group 298" o:spid="_x0000_s141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299" o:spid="_x0000_s141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dhsMA&#10;AADdAAAADwAAAGRycy9kb3ducmV2LnhtbERPTWsCMRC9C/6HMIXeNFstsqxGqYWCBXvQKl6HzbgJ&#10;3UyWTXRXf31TEHqbx/ucxap3tbhSG6xnBS/jDARx6bXlSsHh+2OUgwgRWWPtmRTcKMBqORwssNC+&#10;4x1d97ESKYRDgQpMjE0hZSgNOQxj3xAn7uxbhzHBtpK6xS6Fu1pOsmwmHVpODQYbejdU/uwvTkG+&#10;vc3i5+b1fjSn9ZmazMqvzir1/NS/zUFE6uO/+OHe6DR/k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5d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1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8sMA&#10;AADdAAAADwAAAGRycy9kb3ducmV2LnhtbERPTWsCMRC9F/wPYQRvNauILKtRVCgo2ENtxeuwGTfB&#10;zWTZpO7qr28Khd7m8T5nue5dLe7UButZwWScgSAuvbZcKfj6fHvNQYSIrLH2TAoeFGC9GrwssdC+&#10;4w+6n2IlUgiHAhWYGJtCylAachjGviFO3NW3DmOCbSV1i10Kd7WcZtlcOrScGgw2tDNU3k7fTkF+&#10;fMzjYT97ns1le6Ums/K9s0qNhv1mASJSH//Ff+69TvOn+Q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F8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1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gacMA&#10;AADdAAAADwAAAGRycy9kb3ducmV2LnhtbERPTWsCMRC9C/6HMIXeNFuxsqxGqYWCBXvQKl6HzbgJ&#10;3UyWTXRXf31TEHqbx/ucxap3tbhSG6xnBS/jDARx6bXlSsHh+2OUgwgRWWPtmRTcKMBqORwssNC+&#10;4x1d97ESKYRDgQpMjE0hZSgNOQxj3xAn7uxbhzHBtpK6xS6Fu1pOsmwmHVpODQYbejdU/uwvTkG+&#10;vc3i52Z6P5rT+kxNZuVXZ5V6furf5iAi9fFf/HBvdJo/yV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tga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1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303" o:spid="_x0000_s14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e/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j9MX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nv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Kjc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Kj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2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KvFsIA&#10;AADdAAAADwAAAGRycy9kb3ducmV2LnhtbERPTYvCMBC9C/sfwizsRdbUHkSrUWTBxZNgle51aMa2&#10;2ExqE9vuvzeC4G0e73NWm8HUoqPWVZYVTCcRCOLc6ooLBefT7nsOwnlkjbVlUvBPDjbrj9EKE217&#10;PlKX+kKEEHYJKii9bxIpXV6SQTexDXHgLrY16ANsC6lb7EO4qWUcRTNpsOLQUGJDPyXl1/RuFMSz&#10;gaaH267Lbv7U/91/0/E+S5X6+hy2SxCeBv8Wv9x7HebH8wU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8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QVs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GQV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1z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X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rus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PjV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6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2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310" o:spid="_x0000_s142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WVc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ll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2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zzs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GM8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2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tu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K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IIs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gII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cUM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ecU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5y8QA&#10;AADdAAAADwAAAGRycy9kb3ducmV2LnhtbERPS0vDQBC+F/wPywheit00h2Bit0WESk5Ck9Jeh+yY&#10;BLOzaXbz8N93BcHbfHzP2R0W04mJBtdaVrDdRCCIK6tbrhWcy+PzCwjnkTV2lknBDzk47B9WO8y0&#10;nflEU+FrEULYZaig8b7PpHRVQwbdxvbEgfuyg0Ef4FBLPeAcwk0n4yhKpMGWQ0ODPb03VH0Xo1EQ&#10;JwttP2/H6XLz5XwdP4p1fimUenpc3l5BeFr8v/jPneswP05T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LOc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3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KTM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gpM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av18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q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3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xoM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xo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3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UO8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CJQ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3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PEMQA&#10;AADdAAAADwAAAGRycy9kb3ducmV2LnhtbERPTWsCMRC9F/wPYYReSk3aFVu3RhFFEOylKoK3YTPd&#10;LN1Mtpuo6783QqG3ebzPmcw6V4sztaHyrOFloEAQF95UXGrY71bP7yBCRDZYeyYNVwowm/YeJpgb&#10;f+EvOm9jKVIIhxw12BibXMpQWHIYBr4hTty3bx3GBNtSmhYvKdzV8lWpkXRYcWqw2NDCUvGzPTkN&#10;4+6YKXcY29/jfLnJuNp8Lp7etH7sd/MPEJG6+C/+c69Nmp+pIdy/S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cjxD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3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22" o:spid="_x0000_s143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83o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fze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OSOM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f4k3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zkj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4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GSs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rAZ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j0c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go9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Ockc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5y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85C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85C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4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329" o:spid="_x0000_s144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C5sIA&#10;AADdAAAADwAAAGRycy9kb3ducmV2LnhtbERPTYvCMBC9L/gfwgh7WTStgk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L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4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ak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OJq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4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/Cc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D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hf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pq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oE5c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qB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5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Ql8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ZC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M</w:t>
      </w:r>
    </w:p>
    <w:p w:rsidR="008600E2" w:rsidRPr="002E3774" w:rsidRDefault="008600E2" w:rsidP="00C93547">
      <w:pPr>
        <w:ind w:right="-709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319" o:spid="_x0000_s1451" style="position:absolute;margin-left:-33.35pt;margin-top:6.65pt;width:522.75pt;height:38.35pt;z-index:2516659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">
            <v:group id="Group 298" o:spid="_x0000_s145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<v:rect id="Rectangle 299" o:spid="_x0000_s145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2zc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Nfph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2z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5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ousMA&#10;AADdAAAADwAAAGRycy9kb3ducmV2LnhtbERPTWsCMRC9F/wPYQRvNeu2iKxG0UJBoR5qFa/DZtwE&#10;N5Nlk7prf30jFHqbx/ucxap3tbhRG6xnBZNxBoK49NpypeD49f48AxEissbaMym4U4DVcvC0wEL7&#10;jj/pdoiVSCEcClRgYmwKKUNpyGEY+4Y4cRffOowJtpXULXYp3NUyz7KpdGg5NRhs6M1QeT18OwWz&#10;j/s07ravPydz3lyoyazcd1ap0bBfz0FE6uO/+M+91Wn+S57D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Wo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5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NIcMA&#10;AADdAAAADwAAAGRycy9kb3ducmV2LnhtbERPS2sCMRC+F/ofwhS81axaRFaj2IKgUA/1gddhM26C&#10;m8myie7aX98IBW/z8T1ntuhcJW7UBOtZwaCfgSAuvLZcKjjsV+8TECEia6w8k4I7BVjMX19mmGvf&#10;8g/ddrEUKYRDjgpMjHUuZSgMOQx9XxMn7uwbhzHBppS6wTaFu0oOs2wsHVpODQZr+jJUXHZXp2Dy&#10;fR/Hzfrj92hOn2eqMyu3rVWq99YtpyAidfEp/nevdZo/Go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NI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5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<v:shape id="Freeform 303" o:spid="_x0000_s145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1t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PW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5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rw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mv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5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OW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Gzl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laK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Vo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X/s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V/7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bA8c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tsD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6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310" o:spid="_x0000_s146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7Hc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Ps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6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RehsIA&#10;AADdAAAADwAAAGRycy9kb3ducmV2LnhtbERPTYvCMBC9L/gfwgheFk21IE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F6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6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3G8s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yfzx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3G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Fjac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8wU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Fj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9H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/R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9Yhc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9Y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7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M98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Mz3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pb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sx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pb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7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CzjM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X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Czj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7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WF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/BY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7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MLP8QA&#10;AADdAAAADwAAAGRycy9kb3ducmV2LnhtbERPTWsCMRC9F/ofwhS8iGbrStXVKGIRCnqpiuBt2Iyb&#10;pZvJukl1/feNIPQ2j/c5s0VrK3GlxpeOFbz3ExDEudMlFwoO+3VvDMIHZI2VY1JwJw+L+evLDDPt&#10;bvxN110oRAxhn6ECE0KdSelzQxZ939XEkTu7xmKIsCmkbvAWw20lB0nyIS2WHBsM1rQylP/sfq2C&#10;SXtKE3ucmMtp+blJudxsV92RUp23djkFEagN/+Kn+0vH+elwAI9v4gl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TCz/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7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322" o:spid="_x0000_s14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1j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tY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QF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5Z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HEB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OY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Vjm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r+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mX7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kr+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/is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a/i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aE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3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oaE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8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329" o:spid="_x0000_s14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Ay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YD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ev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x6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7Js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u7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jU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6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I1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Gy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h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Yv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GL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M</w:t>
      </w:r>
    </w:p>
    <w:p w:rsidR="008600E2" w:rsidRDefault="008600E2" w:rsidP="00C93547">
      <w:pPr>
        <w:ind w:right="-709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357" o:spid="_x0000_s1489" style="position:absolute;margin-left:-33.35pt;margin-top:5.85pt;width:522.75pt;height:38.9pt;z-index:25166694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">
            <v:group id="Group 298" o:spid="_x0000_s149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ect id="Rectangle 299" o:spid="_x0000_s149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tsQA&#10;AADdAAAADwAAAGRycy9kb3ducmV2LnhtbERPS2sCMRC+C/0PYQreNNv6QLdGaQsFBT3UVnodNuMm&#10;dDNZNqm7+uuNIPQ2H99zFqvOVeJETbCeFTwNMxDEhdeWSwXfXx+DGYgQkTVWnknBmQKslg+9Beba&#10;t/xJp30sRQrhkKMCE2OdSxkKQw7D0NfEiTv6xmFMsCmlbrBN4a6Sz1k2lQ4tpwaDNb0bKn73f07B&#10;bHuexs16fDmYn7cj1ZmVu9Yq1X/sXl9AROriv/juXus0fzSZw+2bd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HSbb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49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qls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n5XCL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Eql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49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PDcMA&#10;AADdAAAADwAAAGRycy9kb3ducmV2LnhtbERPTWsCMRC9F/wPYQRvNWtbFlmNokJBwR5qFa/DZtwE&#10;N5Nlk7qrv74pFHqbx/uc+bJ3tbhRG6xnBZNxBoK49NpypeD49f48BREissbaMym4U4DlYvA0x0L7&#10;jj/pdoiVSCEcClRgYmwKKUNpyGEY+4Y4cRffOowJtpXULXYp3NXyJcty6dByajDY0MZQeT18OwXT&#10;/T2Pu+3b42TO6ws1mZUfnVVqNOxXMxCR+vgv/nNvdZr/m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2PD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9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<v:shape id="Freeform 303" o:spid="_x0000_s14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xm8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XcZ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p7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6e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MdM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yTH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SA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NI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3mM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7He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j6s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+P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0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310" o:spid="_x0000_s15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5Mc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x5M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cqs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3K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C3c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CQt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nRs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n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/M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+Z7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d/M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aq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va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0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E3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UTe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0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hRc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14UX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1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1N8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p1N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1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QrM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bQr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1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SKSccA&#10;AADdAAAADwAAAGRycy9kb3ducmV2LnhtbESPQWvCQBCF74X+h2UKXkrd2ECr0VXEUijoRVsEb0N2&#10;mg3NzsbsqvHfOwehtxnem/e+mS1636gzdbEObGA0zEARl8HWXBn4+f58GYOKCdliE5gMXCnCYv74&#10;MMPChgtv6bxLlZIQjgUacCm1hdaxdOQxDkNLLNpv6DwmWbtK2w4vEu4b/Zplb9pjzdLgsKWVo/Jv&#10;d/IGJv0hz/x+4o6H5cc653q9WT2/GzN46pdTUIn69G++X39Zwc/Hwi/fyAh6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0ikn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1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Cu3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ZBb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IK7ewwAAAN0AAAAP&#10;AAAAAAAAAAAAAAAAAKoCAABkcnMvZG93bnJldi54bWxQSwUGAAAAAAQABAD6AAAAmgMAAAAA&#10;">
              <v:shape id="Freeform 322" o:spid="_x0000_s15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y+sQA&#10;AADdAAAADwAAAGRycy9kb3ducmV2LnhtbERPS0vDQBC+F/wPywi9FLtph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Mv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XYcQA&#10;AADdAAAADwAAAGRycy9kb3ducmV2LnhtbERPS0vDQBC+C/6HZQQvYjdNoZ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l2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PFcMA&#10;AADdAAAADwAAAGRycy9kb3ducmV2LnhtbERPS4vCMBC+C/sfwgh7kTX1gUg1yiIonhZsxb0OzdgW&#10;m0ltYtv99xtB8DYf33PW295UoqXGlZYVTMYRCOLM6pJzBed0/7UE4TyyxsoyKfgjB9vNx2CNsbYd&#10;n6hNfC5CCLsYFRTe17GULivIoBvbmjhwV9sY9AE2udQNdiHcVHIaRQtpsOTQUGBNu4KyW/IwCqaL&#10;niY/9317ufu0+30cktHxkij1Oey/VyA89f4tfrmPOsyfLe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IP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6qjsMA&#10;AADdAAAADwAAAGRycy9kb3ducmV2LnhtbERPTYvCMBC9C/sfwgh7kTVVUaQaZREUTwu24l6HZmyL&#10;zaQ2se3++40geJvH+5z1tjeVaKlxpWUFk3EEgjizuuRcwTndfy1BOI+ssbJMCv7IwXbzMVhjrG3H&#10;J2oTn4sQwi5GBYX3dSylywoy6Ma2Jg7c1TYGfYBNLnWDXQg3lZxG0UIaLDk0FFjTrqDsljyMgumi&#10;p8nPfd9e7j7tfh+HZHS8JEp9DvvvFQhPvX+LX+6jDvNny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6q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0+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NP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RYs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4J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2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329" o:spid="_x0000_s15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gi8QA&#10;AADdAAAADwAAAGRycy9kb3ducmV2LnhtbERPS2vCQBC+F/oflin0UuomC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zoI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fy8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Cfy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6UM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cOl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kJ8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OpC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Bv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IBv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ZyM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/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Z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M</w:t>
      </w:r>
    </w:p>
    <w:p w:rsidR="008600E2" w:rsidRPr="00C93547" w:rsidRDefault="008600E2" w:rsidP="001B6182">
      <w:pPr>
        <w:jc w:val="center"/>
        <w:rPr>
          <w:rFonts w:ascii="Comic Sans MS" w:hAnsi="Comic Sans MS"/>
          <w:b/>
          <w:sz w:val="24"/>
        </w:rPr>
      </w:pPr>
    </w:p>
    <w:p w:rsidR="008600E2" w:rsidRPr="00C93547" w:rsidRDefault="008600E2" w:rsidP="0070320F">
      <w:pPr>
        <w:ind w:right="-993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rect id="Dikdörtgen 2" o:spid="_x0000_s1527" style="position:absolute;margin-left:-37pt;margin-top:-38.85pt;width:526.5pt;height:30pt;z-index:25168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" filled="f" strokecolor="#4bacc6">
            <v:textbox>
              <w:txbxContent>
                <w:p w:rsidR="008600E2" w:rsidRPr="0016592F" w:rsidRDefault="008600E2" w:rsidP="001B6182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G. Aşağıdaki yazıların üzerinden gidip boşluklara yazdırın.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group id="Grup 3" o:spid="_x0000_s1528" style="position:absolute;margin-left:-33.35pt;margin-top:4.7pt;width:522.75pt;height:40.3pt;z-index:25167513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">
            <v:group id="Group 298" o:spid="_x0000_s15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rect id="Rectangle 299" o:spid="_x0000_s15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lHqMMA&#10;AADaAAAADwAAAGRycy9kb3ducmV2LnhtbESPQWsCMRSE70L/Q3iF3jRbKWK3ZqUVCgp60Lb0+ti8&#10;3YRuXpZN6q7+eiMIHoeZ+YZZLAfXiCN1wXpW8DzJQBCXXluuFXx/fY7nIEJE1th4JgUnCrAsHkYL&#10;zLXveU/HQ6xFgnDIUYGJsc2lDKUhh2HiW+LkVb5zGJPsaqk77BPcNXKaZTPp0HJaMNjSylD5d/h3&#10;Cubb0yxu1i/nH/P7UVGbWbnrrVJPj8P7G4hIQ7yHb+21VvAK1yvpBsji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lHqMMAAADa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nDDMEA&#10;AADbAAAADwAAAGRycy9kb3ducmV2LnhtbERPTWsCMRC9F/wPYQRvNavIIlujtIKgoIfaitdhM25C&#10;N5NlE93VX28Khd7m8T5nsepdLW7UButZwWScgSAuvbZcKfj+2rzOQYSIrLH2TAruFGC1HLwssNC+&#10;40+6HWMlUgiHAhWYGJtCylAachjGviFO3MW3DmOCbSV1i10Kd7WcZlkuHVpODQYbWhsqf45Xp2C+&#10;v+dxt509Tub8caEms/LQWaVGw/79DUSkPv6L/9xbnebn8PtLOk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+JwwzBAAAA2wAAAA8AAAAAAAAAAAAAAAAAmAIAAGRycy9kb3du&#10;cmV2LnhtbFBLBQYAAAAABAAEAPUAAACGAwAAAAA=&#10;" filled="f" fillcolor="black" strokecolor="#009dc7" strokeweight=".21847mm">
                <v:stroke dashstyle="1 1" endcap="round"/>
                <v:path arrowok="t"/>
              </v:rect>
              <v:rect id="Rectangle 301" o:spid="_x0000_s15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qdw8QA&#10;AADbAAAADwAAAGRycy9kb3ducmV2LnhtbESPQWsCMRSE7wX/Q3hCbzXrUkS3xkWFggV70Fp6fWye&#10;m9DNy7JJ3bW/3hSEHoeZ+YZZloNrxIW6YD0rmE4yEMSV15ZrBaeP16c5iBCRNTaeScGVApSr0cMS&#10;C+17PtDlGGuRIBwKVGBibAspQ2XIYZj4ljh5Z985jEl2tdQd9gnuGpln2Uw6tJwWDLa0NVR9H3+c&#10;gvn+Ootvu+ffT/O1OVObWfneW6Uex8P6BUSkIf6H7+2dVpAv4O9L+gF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6ncPEAAAA2w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<v:shape id="Freeform 303" o:spid="_x0000_s15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w08MIA&#10;AADbAAAADwAAAGRycy9kb3ducmV2LnhtbESPQYvCMBSE7wv+h/AEL4umKshSjSKC4kmwLnp9NM+2&#10;2LzUJrb13xtB8DjMzDfMYtWZUjRUu8KygvEoAkGcWl1wpuD/tB3+gXAeWWNpmRQ8ycFq2ftZYKxt&#10;y0dqEp+JAGEXo4Lc+yqW0qU5GXQjWxEH72prgz7IOpO6xjbATSknUTSTBgsOCzlWtMkpvSUPo2Ay&#10;62h8uG+b892f2stjl/zuz4lSg363noPw1Plv+NPeawXTKby/hB8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jDTwwgAAANs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WshMQA&#10;AADbAAAADwAAAGRycy9kb3ducmV2LnhtbESPT4vCMBTE78J+h/AW9iJr6h9kqUZZBMWTYCt6fTTP&#10;tmzzUpvYdr+9EQSPw8z8hlmue1OJlhpXWlYwHkUgiDOrS84VnNLt9w8I55E1VpZJwT85WK8+BkuM&#10;te34SG3icxEg7GJUUHhfx1K6rCCDbmRr4uBdbWPQB9nkUjfYBbip5CSK5tJgyWGhwJo2BWV/yd0o&#10;mMx7Gh9u2/Z882l3ue+S4f6cKPX12f8uQHjq/Tv8au+1gukMnl/CD5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lrITEAAAA2w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mgcEA&#10;AADbAAAADwAAAGRycy9kb3ducmV2LnhtbERPTWuDQBC9F/IflgnkUuqaFEIxrlICCZ4KNSW9Du5E&#10;pe6suhs1/757KPT4eN9pvphOTDS61rKCbRSDIK6sbrlW8HU5vbyBcB5ZY2eZFDzIQZ6tnlJMtJ35&#10;k6bS1yKEsEtQQeN9n0jpqoYMusj2xIG72dGgD3CspR5xDuGmk7s43kuDLYeGBns6NlT9lHejYLdf&#10;aPsxnKbr4C/z9/1cPhfXUqnNenk/gPC0+H/xn7vQCl7D2PAl/ACZ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opoHBAAAA2w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7V/MEA&#10;AADb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D2PAl/ACZ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u1fzBAAAA2w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JwZ8IA&#10;AADbAAAADwAAAGRycy9kb3ducmV2LnhtbESPQYvCMBSE74L/ITxhL6KpIrJWo4jg4knYuuj10Tzb&#10;YvNSm9jWf28WBI/DzHzDrDadKUVDtSssK5iMIxDEqdUFZwr+TvvRNwjnkTWWlknBkxxs1v3eCmNt&#10;W/6lJvGZCBB2MSrIva9iKV2ak0E3thVx8K62NuiDrDOpa2wD3JRyGkVzabDgsJBjRbuc0lvyMAqm&#10;844mx/u+Od/9qb08fpLh4Zwo9TXotksQnjr/Cb/bB61gtoD/L+EH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YnBnwgAAANs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pJJMMA&#10;AADb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3h+SX8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pJJMMAAADb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<v:shape id="Freeform 310" o:spid="_x0000_s15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R15cQA&#10;AADcAAAADwAAAGRycy9kb3ducmV2LnhtbESPQYvCMBSE74L/IbwFL7Km9VC0a5RFUDwtWEWvj+bZ&#10;FpuX2sS2++/NwoLHYWa+YVabwdSio9ZVlhXEswgEcW51xYWC82n3uQDhPLLG2jIp+CUHm/V4tMJU&#10;256P1GW+EAHCLkUFpfdNKqXLSzLoZrYhDt7NtgZ9kG0hdYt9gJtazqMokQYrDgslNrQtKb9nT6Ng&#10;ngwU/zx23eXhT/31uc+mh0um1ORj+P4C4Wnw7/B/+6AVLJMY/s6EIy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UdeX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brksQA&#10;AADcAAAADwAAAGRycy9kb3ducmV2LnhtbESPQYvCMBSE74L/IbwFL7Km9lC0a5RFUDwtWEWvj+bZ&#10;FpuX2sS2++/NwoLHYWa+YVabwdSio9ZVlhXMZxEI4tzqigsF59PucwHCeWSNtWVS8EsONuvxaIWp&#10;tj0fqct8IQKEXYoKSu+bVEqXl2TQzWxDHLybbQ36INtC6hb7ADe1jKMokQYrDgslNrQtKb9nT6Mg&#10;Tgaa/zx23eXhT/31uc+mh0um1ORj+P4C4Wnw7/B/+6AVLJMY/s6EIy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G65L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pOCcUA&#10;AADcAAAADwAAAGRycy9kb3ducmV2LnhtbESPQWuDQBSE74H+h+UVeglxjQFpjZtQCimeAjUlvT7c&#10;V5W6b427Ufvvu4VAjsPMfMPk+9l0YqTBtZYVrKMYBHFldcu1gs/TYfUMwnlkjZ1lUvBLDva7h0WO&#10;mbYTf9BY+loECLsMFTTe95mUrmrIoItsTxy8bzsY9EEOtdQDTgFuOpnEcSoNthwWGuzpraHqp7wa&#10;BUk60/p4OYzniz9NX9f3clmcS6WeHufXLQhPs7+Hb+1CK3hJN/B/JhwBu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Ck4J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WfcUA&#10;AADcAAAADwAAAGRycy9kb3ducmV2LnhtbESPQWuDQBSE74H+h+UVeglxjQRpjZtQCimeAjUlvT7c&#10;V5W6b427Ufvvu4VAjsPMfMPk+9l0YqTBtZYVrKMYBHFldcu1gs/TYfUMwnlkjZ1lUvBLDva7h0WO&#10;mbYTf9BY+loECLsMFTTe95mUrmrIoItsTxy8bzsY9EEOtdQDTgFuOpnEcSoNthwWGuzpraHqp7wa&#10;BUk60/p4OYzniz9NX9f3clmcS6WeHufXLQhPs7+Hb+1CK3hJN/B/JhwBu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49Z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OVHMYA&#10;AADcAAAADwAAAGRycy9kb3ducmV2LnhtbESPzWrDMBCE74W+g9hCL6WRHUhI3SihFFxyCtQO6XWx&#10;NraJtbIt+advXxUCOQ4z8w2z3c+mESP1rrasIF5EIIgLq2suFZzy9HUDwnlkjY1lUvBLDva7x4ct&#10;JtpO/E1j5ksRIOwSVFB53yZSuqIig25hW+LgXWxv0AfZl1L3OAW4aeQyitbSYM1hocKWPisqrtlg&#10;FCzXM8XHLh3Pnc+nn+ErezmcM6Wen+aPdxCeZn8P39oHreBts4L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qOVH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ELa8MA&#10;AADcAAAADwAAAGRycy9kb3ducmV2LnhtbESPQYvCMBSE7wv+h/AEL4umeihuNYoIiidh66LXR/Ns&#10;i81LbWJb/71ZEDwOM/MNs1z3phItNa60rGA6iUAQZ1aXnCv4O+3GcxDOI2usLJOCJzlYrwZfS0y0&#10;7fiX2tTnIkDYJaig8L5OpHRZQQbdxNbEwbvaxqAPssmlbrALcFPJWRTF0mDJYaHAmrYFZbf0YRTM&#10;4p6mx/uuPd/9qbs89un34ZwqNRr2mwUIT73/hN/tg1bwM4/h/0w4An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ELa8MAAADc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8+LsYA&#10;AADcAAAADwAAAGRycy9kb3ducmV2LnhtbESPzWrDMBCE74W+g9hCL6WRnUBo3CihFFxyCtQO6XWx&#10;NraJtbIt+advXxUCOQ4z8w2z3c+mESP1rrasIF5EIIgLq2suFZzy9PUNhPPIGhvLpOCXHOx3jw9b&#10;TLSd+JvGzJciQNglqKDyvk2kdEVFBt3CtsTBu9jeoA+yL6XucQpw08hlFK2lwZrDQoUtfVZUXLPB&#10;KFiuZ4qPXTqeO59PP8NX9nI4Z0o9P80f7yA8zf4evrUPWsFms4L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98+LsYAAADc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amWsYA&#10;AADcAAAADwAAAGRycy9kb3ducmV2LnhtbESPzWrDMBCE74W+g9hCL6WRHUJo3CihFFxyCtQO6XWx&#10;NraJtbIt+advXxUCOQ4z8w2z3c+mESP1rrasIF5EIIgLq2suFZzy9PUNhPPIGhvLpOCXHOx3jw9b&#10;TLSd+JvGzJciQNglqKDyvk2kdEVFBt3CtsTBu9jeoA+yL6XucQpw08hlFK2lwZrDQoUtfVZUXLPB&#10;KFiuZ4qPXTqeO59PP8NX9nI4Z0o9P80f7yA8zf4evrUPWsFms4L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amWsYAAADc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idtsMA&#10;AADcAAAADwAAAGRycy9kb3ducmV2LnhtbESPQYvCMBSE7wv+h/CEvSya6qFoNYoILp6EraLXR/Ns&#10;i81LbWJb//1GEDwOM/MNs1z3phItNa60rGAyjkAQZ1aXnCs4HXejGQjnkTVWlknBkxysV4OvJSba&#10;dvxHbepzESDsElRQeF8nUrqsIINubGvi4F1tY9AH2eRSN9gFuKnkNIpiabDksFBgTduCslv6MAqm&#10;cU+Tw33Xnu/+2F0ev+nP/pwq9T3sNwsQnnr/Cb/be61gPo/hdSYc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6idtsMAAADc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Q4LcMA&#10;AADcAAAADwAAAGRycy9kb3ducmV2LnhtbESPQYvCMBSE74L/ITxhL6KpHlytRhHBxdOCVfT6aJ5t&#10;sXmpTWzrvzcLwh6HmfmGWW06U4qGaldYVjAZRyCIU6sLzhScT/vRHITzyBpLy6TgRQ42635vhbG2&#10;LR+pSXwmAoRdjApy76tYSpfmZNCNbUUcvJutDfog60zqGtsAN6WcRtFMGiw4LORY0S6n9J48jYLp&#10;rKPJ72PfXB7+1F6fP8nwcEmU+hp02yUIT53/D3/aB61gsfiGvzPhCMj1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Q4LcMAAADc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TZ2cMA&#10;AADcAAAADwAAAGRycy9kb3ducmV2LnhtbERPTWvCQBC9F/wPywheSt1UoTapq4giCHrRloK3ITvN&#10;hmZn0+yq6b/vHIQeH+97vux9o67UxTqwgedxBoq4DLbmysDH+/bpFVRMyBabwGTglyIsF4OHORY2&#10;3PhI11OqlIRwLNCAS6kttI6lI49xHFpi4b5C5zEJ7CptO7xJuG/0JMtetMeapcFhS2tH5ffp4g3k&#10;/Xma+c/c/ZxXm/2U6/1h/TgzZjTsV2+gEvXpX3x376z4clkrZ+QI6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TZ2cMAAADcAAAADwAAAAAAAAAAAAAAAACYAgAAZHJzL2Rv&#10;d25yZXYueG1sUEsFBgAAAAAEAAQA9QAAAIg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<v:shape id="Freeform 322" o:spid="_x0000_s15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9rMMUA&#10;AADdAAAADwAAAGRycy9kb3ducmV2LnhtbESPQWvCQBCF74X+h2UKXkrd1YNI6iqlYPFUMIpeh+yY&#10;BLOzMbsm8d87h0JvM7w3732z2oy+UT11sQ5sYTY1oIiL4GouLRwP248lqJiQHTaBycKDImzWry8r&#10;zFwYeE99nkolIRwztFCl1GZax6Iij3EaWmLRLqHzmGTtSu06HCTcN3puzEJ7rFkaKmzpu6Limt+9&#10;hflipNnvbdufbukwnO8/+fvulFs7eRu/PkElGtO/+e965wTfGOGXb2QEvX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/2s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POq8IA&#10;AADdAAAADwAAAGRycy9kb3ducmV2LnhtbERPTYvCMBC9L/gfwizsZVmTehCpRpEFxdOCVfQ6NLNt&#10;sZnUJrb13xtB8DaP9zmL1WBr0VHrK8cakrECQZw7U3Gh4XjY/MxA+IBssHZMGu7kYbUcfSwwNa7n&#10;PXVZKEQMYZ+ihjKEJpXS5yVZ9GPXEEfu37UWQ4RtIU2LfQy3tZwoNZUWK44NJTb0W1J+yW5Ww2Q6&#10;UPJ33XSnazj059s2+96dMq2/Pof1HESgIbzFL/fOxPlKJf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s86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FQ3MIA&#10;AADdAAAADwAAAGRycy9kb3ducmV2LnhtbERPTYvCMBC9L/gfwizsZVkTexCpRpEFxdOCVfQ6NLNt&#10;sZnUJrb13xtB8DaP9zmL1WBr0VHrK8caJmMFgjh3puJCw/Gw+ZmB8AHZYO2YNNzJw2o5+lhgalzP&#10;e+qyUIgYwj5FDWUITSqlz0uy6MeuIY7cv2sthgjbQpoW+xhua5koNZUWK44NJTb0W1J+yW5WQzId&#10;aPJ33XSnazj059s2+96dMq2/Pof1HESgIbzFL/fOxPlKJf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VD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31R8IA&#10;AADdAAAADwAAAGRycy9kb3ducmV2LnhtbERPTYvCMBC9L/gfwgh7WTRRQaQaRQQXT8JW0evQjG2x&#10;mdQmtvXfb4SFvc3jfc5q09tKtNT40rGGyViBIM6cKTnXcD7tRwsQPiAbrByThhd52KwHHytMjOv4&#10;h9o05CKGsE9QQxFCnUjps4Is+rGriSN3c43FEGGTS9NgF8NtJadKzaXFkmNDgTXtCsru6dNqmM57&#10;mhwf+/byCKfu+vxOvw6XVOvPYb9dggjUh3/xn/tg4nylZvD+Jp4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LfV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RtM8IA&#10;AADdAAAADwAAAGRycy9kb3ducmV2LnhtbERPTYvCMBC9L/gfwgh7WTRRRKQaRQQXT8JW0evQjG2x&#10;mdQmtvXfb4SFvc3jfc5q09tKtNT40rGGyViBIM6cKTnXcD7tRwsQPiAbrByThhd52KwHHytMjOv4&#10;h9o05CKGsE9QQxFCnUjps4Is+rGriSN3c43FEGGTS9NgF8NtJadKzaXFkmNDgTXtCsru6dNqmM57&#10;mhwf+/byCKfu+vxOvw6XVOvPYb9dggjUh3/xn/tg4nylZvD+Jp4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xG0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IqMIA&#10;AADdAAAADwAAAGRycy9kb3ducmV2LnhtbERPTYvCMBC9L/gfwgh7WTRRUKQaRQQXT8JW0evQjG2x&#10;mdQmtvXfb4SFvc3jfc5q09tKtNT40rGGyViBIM6cKTnXcD7tRwsQPiAbrByThhd52KwHHytMjOv4&#10;h9o05CKGsE9QQxFCnUjps4Is+rGriSN3c43FEGGTS9NgF8NtJadKzaXFkmNDgTXtCsru6dNqmM57&#10;mhwf+/byCKfu+vxOvw6XVOvPYb9dggjUh3/xn/tg4nylZvD+Jp4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iMi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9UjM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i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P1SMxgAAAN0A&#10;AAAPAAAAAAAAAAAAAAAAAKoCAABkcnMvZG93bnJldi54bWxQSwUGAAAAAAQABAD6AAAAnQMAAAAA&#10;">
              <v:shape id="Freeform 329" o:spid="_x0000_s15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bzRMIA&#10;AADdAAAADwAAAGRycy9kb3ducmV2LnhtbERPTYvCMBC9L/gfwgh7WTTRgyvVKCK4eBK2il6HZmyL&#10;zaQ2sa3/fiMIe5vH+5zlureVaKnxpWMNk7ECQZw5U3Ku4XTcjeYgfEA2WDkmDU/ysF4NPpaYGNfx&#10;L7VpyEUMYZ+ghiKEOpHSZwVZ9GNXE0fu6hqLIcIml6bBLobbSk6VmkmLJceGAmvaFpTd0ofVMJ31&#10;NDncd+35Ho7d5fGTfu3Pqdafw36zABGoD//it3tv4nylvuH1TTxB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FvN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lnNsUA&#10;AADdAAAADwAAAGRycy9kb3ducmV2LnhtbESPQWvCQBCF74X+h2UKXkrd1YNI6iqlYPFUMIpeh+yY&#10;BLOzMbsm8d87h0JvM7w3732z2oy+UT11sQ5sYTY1oIiL4GouLRwP248lqJiQHTaBycKDImzWry8r&#10;zFwYeE99nkolIRwztFCl1GZax6Iij3EaWmLRLqHzmGTtSu06HCTcN3puzEJ7rFkaKmzpu6Limt+9&#10;hflipNnvbdufbukwnO8/+fvulFs7eRu/PkElGtO/+e965wTfGMGVb2QEvX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iWc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XCrcIA&#10;AADdAAAADwAAAGRycy9kb3ducmV2LnhtbERPTYvCMBC9L/gfwgh7WTTRg6zVKCK4eBK2il6HZmyL&#10;zaQ2sa3/fiMIe5vH+5zlureVaKnxpWMNk7ECQZw5U3Ku4XTcjb5B+IBssHJMGp7kYb0afCwxMa7j&#10;X2rTkIsYwj5BDUUIdSKlzwqy6MeuJo7c1TUWQ4RNLk2DXQy3lZwqNZMWS44NBda0LSi7pQ+rYTrr&#10;aXK479rzPRy7y+Mn/dqfU60/h/1mASJQH/7Fb/fexPlKzeH1TTxB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cK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b97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CTV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v3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pYd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alh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jGA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uMY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 xml:space="preserve"> em em em em em em em em em em em</w:t>
      </w:r>
    </w:p>
    <w:p w:rsidR="008600E2" w:rsidRPr="00C93547" w:rsidRDefault="008600E2" w:rsidP="001B6182">
      <w:pPr>
        <w:ind w:right="-709" w:hanging="567"/>
        <w:rPr>
          <w:rFonts w:ascii="Hand writing Mutlu" w:hAnsi="Hand writing Mutlu"/>
          <w:color w:val="BFBFBF"/>
          <w:sz w:val="56"/>
        </w:rPr>
      </w:pPr>
      <w:r w:rsidRPr="00C93547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051" o:spid="_x0000_s1566" style="position:absolute;margin-left:-33.35pt;margin-top:4.7pt;width:522.75pt;height:40.3pt;z-index:25167616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BXD+k84wgAAEaoAAAOAAAAAAAAAAAA&#10;AAAAAC4CAABkcnMvZTJvRG9jLnhtbFBLAQItABQABgAIAAAAIQAjVpRx4AAAAAgBAAAPAAAAAAAA&#10;AAAAAAAAAD0LAABkcnMvZG93bnJldi54bWxQSwUGAAAAAAQABADzAAAASgwAAAAA&#10;">
            <v:group id="Group 298" o:spid="_x0000_s156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5D85M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5D85McAAADd&#10;AAAADwAAAAAAAAAAAAAAAACqAgAAZHJzL2Rvd25yZXYueG1sUEsFBgAAAAAEAAQA+gAAAJ4DAAAA&#10;AA==&#10;">
              <v:rect id="Rectangle 299" o:spid="_x0000_s156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gyFsUA&#10;AADcAAAADwAAAGRycy9kb3ducmV2LnhtbESPQWsCMRSE74L/ITyhN822lmXZGqUtFCzoQdvS62Pz&#10;3IRuXpZNdFd/fSMIHoeZ+YZZrAbXiBN1wXpW8DjLQBBXXluuFXx/fUwLECEia2w8k4IzBVgtx6MF&#10;ltr3vKPTPtYiQTiUqMDE2JZShsqQwzDzLXHyDr5zGJPsaqk77BPcNfIpy3Lp0HJaMNjSu6Hqb390&#10;CorNOY+f6+fLj/l9O1CbWbntrVIPk+H1BUSkId7Dt/ZaK5gXOVzPpCM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uDIWxQAAANwAAAAPAAAAAAAAAAAAAAAAAJgCAABkcnMv&#10;ZG93bnJldi54bWxQSwUGAAAAAAQABAD1AAAAigMAAAAA&#10;" filled="f" fillcolor="black" strokecolor="#009dc7" strokeweight=".21847mm">
                <v:stroke dashstyle="1 1" endcap="round"/>
                <v:path arrowok="t"/>
              </v:rect>
              <v:rect id="Rectangle 300" o:spid="_x0000_s156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SXjcUA&#10;AADcAAAADwAAAGRycy9kb3ducmV2LnhtbESPQWsCMRSE7wX/Q3gFb5ptFbtsjWIFQaE91Fa8PjbP&#10;TejmZdlEd/XXNwWhx2FmvmHmy97V4kJtsJ4VPI0zEMSl15YrBd9fm1EOIkRkjbVnUnClAMvF4GGO&#10;hfYdf9JlHyuRIBwKVGBibAopQ2nIYRj7hjh5J986jEm2ldQtdgnuavmcZTPp0HJaMNjQ2lD5sz87&#10;Bfn7dRZ32+ntYI5vJ2oyKz86q9TwsV+9gojUx//wvb3VCib5C/ydSUd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9JeNxQAAANwAAAAPAAAAAAAAAAAAAAAAAJgCAABkcnMv&#10;ZG93bnJldi54bWxQSwUGAAAAAAQABAD1AAAAigMAAAAA&#10;" filled="f" fillcolor="black" strokecolor="#009dc7" strokeweight=".21847mm">
                <v:stroke dashstyle="1 1" endcap="round"/>
                <v:path arrowok="t"/>
              </v:rect>
              <v:rect id="Rectangle 301" o:spid="_x0000_s157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sD/8EA&#10;AADcAAAADwAAAGRycy9kb3ducmV2LnhtbERPz2vCMBS+C/4P4QneNJ0TKZ1RpiAouMPcxOujeTZh&#10;zUtpMlv9681hsOPH93u57l0tbtQG61nByzQDQVx6bblS8P21m+QgQkTWWHsmBXcKsF4NB0sstO/4&#10;k26nWIkUwqFABSbGppAylIYchqlviBN39a3DmGBbSd1il8JdLWdZtpAOLacGgw1tDZU/p1+nID/e&#10;F/Gwnz/O5rK5UpNZ+dFZpcaj/v0NRKQ+/ov/3Hut4DVPa9OZd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rA//BAAAA3AAAAA8AAAAAAAAAAAAAAAAAmAIAAGRycy9kb3du&#10;cmV2LnhtbFBLBQYAAAAABAAEAPUAAACG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7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<v:shape id="Freeform 303" o:spid="_x0000_s15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eXi8MA&#10;AADcAAAADwAAAGRycy9kb3ducmV2LnhtbERPz2vCMBS+C/sfwhvsIjPVgWzVtAxB8TRYK9310Tzb&#10;sualNrHN/vvlMNjx4/u9z4PpxUSj6ywrWK8SEMS11R03Ci7l8fkVhPPIGnvLpOCHHOTZw2KPqbYz&#10;f9JU+EbEEHYpKmi9H1IpXd2SQbeyA3HkrnY06CMcG6lHnGO46eUmSbbSYMexocWBDi3V38XdKNhs&#10;A60/bsepuvly/rqfiuW5KpR6egzvOxCegv8X/7nPWsHLW5wfz8Qj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NeXi8MAAADc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syEMQA&#10;AADcAAAADwAAAGRycy9kb3ducmV2LnhtbESPQYvCMBSE78L+h/AWvIimVRC3GmVZUDwJVnGvj+Zt&#10;W7Z5qU1s6783guBxmJlvmNWmN5VoqXGlZQXxJAJBnFldcq7gfNqOFyCcR9ZYWSYFd3KwWX8MVpho&#10;2/GR2tTnIkDYJaig8L5OpHRZQQbdxNbEwfuzjUEfZJNL3WAX4KaS0yiaS4Mlh4UCa/opKPtPb0bB&#10;dN5TfLhu28vVn7rf2y4d7S+pUsPP/nsJwlPv3+FXe68VzL5i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bMh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7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msZ8UA&#10;AADcAAAADwAAAGRycy9kb3ducmV2LnhtbESPzWrDMBCE74W8g9hAL6WR7UJo3CghBFxyKtQpyXWx&#10;traptbIt+SdvHxUKPQ4z8w2z3c+mESP1rrasIF5FIIgLq2suFXyds+dXEM4ja2wsk4IbOdjvFg9b&#10;TLWd+JPG3JciQNilqKDyvk2ldEVFBt3KtsTB+7a9QR9kX0rd4xTgppFJFK2lwZrDQoUtHSsqfvLB&#10;KEjWM8UfXTZeOn+ersN7/nS65Eo9LufDGwhPs/8P/7VPWsHLJ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axn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UJ/MUA&#10;AADcAAAADwAAAGRycy9kb3ducmV2LnhtbESPQWuDQBSE74H+h+UVegnNagKhNdlIKVhyClRDen24&#10;Lyp136q7Ufvvs4VCj8PMfMPs09m0YqTBNZYVxKsIBHFpdcOVgnORPb+AcB5ZY2uZFPyQg/TwsNhj&#10;ou3EnzTmvhIBwi5BBbX3XSKlK2sy6Fa2Iw7e1Q4GfZBDJfWAU4CbVq6jaCsNNhwWauzovabyO78Z&#10;BevtTPGpz8ZL74vp6/aRL4+XXKmnx/ltB8LT7P/Df+2jVrB53cDvmXAE5OE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BQn8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yRiMYA&#10;AADcAAAADwAAAGRycy9kb3ducmV2LnhtbESPT2vCQBTE7wW/w/IEL6XZaIvY1FVEiHgqNEp6fWRf&#10;k9Ds25jd/Om37xYKHoeZ+Q2z3U+mEQN1rrasYBnFIIgLq2suFVwv6dMGhPPIGhvLpOCHHOx3s4ct&#10;JtqO/EFD5ksRIOwSVFB53yZSuqIigy6yLXHwvmxn0AfZlVJ3OAa4aeQqjtfSYM1hocKWjhUV31lv&#10;FKzWEy3fb+mQ3/xl/OxP2eM5z5RazKfDGwhPk7+H/9tnreD59QX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yRi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A0E8YA&#10;AADcAAAADwAAAGRycy9kb3ducmV2LnhtbESPT2vCQBTE7wW/w/IEL6XZaKnY1FVEiHgqNEp6fWRf&#10;k9Ds25jd/Om37xYKHoeZ+Q2z3U+mEQN1rrasYBnFIIgLq2suFVwv6dMGhPPIGhvLpOCHHOx3s4ct&#10;JtqO/EFD5ksRIOwSVFB53yZSuqIigy6yLXHwvmxn0AfZlVJ3OAa4aeQqjtfSYM1hocKWjhUV31lv&#10;FKzWEy3fb+mQ3/xl/OxP2eM5z5RazKfDGwhPk7+H/9tnreD59QX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KA0E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7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<v:shape id="Freeform 310" o:spid="_x0000_s15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4P/8QA&#10;AADcAAAADwAAAGRycy9kb3ducmV2LnhtbESPQYvCMBSE78L+h/AWvMiaquCu1SiLoHgSrIteH82z&#10;Ldu81Ca29d8bQfA4zMw3zGLVmVI0VLvCsoLRMAJBnFpdcKbg77j5+gHhPLLG0jIpuJOD1fKjt8BY&#10;25YP1CQ+EwHCLkYFufdVLKVLczLohrYiDt7F1gZ9kHUmdY1tgJtSjqNoKg0WHBZyrGidU/qf3IyC&#10;8bSj0f66aU5Xf2zPt20y2J0Spfqf3e8chKfOv8Ov9k4rmMy+4XkmH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+D/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GbjcMA&#10;AADcAAAADwAAAGRycy9kb3ducmV2LnhtbERPz2vCMBS+C/sfwhvsIjPVgWzVtAxB8TRYK9310Tzb&#10;sualNrHN/vvlMNjx4/u9z4PpxUSj6ywrWK8SEMS11R03Ci7l8fkVhPPIGnvLpOCHHOTZw2KPqbYz&#10;f9JU+EbEEHYpKmi9H1IpXd2SQbeyA3HkrnY06CMcG6lHnGO46eUmSbbSYMexocWBDi3V38XdKNhs&#10;A60/bsepuvly/rqfiuW5KpR6egzvOxCegv8X/7nPWsHLW1wbz8Qj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GbjcMAAADc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KdoMYA&#10;AADcAAAADwAAAGRycy9kb3ducmV2LnhtbESPT2vCQBTE7wW/w/IEL6XZaIuW1FVEiHgqNEp6fWRf&#10;k9Ds25jd/Om37xYKHoeZ+Q2z3U+mEQN1rrasYBnFIIgLq2suFVwv6dMrCOeRNTaWScEPOdjvZg9b&#10;TLQd+YOGzJciQNglqKDyvk2kdEVFBl1kW+LgfdnOoA+yK6XucAxw08hVHK+lwZrDQoUtHSsqvrPe&#10;KFitJ1q+39Ihv/nL+Nmfssdznim1mE+HNxCeJn8P/7fPWsHL8wb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Kdo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0J0sMA&#10;AADcAAAADwAAAGRycy9kb3ducmV2LnhtbERPy0rDQBTdF/yH4Qpuip00lSAxkyJCpauCSanbS+Y2&#10;Cc3cSTOTh3/vLASXh/PO9ovpxESDay0r2G4iEMSV1S3XCs7l4fkVhPPIGjvLpOCHHOzzh1WGqbYz&#10;f9FU+FqEEHYpKmi871MpXdWQQbexPXHgrnYw6AMcaqkHnEO46WQcRYk02HJoaLCnj4aqWzEaBXGy&#10;0PZ0P0yXuy/n7/GzWB8vhVJPj8v7GwhPi/8X/7mPWsHLLqwNZ8IR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0J0sMAAADc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GsScYA&#10;AADcAAAADwAAAGRycy9kb3ducmV2LnhtbESPT2vCQBTE7wW/w/IEL6XZaIvY1FVEiHgqNEp6fWRf&#10;k9Ds25jd/Om37xYKHoeZ+Q2z3U+mEQN1rrasYBnFIIgLq2suFVwv6dMGhPPIGhvLpOCHHOx3s4ct&#10;JtqO/EFD5ksRIOwSVFB53yZSuqIigy6yLXHwvmxn0AfZlVJ3OAa4aeQqjtfSYM1hocKWjhUV31lv&#10;FKzWEy3fb+mQ3/xl/OxP2eM5z5RazKfDGwhPk7+H/9tnreDl+RX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GsSc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12qcEA&#10;AADcAAAADwAAAGRycy9kb3ducmV2LnhtbERPTYvCMBC9L/gfwix4WdZUEZGuaVkExZOwVep1aMa2&#10;2ExqE9v67zcHwePjfW/S0TSip87VlhXMZxEI4sLqmksF59Puew3CeWSNjWVS8CQHaTL52GCs7cB/&#10;1Ge+FCGEXYwKKu/bWEpXVGTQzWxLHLir7Qz6ALtS6g6HEG4auYiilTRYc2iosKVtRcUtexgFi9VI&#10;8+N91+d3fxouj332dcgzpaaf4+8PCE+jf4tf7oNWsFyG+eFMOAI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ddqn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8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HTMs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tYv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UdMyxQAAANw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8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NNRc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GYx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DTUX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8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/o3s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vYL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/o3sYAAADc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8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ZwqsMA&#10;AADcAAAADwAAAGRycy9kb3ducmV2LnhtbESPQYvCMBSE7wv+h/AEL4umSpGlGkUExZOwddHro3m2&#10;xealNrGt/94sCB6HmfmGWa57U4mWGldaVjCdRCCIM6tLzhX8nXbjHxDOI2usLJOCJzlYrwZfS0y0&#10;7fiX2tTnIkDYJaig8L5OpHRZQQbdxNbEwbvaxqAPssmlbrALcFPJWRTNpcGSw0KBNW0Lym7pwyiY&#10;zXuaHu+79nz3p+7y2Kffh3Oq1GjYbxYgPPX+E363D1pBHMfwfyYcAb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ZwqsMAAADc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8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Wgt8YA&#10;AADcAAAADwAAAGRycy9kb3ducmV2LnhtbESPQWsCMRSE7wX/Q3gFL6LZqtW6NYpYBEEvVRG8PTav&#10;m8XNy3aT6vrvjSD0OMzMN8x03thSXKj2hWMFb70EBHHmdMG5gsN+1f0A4QOyxtIxKbiRh/ms9TLF&#10;VLsrf9NlF3IRIexTVGBCqFIpfWbIou+5ijh6P662GKKsc6lrvEa4LWU/SUbSYsFxwWBFS0PZefdn&#10;FUya0yCxx4n5PS2+NgMuNttlZ6xU+7VZfIII1IT/8LO91gqGw3d4nI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4Wgt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9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W99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kq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Zb33xgAAANwA&#10;AAAPAAAAAAAAAAAAAAAAAKoCAABkcnMvZG93bnJldi54bWxQSwUGAAAAAAQABAD6AAAAnQMAAAAA&#10;">
              <v:shape id="Freeform 322" o:spid="_x0000_s15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u3cUA&#10;AADcAAAADwAAAGRycy9kb3ducmV2LnhtbESPQWuDQBSE74H+h+UVegnNaghpMdlIKVhyClRDen24&#10;Lyp136q7Ufvvs4VCj8PMfMPs09m0YqTBNZYVxKsIBHFpdcOVgnORPb+CcB5ZY2uZFPyQg/TwsNhj&#10;ou3EnzTmvhIBwi5BBbX3XSKlK2sy6Fa2Iw7e1Q4GfZBDJfWAU4CbVq6jaCsNNhwWauzovabyO78Z&#10;BevtTPGpz8ZL74vp6/aRL4+XXKmnx/ltB8LT7P/Df+2jVrDZvMDvmXAE5OE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9O7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c8U8MA&#10;AADdAAAADwAAAGRycy9kb3ducmV2LnhtbERPTYvCMBC9C/sfwizsRTRVUdZqlGXBxZNgXfQ6NGNb&#10;bCa1iW3990YQvM3jfc5y3ZlSNFS7wrKC0TACQZxaXXCm4P+wGXyDcB5ZY2mZFNzJwXr10VtirG3L&#10;e2oSn4kQwi5GBbn3VSylS3My6Ia2Ig7c2dYGfYB1JnWNbQg3pRxH0UwaLDg05FjRb07pJbkZBeNZ&#10;R6PdddMcr/7Qnm5/SX97TJT6+ux+FiA8df4tfrm3OsyfzK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c8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9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WiJMIA&#10;AADdAAAADwAAAGRycy9kb3ducmV2LnhtbERPTYvCMBC9L/gfwgheljXVhaJdo4igeFqwil6HZmyL&#10;zaQ2sa3/3ggLe5vH+5zFqjeVaKlxpWUFk3EEgjizuuRcwem4/ZqBcB5ZY2WZFDzJwWo5+Fhgom3H&#10;B2pTn4sQwi5BBYX3dSKlywoy6Ma2Jg7c1TYGfYBNLnWDXQg3lZxGUSwNlhwaCqxpU1B2Sx9GwTTu&#10;afJ737bnuz92l8cu/dyfU6VGw379A8JT7//Ff+69DvO/5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daI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9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Hv8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Zt/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kH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aTzc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6aTz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o2VsIA&#10;AADdAAAADwAAAGRycy9kb3ducmV2LnhtbERPTYvCMBC9C/6HMIIX0VQXRKtRRFA8LVhFr0Mz25Zt&#10;JrWJbf33RljY2zze56y3nSlFQ7UrLCuYTiIQxKnVBWcKrpfDeAHCeWSNpWVS8CIH202/t8ZY25bP&#10;1CQ+EyGEXYwKcu+rWEqX5mTQTWxFHLgfWxv0AdaZ1DW2IdyUchZFc2mw4NCQY0X7nNLf5GkUzOYd&#10;Tb8fh+b28Jf2/jwmo9MtUWo46HYrEJ46/y/+c590mP+1XML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6jZ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9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Fe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BXFescAAADd&#10;AAAADwAAAAAAAAAAAAAAAACqAgAAZHJzL2Rvd25yZXYueG1sUEsFBgAAAAAEAAQA+gAAAJ4DAAAA&#10;AA==&#10;">
              <v:shape id="Freeform 329" o:spid="_x0000_s159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xis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PGK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78xc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78x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60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JZX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/i6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JZ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60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vBKsIA&#10;AADdAAAADwAAAGRycy9kb3ducmV2LnhtbERPTYvCMBC9C/sfwix4kW2qiE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S8E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6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dksc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Po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2S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6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X6xs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1f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>em</w:t>
      </w:r>
    </w:p>
    <w:p w:rsidR="008600E2" w:rsidRPr="002F1FA2" w:rsidRDefault="008600E2" w:rsidP="001B6182">
      <w:pPr>
        <w:ind w:right="-709" w:hanging="567"/>
        <w:rPr>
          <w:rFonts w:ascii="Hand writing Mutlu" w:hAnsi="Hand writing Mutlu"/>
          <w:color w:val="808080"/>
          <w:sz w:val="56"/>
        </w:rPr>
      </w:pPr>
      <w:r>
        <w:rPr>
          <w:rFonts w:ascii="Hand writing Mutlu" w:hAnsi="Hand writing Mutlu"/>
          <w:color w:val="808080"/>
          <w:sz w:val="56"/>
        </w:rPr>
        <w:t xml:space="preserve"> </w:t>
      </w:r>
      <w:r>
        <w:rPr>
          <w:noProof/>
          <w:lang w:eastAsia="tr-TR"/>
        </w:rPr>
        <w:pict>
          <v:group id="Grup 1407" o:spid="_x0000_s1604" style="position:absolute;margin-left:-33.35pt;margin-top:4.7pt;width:522.75pt;height:40.3pt;z-index:251677184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">
            <v:group id="Group 298" o:spid="_x0000_s160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PJf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mPJfMcAAADd&#10;AAAADwAAAAAAAAAAAAAAAACqAgAAZHJzL2Rvd25yZXYueG1sUEsFBgAAAAAEAAQA+gAAAJ4DAAAA&#10;AA==&#10;">
              <v:rect id="Rectangle 299" o:spid="_x0000_s160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6r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/rG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6r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60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2UjsYA&#10;AADdAAAADwAAAGRycy9kb3ducmV2LnhtbESPQWsCMRCF74X+hzAFbzVrEZGtUdpCQUEPakuvw2bc&#10;hG4myya6a3995yB4m+G9ee+bxWoIjbpQl3xkA5NxAYq4itZzbeDr+Pk8B5UyssUmMhm4UoLV8vFh&#10;gaWNPe/pcsi1khBOJRpwObel1qlyFDCNY0ss2il2AbOsXa1th72Eh0a/FMVMB/QsDQ5b+nBU/R7O&#10;wcB8e53lzXr69+1+3k/UFl7vem/M6Gl4ewWVach38+16bQV/OhF++UZG0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/2Uj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60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ExFcMA&#10;AADdAAAADwAAAGRycy9kb3ducmV2LnhtbERPTWsCMRC9F/wPYQRvNbtFRFajqCAo2ENtxeuwGTfB&#10;zWTZpO7qr28Khd7m8T5nsepdLe7UButZQT7OQBCXXluuFHx97l5nIEJE1lh7JgUPCrBaDl4WWGjf&#10;8QfdT7ESKYRDgQpMjE0hZSgNOQxj3xAn7upbhzHBtpK6xS6Fu1q+ZdlUOrScGgw2tDVU3k7fTsHs&#10;+JjGw37yPJvL5kpNZuV7Z5UaDfv1HESkPv6L/9x7neZP8hx+v0kn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ExF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60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JoS8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/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5SaEvFAAAA3QAA&#10;AA8AAAAAAAAAAAAAAAAAqgIAAGRycy9kb3ducmV2LnhtbFBLBQYAAAAABAAEAPoAAACcAwAAAAA=&#10;">
              <v:shape id="Freeform 303" o:spid="_x0000_s16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vPg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P4i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e8+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6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JX98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klf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61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7ybM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3vJ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61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xsG8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DG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6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DJgM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AyY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6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9d8s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313y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61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b6O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3+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Pb6OsQAAADdAAAA&#10;DwAAAAAAAAAAAAAAAACqAgAAZHJzL2Rvd25yZXYueG1sUEsFBgAAAAAEAAQA+gAAAJsDAAAAAA==&#10;">
              <v:shape id="Freeform 310" o:spid="_x0000_s161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WbS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xZtJ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6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k+0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yvJI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iT7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61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ugp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n5M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ugp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62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cFPs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Nn8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FwU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6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6dSsIA&#10;AADdAAAADwAAAGRycy9kb3ducmV2LnhtbERPTYvCMBC9C/sfwizsRdbUIiLVKLLg4kmwSvc6NGNb&#10;bCa1iW333xtB8DaP9zmrzWBq0VHrKssKppMIBHFudcWFgvNp970A4TyyxtoyKfgnB5v1x2iFibY9&#10;H6lLfSFCCLsEFZTeN4mULi/JoJvYhjhwF9sa9AG2hdQt9iHc1DKOork0WHFoKLGhn5Lya3o3CuL5&#10;QNPDbddlN3/q/+6/6XifpUp9fQ7bJQhPg3+LX+69DvNn8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/p1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6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40c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sjj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62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Cmp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YKam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62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wDPcQA&#10;AADdAAAADwAAAGRycy9kb3ducmV2LnhtbERPS2vCQBC+F/wPywi9lLpJKF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sAz3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62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OXT8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s5dP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62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8y1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/MtT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62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GOy8gA&#10;AADdAAAADwAAAGRycy9kb3ducmV2LnhtbESPQWvCQBCF74X+h2UKvYhuakrV1FXEUijopSqCtyE7&#10;zYZmZ2N2q+m/7xyE3mZ4b977Zr7sfaMu1MU6sIGnUQaKuAy25srAYf8+nIKKCdliE5gM/FKE5eL+&#10;bo6FDVf+pMsuVUpCOBZowKXUFlrH0pHHOAotsWhfofOYZO0qbTu8Srhv9DjLXrTHmqXBYUtrR+X3&#10;7scbmPWnPPPHmTufVm+bnOvNdj2YGPP40K9eQSXq07/5dv1hBf85F375Rk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4Y7L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62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WqX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y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NapcwwAAAN0AAAAP&#10;AAAAAAAAAAAAAAAAAKoCAABkcnMvZG93bnJldi54bWxQSwUGAAAAAAQABAD6AAAAmgMAAAAA&#10;">
              <v:shape id="Freeform 322" o:spid="_x0000_s16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I2eM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Nn0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gjZ4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6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6T48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xfzO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6T4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6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cLl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6t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C5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6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uuD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le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rrg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6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kwe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X55T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5MH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6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WV4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nXz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WV4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63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8Dwc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A8DwccAAADd&#10;AAAADwAAAAAAAAAAAAAAAACqAgAAZHJzL2Rvd25yZXYueG1sUEsFBgAAAAAEAAQA+gAAAJ4DAAAA&#10;AA==&#10;">
              <v:shape id="Freeform 329" o:spid="_x0000_s16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akC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Opn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akC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6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+6cUA&#10;AADdAAAADwAAAGRycy9kb3ducmV2LnhtbESPQWvCQBCF70L/wzJCL6IbR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Gn7p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6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bc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D+dxv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Vtt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6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RFBcIA&#10;AADdAAAADwAAAGRycy9kb3ducmV2LnhtbERPTYvCMBC9C/sfwizsRdbUI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hEU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6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jgns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6v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I4J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6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46sIA&#10;AADdAAAADwAAAGRycy9kb3ducmV2LnhtbERPTYvCMBC9L/gfwgheFk2VIk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IXj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 xml:space="preserve">em  </w:t>
      </w:r>
    </w:p>
    <w:p w:rsidR="008600E2" w:rsidRPr="002F1FA2" w:rsidRDefault="008600E2" w:rsidP="001B6182">
      <w:pPr>
        <w:ind w:right="-709" w:hanging="567"/>
        <w:rPr>
          <w:rFonts w:ascii="Hand writing Mutlu" w:hAnsi="Hand writing Mutlu"/>
          <w:color w:val="808080"/>
          <w:sz w:val="56"/>
        </w:rPr>
      </w:pPr>
      <w:r w:rsidRPr="00C93547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445" o:spid="_x0000_s1642" style="position:absolute;margin-left:-33.35pt;margin-top:4.7pt;width:522.75pt;height:40.3pt;z-index:25167820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">
            <v:group id="Group 298" o:spid="_x0000_s164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pBV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+SN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aQVXFAAAA3QAA&#10;AA8AAAAAAAAAAAAAAAAAqgIAAGRycy9kb3ducmV2LnhtbFBLBQYAAAAABAAEAPoAAACcAwAAAAA=&#10;">
              <v:rect id="Rectangle 299" o:spid="_x0000_s16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cj58MA&#10;AADdAAAADwAAAGRycy9kb3ducmV2LnhtbERPTWsCMRC9F/wPYQRvNWtZrKxG0UJBoR5qFa/DZtwE&#10;N5Nlk7prf70pFHqbx/ucxap3tbhRG6xnBZNxBoK49NpypeD49f48AxEissbaMym4U4DVcvC0wEL7&#10;jj/pdoiVSCEcClRgYmwKKUNpyGEY+4Y4cRffOowJtpXULXYp3NXyJcum0qHl1GCwoTdD5fXw7RTM&#10;Pu7TuNvmPydz3lyoyazcd1ap0bBfz0FE6uO/+M+91Wl+nr/C7zfpB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6cj5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64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i3lcYA&#10;AADdAAAADwAAAGRycy9kb3ducmV2LnhtbESPQUvDQBCF7wX/wzKCt3ajhFJiN0EFoYIeWhWvQ3aa&#10;XczOhuzapP565yD0NsN7894322YOvTrRmHxkA7erAhRxG63nzsDH+/NyAyplZIt9ZDJwpgRNfbXY&#10;YmXjxHs6HXKnJIRThQZczkOldWodBUyrOBCLdoxjwCzr2Gk74iThodd3RbHWAT1Lg8OBnhy134ef&#10;YGDzel7nl135++m+Ho80FF6/Td6Ym+v54R5UpjlfzP/XOyv4ZSm48o2Mo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i3l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6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QSDsMA&#10;AADdAAAADwAAAGRycy9kb3ducmV2LnhtbERPTWsCMRC9F/wPYYTearayiF2NUgVBoR5qK16HzbgJ&#10;bibLJnVXf30jFHqbx/uc+bJ3tbhSG6xnBa+jDARx6bXlSsH31+ZlCiJEZI21Z1JwowDLxeBpjoX2&#10;HX/S9RArkUI4FKjAxNgUUobSkMMw8g1x4s6+dRgTbCupW+xSuKvlOMsm0qHl1GCwobWh8nL4cQqm&#10;H7dJ3G3z+9GcVmdqMiv3nVXqedi/z0BE6uO/+M+91Wl+nr/B45t0gl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QSD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64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bqZ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bqZ8cAAADd&#10;AAAADwAAAAAAAAAAAAAAAACqAgAAZHJzL2Rvd25yZXYueG1sUEsFBgAAAAAEAAQA+gAAAJ4DAAAA&#10;AA==&#10;">
              <v:shape id="Freeform 303" o:spid="_x0000_s16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9Nr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j02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6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3T2M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XdP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6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F2Q8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k/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Rdk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6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juN8MA&#10;AADdAAAADwAAAGRycy9kb3ducmV2LnhtbERPTYvCMBC9C/sfwix4EU0Vla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ju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6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RLrMQA&#10;AADdAAAADwAAAGRycy9kb3ducmV2LnhtbERPS2vCQBC+F/oflin0Uuomo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0S6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6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bV28QA&#10;AADdAAAADwAAAGRycy9kb3ducmV2LnhtbERPTWuDQBC9F/IflinkUuIaaS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m1d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65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E9yE8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n+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E9yE8QAAADdAAAA&#10;DwAAAAAAAAAAAAAAAACqAgAAZHJzL2Rvd25yZXYueG1sUEsFBgAAAAAEAAQA+gAAAJsDAAAAAA==&#10;">
              <v:shape id="Freeform 310" o:spid="_x0000_s16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XkMsYA&#10;AADdAAAADwAAAGRycy9kb3ducmV2LnhtbESPQWvCQBCF74X+h2UKXkrdKK1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LXkM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6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lBqcMA&#10;AADdAAAADwAAAGRycy9kb3ducmV2LnhtbERPTYvCMBC9C/sfwizsRTRVVNZqlGXBxZNgXfQ6NGNb&#10;bCa1iW3990YQvM3jfc5y3ZlSNFS7wrKC0TACQZxaXXCm4P+wGXyDcB5ZY2mZFNzJwXr10VtirG3L&#10;e2oSn4kQwi5GBbn3VSylS3My6Ia2Ig7c2dYGfYB1JnWNbQg3pRxH0UwaLDg05FjRb07pJbkZBeNZ&#10;R6PdddMcr/7Qnm5/SX97TJT6+ux+FiA8df4tfrm3OsyfTO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lB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6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8iicUA&#10;AADdAAAADwAAAGRycy9kb3ducmV2LnhtbESPQWvCQBCF70L/wzIFL1I3ioQSXUUKFk8FY7HXITsm&#10;wexszK5J/PedQ6G3Gd6b977Z7EbXqJ66UHs2sJgnoIgLb2suDXyfD2/voEJEtth4JgNPCrDbvkw2&#10;mFk/8In6PJZKQjhkaKCKsc20DkVFDsPct8SiXX3nMMraldp2OEi4a/QySVLtsGZpqLClj4qKW/5w&#10;BpbpSIuv+6G/3ON5+Hl85rPjJTdm+jru16AijfHf/Hd9tIK/SoVf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yKJ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6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OHE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yvJI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44c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6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EZZc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yvJI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MR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6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28/s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X9Jn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9vP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6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QkisQA&#10;AADdAAAADwAAAGRycy9kb3ducmV2LnhtbERPS0vDQBC+F/wPywheit20hF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UJI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66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iBEcQA&#10;AADdAAAADwAAAGRycy9kb3ducmV2LnhtbERPTWuDQBC9F/IflinkUuIaaS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YgRH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66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ofZsIA&#10;AADdAAAADwAAAGRycy9kb3ducmV2LnhtbERPTYvCMBC9L/gfwgh7WTRVpE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Ch9m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6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a6/cIA&#10;AADdAAAADwAAAGRycy9kb3ducmV2LnhtbERPTYvCMBC9L/gfwgheljVVli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Rrr9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66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t0McA&#10;AADdAAAADwAAAGRycy9kb3ducmV2LnhtbESPQWsCQQyF74X+hyGFXorOtorV1VFEEQp60YrgLezE&#10;naU7me3OVLf/3hwKvSW8l/e+zBadr9WV2lgFNvDaz0ARF8FWXBo4fm56Y1AxIVusA5OBX4qwmD8+&#10;zDC34cZ7uh5SqSSEY44GXEpNrnUsHHmM/dAQi3YJrccka1tq2+JNwn2t37JspD1WLA0OG1o5Kr4O&#10;P97ApDsPMn+auO/zcr0dcLXdrV7ejXl+6pZTUIm69G/+u/6wgj8cCa58IyPo+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0krdD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66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CJR8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+SG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PCJR8QAAADdAAAA&#10;DwAAAAAAAAAAAAAAAACqAgAAZHJzL2Rvd25yZXYueG1sUEsFBgAAAAAEAAQA+gAAAJsDAAAAAA==&#10;">
              <v:shape id="Freeform 322" o:spid="_x0000_s16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a0VMYA&#10;AADdAAAADwAAAGRycy9kb3ducmV2LnhtbESPQWvCQBCF74X+h2WEXopuFLE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a0V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6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oRz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6Ec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6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PuMQA&#10;AADdAAAADwAAAGRycy9kb3ducmV2LnhtbERPS2vCQBC+F/wPywi9lLpJKF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oj7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6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QqI8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/Z7A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aQqI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6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2yV8MA&#10;AADdAAAADwAAAGRycy9kb3ducmV2LnhtbERPTYvCMBC9C/sfwix4kTVVxF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2y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6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EXzMMA&#10;AADdAAAADwAAAGRycy9kb3ducmV2LnhtbERPTYvCMBC9C/sfwizsRTRV1J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EXz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67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aL6M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LaL6MQAAADdAAAA&#10;DwAAAAAAAAAAAAAAAACqAgAAZHJzL2Rvd25yZXYueG1sUEsFBgAAAAAEAAQA+gAAAJsDAAAAAA==&#10;">
              <v:shape id="Freeform 329" o:spid="_x0000_s16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8sIMQA&#10;AADdAAAADwAAAGRycy9kb3ducmV2LnhtbERPS2vCQBC+F/oflin0UuomI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fLC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6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C4UsYA&#10;AADdAAAADwAAAGRycy9kb3ducmV2LnhtbESPQWvCQBCF74X+h2WEXopuFLE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C4U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6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wdycMA&#10;AADdAAAADwAAAGRycy9kb3ducmV2LnhtbERPTYvCMBC9C/sfwix4kTVVxF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wdy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6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PEc8UA&#10;AADdAAAADwAAAGRycy9kb3ducmV2LnhtbESPQWvCQBCF70L/wzIFL1I3ShGJriIFi6dCo9jrkB2T&#10;YHY2Ztck/vvOQfA2w3vz3jfr7eBq1VEbKs8GZtMEFHHubcWFgdNx/7EEFSKyxdozGXhQgO3mbbTG&#10;1Pqef6nLYqEkhEOKBsoYm1TrkJfkMEx9QyzaxbcOo6xtoW2LvYS7Ws+TZKEdViwNJTb0VVJ+ze7O&#10;wHwx0Ozntu/Ot3js/+7f2eRwzowZvw+7FahIQ3yZn9cHK/ifS+GXb2QEv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o8Rz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6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9h6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5yy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9h6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6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3/n8QA&#10;AADdAAAADwAAAGRycy9kb3ducmV2LnhtbERPS0vDQBC+F/wPywi9FLtpk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9/5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 xml:space="preserve">im im im im im im im im im im im    </w:t>
      </w:r>
    </w:p>
    <w:p w:rsidR="008600E2" w:rsidRPr="002E3774" w:rsidRDefault="008600E2" w:rsidP="001B6182">
      <w:pPr>
        <w:ind w:right="-709" w:hanging="567"/>
        <w:rPr>
          <w:rFonts w:ascii="Hand writing Mutlu" w:hAnsi="Hand writing Mutlu"/>
          <w:color w:val="BFBFBF"/>
          <w:sz w:val="56"/>
        </w:rPr>
      </w:pP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483" o:spid="_x0000_s1680" style="position:absolute;margin-left:-33.35pt;margin-top:4.7pt;width:522.75pt;height:40.3pt;z-index:25167923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">
            <v:group id="Group 298" o:spid="_x0000_s168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3AI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t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9wCPFAAAA3QAA&#10;AA8AAAAAAAAAAAAAAAAAqgIAAGRycy9kb3ducmV2LnhtbFBLBQYAAAAABAAEAPoAAACcAwAAAAA=&#10;">
              <v:rect id="Rectangle 299" o:spid="_x0000_s168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CikcMA&#10;AADdAAAADwAAAGRycy9kb3ducmV2LnhtbERPTWsCMRC9F/wPYQRvNWuxsqxG0UJBoR5qFa/DZtwE&#10;N5Nlk7prf30jFHqbx/ucxap3tbhRG6xnBZNxBoK49NpypeD49f6cgwgRWWPtmRTcKcBqOXhaYKF9&#10;x590O8RKpBAOBSowMTaFlKE05DCMfUOcuItvHcYE20rqFrsU7mr5kmUz6dByajDY0Juh8nr4dgry&#10;j/ss7rbTn5M5by7UZFbuO6vUaNiv5yAi9fFf/Ofe6jR/mr/C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Cik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68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I85sMA&#10;AADdAAAADwAAAGRycy9kb3ducmV2LnhtbERP32vCMBB+F/Y/hBv4pumGlFKN4gYDBfcw3fD1aM4m&#10;2FxKk9nqX78MBN/u4/t5i9XgGnGhLljPCl6mGQjiymvLtYLvw8ekABEissbGMym4UoDV8mm0wFL7&#10;nr/oso+1SCEcSlRgYmxLKUNlyGGY+pY4cSffOYwJdrXUHfYp3DXyNcty6dByajDY0ruh6rz/dQqK&#10;3TWP283s9mOObydqMys/e6vU+HlYz0FEGuJDfHdvdJo/K3L4/yad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1I85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68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6ZfcMA&#10;AADdAAAADwAAAGRycy9kb3ducmV2LnhtbERPTWsCMRC9F/wPYYTeatYidlmNooWChXqoVbwOm3ET&#10;3EyWTequ/fVGEHqbx/uc+bJ3tbhQG6xnBeNRBoK49NpypWD/8/GSgwgRWWPtmRRcKcByMXiaY6F9&#10;x9902cVKpBAOBSowMTaFlKE05DCMfEOcuJNvHcYE20rqFrsU7mr5mmVT6dByajDY0Luh8rz7dQry&#10;r+s0fm4mfwdzXJ+oyazcdlap52G/moGI1Md/8cO90Wn+JH+D+zfpBLm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6Zf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68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7DKJ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7DKJscAAADd&#10;AAAADwAAAAAAAAAAAAAAAACqAgAAZHJzL2Rvd25yZXYueG1sUEsFBgAAAAAEAAQA+gAAAJ4DAAAA&#10;AA==&#10;">
              <v:shape id="Freeform 303" o:spid="_x0000_s16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lt7sQA&#10;AADdAAAADwAAAGRycy9kb3ducmV2LnhtbERPS2vCQBC+F/oflin0UuomI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Zbe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6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pSrsYA&#10;AADdAAAADwAAAGRycy9kb3ducmV2LnhtbESPQWvCQBCF74X+h2WEXopuFJE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pSr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68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b3N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29z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6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RpQs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kaU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6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jM2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Op/A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jM2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6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FUrcMA&#10;AADdAAAADwAAAGRycy9kb3ducmV2LnhtbERPTYvCMBC9C/sfwix4kTVVRH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FUr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69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GjzZc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/3My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GjzZcQAAADdAAAA&#10;DwAAAAAAAAAAAAAAAACqAgAAZHJzL2Rvd25yZXYueG1sUEsFBgAAAAAEAAQA+gAAAJsDAAAAAA==&#10;">
              <v:shape id="Freeform 310" o:spid="_x0000_s16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9vQcIA&#10;AADdAAAADwAAAGRycy9kb3ducmV2LnhtbERPTYvCMBC9L/gfwgheljVVlqJdo4igeFqwil6HZmyL&#10;zaQ2sa3/3ggLe5vH+5zFqjeVaKlxpWUFk3EEgjizuuRcwem4/ZqBcB5ZY2WZFDzJwWo5+Fhgom3H&#10;B2pTn4sQwi5BBYX3dSKlywoy6Ma2Jg7c1TYGfYBNLnWDXQg3lZxGUSwNlhwaCqxpU1B2Sx9GwTTu&#10;afJ737bnuz92l8cu/dyfU6VGw379A8JT7//Ff+69DvO/5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32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6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PK2sMA&#10;AADdAAAADwAAAGRycy9kb3ducmV2LnhtbERPTYvCMBC9C/sfwix4kTVVxF2rURZB8SRYF70OzdiW&#10;bSa1iW3990YQvM3jfc5i1ZlSNFS7wrKC0TACQZxaXXCm4O+4+foB4TyyxtIyKbiTg9Xyo7fAWNuW&#10;D9QkPhMhhF2MCnLvq1hKl+Zk0A1tRRy4i60N+gDrTOoa2xBuSjmOoqk0WHBoyLGidU7pf3IzCsbT&#10;jkb766Y5Xf2xPd+2yWB3SpTqf3a/cxCeOv8Wv9w7HeZPZt/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pPK2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69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xeqMYA&#10;AADdAAAADwAAAGRycy9kb3ducmV2LnhtbESPQWvCQBCF74X+h2WEXopuFJEaXaUULJ4KRrHXITsm&#10;wexszK5J+u87B8HbDO/Ne9+st4OrVUdtqDwbmE4SUMS5txUXBk7H3fgDVIjIFmvPZOCPAmw3ry9r&#10;TK3v+UBdFgslIRxSNFDG2KRah7wkh2HiG2LRLr51GGVtC21b7CXc1XqWJAvtsGJpKLGhr5Lya3Z3&#10;BmaLgaY/t113vsVj/3v/zt7358yYt9HwuQIVaYhP8+N6bwV/vhR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xeq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6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D7M8IA&#10;AADdAAAADwAAAGRycy9kb3ducmV2LnhtbERPTYvCMBC9C/6HMIIX0VRZRKtRRFA8LVhFr0Mz25Zt&#10;JrWJbf33RljY2zze56y3nSlFQ7UrLCuYTiIQxKnVBWcKrpfDeAHCeWSNpWVS8CIH202/t8ZY25bP&#10;1CQ+EyGEXYwKcu+rWEqX5mTQTWxFHLgfWxv0AdaZ1DW2IdyUchZFc2mw4NCQY0X7nNLf5GkUzOYd&#10;Tb8fh+b28Jf2/jwmo9MtUWo46HYrEJ46/y/+c590mP+1XML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QPs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6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HItM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kci0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6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1tL8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3W0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69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/zWM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/zW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70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NWw8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bPoi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Q1bD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70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rOt8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bPoi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qs63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70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ZrLMIA&#10;AADdAAAADwAAAGRycy9kb3ducmV2LnhtbERPTYvCMBC9C/sfwix4kW2qoE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5mss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70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l2BMQA&#10;AADdAAAADwAAAGRycy9kb3ducmV2LnhtbERPTWsCMRC9C/0PYQQvokkr2ro1ilgKgl60UvA2bKab&#10;xc1ku4m6/vumIHibx/uc2aJ1lbhQE0rPGp6HCgRx7k3JhYbD1+fgDUSIyAYrz6ThRgEW86fODDPj&#10;r7yjyz4WIoVwyFCDjbHOpAy5JYdh6GvixP34xmFMsCmkafCawl0lX5SaSIclpwaLNa0s5af92WmY&#10;tseRct9T+3tcfmxGXG62q/6r1r1uu3wHEamND/HdvTZp/lhN4P+bd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JdgT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70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1Sk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TS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HVKTwwAAAN0AAAAP&#10;AAAAAAAAAAAAAAAAAKoCAABkcnMvZG93bnJldi54bWxQSwUGAAAAAAQABAD6AAAAmgMAAAAA&#10;">
              <v:shape id="Freeform 322" o:spid="_x0000_s170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fEss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58Sy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70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thKc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rY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70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heac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SF5p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7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T78s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T7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7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Zlh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1mW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7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rAH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P4i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msA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71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BZaO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w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Flo5wwAAAN0AAAAP&#10;AAAAAAAAAAAAAAAAAKoCAABkcnMvZG93bnJldi54bWxQSwUGAAAAAAQABAD6AAAAmgMAAAAA&#10;">
              <v:shape id="Freeform 329" o:spid="_x0000_s171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/98c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P/3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7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1jhs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7W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71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HGHc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hxh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7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5Sb8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PlJv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7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L39M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v8Q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y9/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7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SU1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JJTU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>im</w:t>
      </w:r>
    </w:p>
    <w:p w:rsidR="008600E2" w:rsidRPr="002E3774" w:rsidRDefault="008600E2" w:rsidP="001B6182">
      <w:pPr>
        <w:ind w:right="-709" w:hanging="567"/>
        <w:rPr>
          <w:rFonts w:ascii="Hand writing Mutlu" w:hAnsi="Hand writing Mutlu"/>
          <w:color w:val="BFBFBF"/>
          <w:sz w:val="56"/>
        </w:rPr>
      </w:pP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noProof/>
          <w:lang w:eastAsia="tr-TR"/>
        </w:rPr>
        <w:pict>
          <v:group id="Grup 1521" o:spid="_x0000_s1718" style="position:absolute;margin-left:-33.35pt;margin-top:4.7pt;width:522.75pt;height:40.3pt;z-index:25168025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">
            <v:group id="Group 298" o:spid="_x0000_s171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+ta8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cZLA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361rwwAAAN0AAAAP&#10;AAAAAAAAAAAAAAAAAKoCAABkcnMvZG93bnJldi54bWxQSwUGAAAAAAQABAD6AAAAmgMAAAAA&#10;">
              <v:rect id="Rectangle 299" o:spid="_x0000_s172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P2cMA&#10;AADdAAAADwAAAGRycy9kb3ducmV2LnhtbERPS2sCMRC+F/wPYYTealZtRVajaEGw0B584XXYjJvg&#10;ZrJsUnftr28KBW/z8T1nvuxcJW7UBOtZwXCQgSAuvLZcKjgeNi9TECEia6w8k4I7BVguek9zzLVv&#10;eUe3fSxFCuGQowITY51LGQpDDsPA18SJu/jGYUywKaVusE3hrpKjLJtIh5ZTg8Ga3g0V1/23UzD9&#10;vE/ix/b152TO6wvVmZVfrVXqud+tZiAidfEh/ndvdZr/NhrD3zfpBL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6LP2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72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tXrc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3/GI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tXr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7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fyNsMA&#10;AADdAAAADwAAAGRycy9kb3ducmV2LnhtbERPTWsCMRC9C/6HMII3zVZUZDVKFQoK7aFq6XXYjJvg&#10;ZrJsUnf11zeFgrd5vM9ZbTpXiRs1wXpW8DLOQBAXXlsuFZxPb6MFiBCRNVaeScGdAmzW/d4Kc+1b&#10;/qTbMZYihXDIUYGJsc6lDIUhh2Hsa+LEXXzjMCbYlFI32KZwV8lJls2lQ8upwWBNO0PF9fjjFCze&#10;7/N42E8fX+Z7e6E6s/KjtUoNB93rEkSkLj7F/+69TvNnkxn8fZNO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fy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72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eSraM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9WK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eSraMQAAADdAAAA&#10;DwAAAAAAAAAAAAAAAACqAgAAZHJzL2Rvd25yZXYueG1sUEsFBgAAAAAEAAQA+gAAAJsDAAAAAA==&#10;">
              <v:shape id="Freeform 303" o:spid="_x0000_s172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0Mo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NDK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72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KY0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Upj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72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49S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ePU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72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0CCcYA&#10;AADdAAAADwAAAGRycy9kb3ducmV2LnhtbESPQWvCQBCF74X+h2UKXkrdaKlI6ioiKJ4KjaLXITsm&#10;wexszK5J/PfOodDbDO/Ne98sVoOrVUdtqDwbmIwTUMS5txUXBo6H7cccVIjIFmvPZOBBAVbL15cF&#10;ptb3/EtdFgslIRxSNFDG2KRah7wkh2HsG2LRLr51GGVtC21b7CXc1XqaJDPtsGJpKLGhTUn5Nbs7&#10;A9PZQJOf27Y73eKhP9932fv+lBkzehvW36AiDfHf/He9t4L/9Sn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0C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7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Gnk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Ppj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sae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7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M55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Nn0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Yzn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73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qeL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8Sp4twwAAAN0AAAAP&#10;AAAAAAAAAAAAAAAAAKoCAABkcnMvZG93bnJldi54bWxQSwUGAAAAAAQABAD6AAAAmgMAAAAA&#10;">
              <v:shape id="Freeform 310" o:spid="_x0000_s173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YEC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Xz+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GBA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7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qhk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6t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KoZ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73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g/5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X55T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YP+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7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Saf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J9/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Sa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7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sOD8YA&#10;AADdAAAADwAAAGRycy9kb3ducmV2LnhtbESPQWvCQBCF74X+h2UKXkrdaKlI6ioiKJ4KjaLXITsm&#10;wexszK5J/PfOodDbDO/Ne98sVoOrVUdtqDwbmIwTUMS5txUXBo6H7cccVIjIFmvPZOBBAVbL15cF&#10;ptb3/EtdFgslIRxSNFDG2KRah7wkh2HsG2LRLr51GGVtC21b7CXc1XqaJDPtsGJpKLGhTUn5Nbs7&#10;A9PZQJOf27Y73eKhP9932fv+lBkzehvW36AiDfHf/He9t4L/9Sm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4sO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7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erlMMA&#10;AADdAAAADwAAAGRycy9kb3ducmV2LnhtbERPTYvCMBC9C/sfwizsRTRVUdZqlGXBxZNgXfQ6NGNb&#10;bCa1iW3990YQvM3jfc5y3ZlSNFS7wrKC0TACQZxaXXCm4P+wGXyDcB5ZY2mZFNzJwXr10VtirG3L&#10;e2oSn4kQwi5GBbn3VSylS3My6Ia2Ig7c2dYGfYB1JnWNbQg3pRxH0UwaLDg05FjRb07pJbkZBeNZ&#10;R6PdddMcr/7Qnm5/SX97TJT6+ux+FiA8df4tfrm3OsyfTu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erl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73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txdMYA&#10;AADdAAAADwAAAGRycy9kb3ducmV2LnhtbESPQWvCQBCF74X+h2UKXkrdKK1I6ioiKJ4KjaLXITsm&#10;wexszK5J/PfOodDbDO/Ne98sVoOrVUdtqDwbmIwTUMS5txUXBo6H7cccVIjIFmvPZOBBAVbL15cF&#10;ptb3/EtdFgslIRxSNFDG2KRah7wkh2HsG2LRLr51GGVtC21b7CXc1XqaJDPtsGJpKLGhTUn5Nbs7&#10;A9PZQJOf27Y73eKhP9932fv+lBkzehvW36AiDfHf/He9t4L/9Sn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txd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73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fU7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Ppj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t9T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73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VKmM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Nn0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ZUq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74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nvA8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X788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p7wP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74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30KMYA&#10;AADdAAAADwAAAGRycy9kb3ducmV2LnhtbERPS2vCQBC+C/0Pywi9lLqxamuiq4hSKNiLDwq5Ddkx&#10;G5qdjdlV03/fLRS8zcf3nPmys7W4UusrxwqGgwQEceF0xaWC4+H9eQrCB2SNtWNS8EMelouH3hwz&#10;7W68o+s+lCKGsM9QgQmhyaT0hSGLfuAa4sidXGsxRNiWUrd4i+G2li9J8iotVhwbDDa0NlR87y9W&#10;Qdrlo8R+peacrzbbEVfbz/XTm1KP/W41AxGoC3fxv/tDx/mT8Rj+vokn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T30KMYAAADd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74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nQv8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T74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OnQv8QAAADdAAAA&#10;DwAAAAAAAAAAAAAAAACqAgAAZHJzL2Rvd25yZXYueG1sUEsFBgAAAAAEAAQA+gAAAJsDAAAAAA==&#10;">
              <v:shape id="Freeform 322" o:spid="_x0000_s17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5Mm8QA&#10;AADdAAAADwAAAGRycy9kb3ducmV2LnhtbERPTWuDQBC9F/IflinkUuIaaSVYNyEUUjwVakJyHdyp&#10;St1Z427U/PtuodDbPN7n5LvZdGKkwbWWFayjGARxZXXLtYLT8bDagHAeWWNnmRTcycFuu3jIMdN2&#10;4k8aS1+LEMIuQwWN930mpasaMugi2xMH7ssOBn2AQy31gFMIN51M4jiVBlsODQ329NZQ9V3ejIIk&#10;nWn9cT2M56s/Tpfbe/lUnEullo/z/hWEp9n/i//chQ7zX55T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eTJ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7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LpAMMA&#10;AADdAAAADwAAAGRycy9kb3ducmV2LnhtbERPTYvCMBC9C/sfwizsRTRV1JVqlGXBxZNgXfQ6NGNb&#10;bCa1iW3990YQvM3jfc5y3ZlSNFS7wrKC0TACQZxaXXCm4P+wGcxBOI+ssbRMCu7kYL366C0x1rbl&#10;PTWJz0QIYRejgtz7KpbSpTkZdENbEQfubGuDPsA6k7rGNoSbUo6jaCYNFhwacqzoN6f0ktyMgvGs&#10;o9HuummOV39oT7e/pL89Jkp9fXY/CxCeOv8Wv9xbHeZPJ9/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hLpA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7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19csYA&#10;AADdAAAADwAAAGRycy9kb3ducmV2LnhtbESPQWvCQBCF74X+h2UKXkrdKK1I6ioiKJ4KjaLXITsm&#10;wexszK5J/PfOodDbDO/Ne98sVoOrVUdtqDwbmIwTUMS5txUXBo6H7cccVIjIFmvPZOBBAVbL15cF&#10;ptb3/EtdFgslIRxSNFDG2KRah7wkh2HsG2LRLr51GGVtC21b7CXc1XqaJDPtsGJpKLGhTUn5Nbs7&#10;A9PZQJOf27Y73eKhP9932fv+lBkzehvW36AiDfHf/He9t4L/9Sm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419c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7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HY6cMA&#10;AADdAAAADwAAAGRycy9kb3ducmV2LnhtbERPTYvCMBC9C/sfwizsRTRVVNZqlGXBxZNgXfQ6NGNb&#10;bCa1iW3990YQvM3jfc5y3ZlSNFS7wrKC0TACQZxaXXCm4P+wGXyDcB5ZY2mZFNzJwXr10VtirG3L&#10;e2oSn4kQwi5GBbn3VSylS3My6Ia2Ig7c2dYGfYB1JnWNbQg3pRxH0UwaLDg05FjRb07pJbkZBeNZ&#10;R6PdddMcr/7Qnm5/SX97TJT6+ux+FiA8df4tfrm3OsyfTu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HY6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7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LnqcUA&#10;AADdAAAADwAAAGRycy9kb3ducmV2LnhtbESPQWvCQBCF70L/wzJCL6IbBaV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Iuep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7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5CMs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D+dxv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bkI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74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neF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kkz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2d4WwwAAAN0AAAAP&#10;AAAAAAAAAAAAAAAAAKoCAABkcnMvZG93bnJldi54bWxQSwUGAAAAAAQABAD6AAAAmgMAAAAA&#10;">
              <v:shape id="Freeform 329" o:spid="_x0000_s175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B53s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6v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wed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7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nhqsQA&#10;AADdAAAADwAAAGRycy9kb3ducmV2LnhtbERPS2vCQBC+F/oflin0UuomolJSVymFFE9CE7HXITsm&#10;wexskt08+u+7BcHbfHzP2e5n04iReldbVhAvIhDEhdU1lwpOefr6BsJ5ZI2NZVLwSw72u8eHLSba&#10;TvxNY+ZLEULYJaig8r5NpHRFRQbdwrbEgbvY3qAPsC+l7nEK4aaRyyjaSIM1h4YKW/qsqLhmg1Gw&#10;3MwUH7t0PHc+n36Gr+zlcM6Uen6aP95BeJr9XXxzH3SYv16v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Z4a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75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VEMcIA&#10;AADdAAAADwAAAGRycy9kb3ducmV2LnhtbERPTYvCMBC9L/gfwgheFk0VKk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VUQ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7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aRsQA&#10;AADdAAAADwAAAGRycy9kb3ducmV2LnhtbERPS0vDQBC+F/wPywheit20kF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H2k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7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t/3cMA&#10;AADdAAAADwAAAGRycy9kb3ducmV2LnhtbERPTYvCMBC9C/sfwix4kTVV0F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t/3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7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Trr8UA&#10;AADdAAAADwAAAGRycy9kb3ducmV2LnhtbESPQWvCQBCF70L/wzJCL6IbBaV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VOuv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color w:val="BFBFBF"/>
          <w:sz w:val="56"/>
        </w:rPr>
        <w:t>im</w:t>
      </w:r>
    </w:p>
    <w:p w:rsidR="008600E2" w:rsidRPr="002E3774" w:rsidRDefault="008600E2" w:rsidP="001B6182">
      <w:pPr>
        <w:ind w:right="-851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559" o:spid="_x0000_s1756" style="position:absolute;margin-left:-33.35pt;margin-top:6.7pt;width:522.75pt;height:38.35pt;z-index:25168128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">
            <v:group id="Group 298" o:spid="_x0000_s175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ysvR8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ysvR8cAAADd&#10;AAAADwAAAAAAAAAAAAAAAACqAgAAZHJzL2Rvd25yZXYueG1sUEsFBgAAAAAEAAQA+gAAAJ4DAAAA&#10;AA==&#10;">
              <v:rect id="Rectangle 299" o:spid="_x0000_s175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ZN9cMA&#10;AADdAAAADwAAAGRycy9kb3ducmV2LnhtbERPTWsCMRC9F/wPYQRvNWtpF1mNokJBwR5qFa/DZtwE&#10;N5Nlk7qrv74pFHqbx/uc+bJ3tbhRG6xnBZNxBoK49NpypeD49f48BREissbaMym4U4DlYvA0x0L7&#10;jj/pdoiVSCEcClRgYmwKKUNpyGEY+4Y4cRffOowJtpXULXYp3NXyJcty6dByajDY0MZQeT18OwXT&#10;/T2Pu+3r42TO6ws1mZUfnVVqNOxXMxCR+vgv/nNvdZr/l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ZN9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75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TTgsMA&#10;AADdAAAADwAAAGRycy9kb3ducmV2LnhtbERPTWsCMRC9F/wPYQRvNau0i6xG0UJBoR5qFa/DZtwE&#10;N5Nlk7prf30jFHqbx/ucxap3tbhRG6xnBZNxBoK49NpypeD49f48AxEissbaMym4U4DVcvC0wEL7&#10;jj/pdoiVSCEcClRgYmwKKUNpyGEY+4Y4cRffOowJtpXULXYp3NVymmW5dGg5NRhs6M1QeT18OwWz&#10;j3sed9uXn5M5by7UZFbuO6vUaNiv5yAi9fFf/Ofe6jT/NZ/C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oTTg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7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2GcQA&#10;AADdAAAADwAAAGRycy9kb3ducmV2LnhtbERPTWsCMRC9F/wPYYTealZbF9kaRQsFC/agrXgdNuMm&#10;dDNZNqm79tebguBtHu9z5sve1eJMbbCeFYxHGQji0mvLlYLvr/enGYgQkTXWnknBhQIsF4OHORba&#10;d7yj8z5WIoVwKFCBibEppAylIYdh5BvixJ186zAm2FZSt9ilcFfLSZbl0qHl1GCwoTdD5c/+1ymY&#10;bS95/Ni8/B3McX2iJrPys7NKPQ771SuISH28i2/ujU7zp/kz/H+TTp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Idhn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76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ApR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AQKUTFAAAA3QAA&#10;AA8AAAAAAAAAAAAAAAAAqgIAAGRycy9kb3ducmV2LnhtbFBLBQYAAAAABAAEAPoAAACcAwAAAAA=&#10;">
              <v:shape id="Freeform 303" o:spid="_x0000_s17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mOjMQA&#10;AADdAAAADwAAAGRycy9kb3ducmV2LnhtbERPS0vDQBC+F/wPywheit20kF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5jo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7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sQ+8IA&#10;AADdAAAADwAAAGRycy9kb3ducmV2LnhtbERPTYvCMBC9L/gfwgh7WTRVsE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6xD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7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1YMIA&#10;AADdAAAADwAAAGRycy9kb3ducmV2LnhtbERPTYvCMBC9L/gfwgheljVV2C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p7V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7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ghEsUA&#10;AADdAAAADwAAAGRycy9kb3ducmV2LnhtbESPQWvCQBCF70L/wzIFL1I3CoY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OCE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7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SEicIA&#10;AADdAAAADwAAAGRycy9kb3ducmV2LnhtbERPTYvCMBC9L/gfwgheljVV2KJdo4igeFqwil6HZmyL&#10;zaQ2sa3/3ggLe5vH+5zFqjeVaKlxpWUFk3EEgjizuuRcwem4/ZqBcB5ZY2WZFDzJwWo5+Fhgom3H&#10;B2pTn4sQwi5BBYX3dSKlywoy6Ma2Jg7c1TYGfYBNLnWDXQg3lZxGUSwNlhwaCqxpU1B2Sx9GwTTu&#10;afJ737bnuz92l8cu/dyfU6VGw379A8JT7//Ff+69DvO/4z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dIS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7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e7ycYA&#10;AADdAAAADwAAAGRycy9kb3ducmV2LnhtbESPQWvCQBCF74X+h2WEXopuFLQ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5e7y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76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4cAc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Ty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vhwBwwAAAN0AAAAP&#10;AAAAAAAAAAAAAAAAAKoCAABkcnMvZG93bnJldi54bWxQSwUGAAAAAAQABAD6AAAAmgMAAAAA&#10;">
              <v:shape id="Freeform 310" o:spid="_x0000_s176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mAJc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JgC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7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Ulvs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y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0Ul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7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y9ysMA&#10;AADdAAAADwAAAGRycy9kb3ducmV2LnhtbERPTYvCMBC9C/sfwizsRTRV1JVqlGXBxZNgXfQ6NGNb&#10;bCa1iW3990YQvM3jfc5y3ZlSNFS7wrKC0TACQZxaXXCm4P+wGcxBOI+ssbRMCu7kYL366C0x1rbl&#10;PTWJz0QIYRejgtz7KpbSpTkZdENbEQfubGuDPsA6k7rGNoSbUo6jaCYNFhwacqzoN6f0ktyMgvGs&#10;o9HuummOV39oT7e/pL89Jkp9fXY/CxCeOv8Wv9xbHeZPvy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y9y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7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AYUcMA&#10;AADdAAAADwAAAGRycy9kb3ducmV2LnhtbERPTYvCMBC9C/sfwix4kTVV0F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+AYU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7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KGJsIA&#10;AADdAAAADwAAAGRycy9kb3ducmV2LnhtbERPTYvCMBC9L/gfwgheljVV2C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MoY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7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4jvcQA&#10;AADdAAAADwAAAGRycy9kb3ducmV2LnhtbERPS2vCQBC+F/oflin0Uuomg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+I7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77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G3z8YA&#10;AADdAAAADwAAAGRycy9kb3ducmV2LnhtbESPQWvCQBCF74X+h2WEXopuFLQ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G3z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77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0SVMMA&#10;AADdAAAADwAAAGRycy9kb3ducmV2LnhtbERPTYvCMBC9C/sfwix4kTVV0F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0SV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77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LL7sUA&#10;AADdAAAADwAAAGRycy9kb3ducmV2LnhtbESPQWvCQBCF70L/wzIFL1I3ChWJriIFi6dCo9jrkB2T&#10;YHY2Ztck/vvOQfA2w3vz3jfr7eBq1VEbKs8GZtMEFHHubcWFgdNx/7EEFSKyxdozGXhQgO3mbbTG&#10;1Pqef6nLYqEkhEOKBsoYm1TrkJfkMEx9QyzaxbcOo6xtoW2LvYS7Ws+TZKEdViwNJTb0VVJ+ze7O&#10;wHwx0Ozntu/Ot3js/+7f2eRwzowZvw+7FahIQ3yZn9cHK/ifS+GXb2QEv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Qsvu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77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5udc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5yy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5ud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77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FzXcUA&#10;AADdAAAADwAAAGRycy9kb3ducmV2LnhtbERPTWvCQBC9C/6HZQq9SN2oaE3qKqIUCvZSFSG3ITvN&#10;hmZn0+yq6b/vCoK3ebzPWaw6W4sLtb5yrGA0TEAQF05XXCo4Ht5f5iB8QNZYOyYFf+Rhtez3Fphp&#10;d+UvuuxDKWII+wwVmBCaTEpfGLLoh64hjty3ay2GCNtS6havMdzWcpwkM2mx4thgsKGNoeJnf7YK&#10;0i6fJPaUmt98vd1NuNp9bgavSj0/des3EIG68BDf3R86zp/Ox3D7Jp4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IXNd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78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VXysMAAADdAAAADwAAAGRycy9kb3ducmV2LnhtbERPTYvCMBC9C/6HMII3&#10;Tau4SDWKiMoeZGHrwuJtaMa22ExKE9v67zcLgrd5vM9Zb3tTiZYaV1pWEE8jEMSZ1SXnCn4ux8kS&#10;hPPIGivLpOBJDrab4WCNibYdf1Ob+lyEEHYJKii8rxMpXVaQQTe1NXHgbrYx6ANscqkb7EK4qeQs&#10;ij6kwZJDQ4E17QvK7unDKDh12O3m8aE932/75/Wy+Po9x6TUeNTvViA89f4tfrk/dZi/WM7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9VfKwwAAAN0AAAAP&#10;AAAAAAAAAAAAAAAAAKoCAABkcnMvZG93bnJldi54bWxQSwUGAAAAAAQABAD6AAAAmgMAAAAA&#10;">
              <v:shape id="Freeform 322" o:spid="_x0000_s17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nN7cMA&#10;AADdAAAADwAAAGRycy9kb3ducmV2LnhtbERPTYvCMBC9C/sfwgh7kTVVVKQaZREUTwu24l6HZmyL&#10;zaQ2se3++40geJvH+5z1tjeVaKlxpWUFk3EEgjizuuRcwTndfy1BOI+ssbJMCv7IwXbzMVhjrG3H&#10;J2oTn4sQwi5GBYX3dSylywoy6Ma2Jg7c1TYGfYBNLnWDXQg3lZxG0UIaLDk0FFjTrqDsljyMgumi&#10;p8nPfd9e7j7tfh+HZHS8JEp9DvvvFQhPvX+LX+6jDvPnyx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nN7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7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VodsQA&#10;AADdAAAADwAAAGRycy9kb3ducmV2LnhtbERPS0vDQBC+C/6HZQQvYjcNtJ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1aH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78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f2AcQA&#10;AADdAAAADwAAAGRycy9kb3ducmV2LnhtbERPS0vDQBC+F/wPywi9FLtpw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n9g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7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tTmsIA&#10;AADdAAAADwAAAGRycy9kb3ducmV2LnhtbERPTYvCMBC9C/6HMIIX0VRhVa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q1O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7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TH6MUA&#10;AADdAAAADwAAAGRycy9kb3ducmV2LnhtbESPQWvCQBCF70L/wzIFL1I3ChWJriIFi6dCo9jrkB2T&#10;YHY2Ztck/vvOQfA2w3vz3jfr7eBq1VEbKs8GZtMEFHHubcWFgdNx/7EEFSKyxdozGXhQgO3mbbTG&#10;1Pqef6nLYqEkhEOKBsoYm1TrkJfkMEx9QyzaxbcOo6xtoW2LvYS7Ws+TZKEdViwNJTb0VVJ+ze7O&#10;wHwx0Ozntu/Ot3js/+7f2eRwzowZvw+7FahIQ3yZn9cHK/ifS8GVb2QEv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NMfo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7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hic8QA&#10;AADdAAAADwAAAGRycy9kb3ducmV2LnhtbERPS2vCQBC+F/oflin0Uuomg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4Yn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78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v5fYM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Is3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v5fYMcAAADd&#10;AAAADwAAAAAAAAAAAAAAAACqAgAAZHJzL2Rvd25yZXYueG1sUEsFBgAAAAAEAAQA+gAAAJ4DAAAA&#10;AA==&#10;">
              <v:shape id="Freeform 329" o:spid="_x0000_s17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f4qM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X+K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7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Vm38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FZt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7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nDRMMA&#10;AADdAAAADwAAAGRycy9kb3ducmV2LnhtbERPTYvCMBC9C/sfwizsRTRVUdZqlGXBxZNgXfQ6NGNb&#10;bCa1iW3990YQvM3jfc5y3ZlSNFS7wrKC0TACQZxaXXCm4P+wGXyDcB5ZY2mZFNzJwXr10VtirG3L&#10;e2oSn4kQwi5GBbn3VSylS3My6Ia2Ig7c2dYGfYB1JnWNbQg3pRxH0UwaLDg05FjRb07pJbkZBeNZ&#10;R6PdddMcr/7Qnm5/SX97TJT6+ux+FiA8df4tfrm3Osyfzi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0nDR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7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BbMMMA&#10;AADdAAAADwAAAGRycy9kb3ducmV2LnhtbERPTYvCMBC9C/sfwizsRTRVVNZqlGXBxZNgXfQ6NGNb&#10;bCa1iW3990YQvM3jfc5y3ZlSNFS7wrKC0TACQZxaXXCm4P+wGXyDcB5ZY2mZFNzJwXr10VtirG3L&#10;e2oSn4kQwi5GBbn3VSylS3My6Ia2Ig7c2dYGfYB1JnWNbQg3pRxH0UwaLDg05FjRb07pJbkZBeNZ&#10;R6PdddMcr/7Qnm5/SX97TJT6+ux+FiA8df4tfrm3Osyfzi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BbM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7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z+q8MA&#10;AADdAAAADwAAAGRycy9kb3ducmV2LnhtbERPTYvCMBC9C/sfwix4kTVVUH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z+q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7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5g3MIA&#10;AADdAAAADwAAAGRycy9kb3ducmV2LnhtbERPTYvCMBC9L/gfwgheljVV2KJdo4igeFqwil6HZmyL&#10;zaQ2sa3/3ggLe5vH+5zFqjeVaKlxpWUFk3EEgjizuuRcwem4/ZqBcB5ZY2WZFDzJwWo5+Fhgom3H&#10;B2pTn4sQwi5BBYX3dSKlywoy6Ma2Jg7c1TYGfYBNLnWDXQg3lZxGUSwNlhwaCqxpU1B2Sx9GwTTu&#10;afJ737bnuz92l8cu/dyfU6VGw379A8JT7//Ff+69DvO/5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PmD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 xml:space="preserve">om om om om om om om om om om  </w:t>
      </w:r>
    </w:p>
    <w:p w:rsidR="008600E2" w:rsidRPr="002E3774" w:rsidRDefault="008600E2" w:rsidP="001B6182">
      <w:pPr>
        <w:ind w:right="-993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597" o:spid="_x0000_s1794" style="position:absolute;margin-left:-33.35pt;margin-top:6.5pt;width:522.75pt;height:38.35pt;z-index:25168230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">
            <v:group id="Group 298" o:spid="_x0000_s179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hTZs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Is3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IhTZscAAADd&#10;AAAADwAAAAAAAAAAAAAAAACqAgAAZHJzL2Rvd25yZXYueG1sUEsFBgAAAAAEAAQA+gAAAJ4DAAAA&#10;AA==&#10;">
              <v:rect id="Rectangle 299" o:spid="_x0000_s179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Ux1MMA&#10;AADdAAAADwAAAGRycy9kb3ducmV2LnhtbERPTWsCMRC9C/0PYQreNGtR0dUobUFQaA9qi9dhM26C&#10;m8myie7aX98UCt7m8T5nue5cJW7UBOtZwWiYgSAuvLZcKvg6bgYzECEia6w8k4I7BVivnnpLzLVv&#10;eU+3QyxFCuGQowITY51LGQpDDsPQ18SJO/vGYUywKaVusE3hrpIvWTaVDi2nBoM1vRsqLoerUzD7&#10;uE/jbjv++TantzPVmZWfrVWq/9y9LkBE6uJD/O/e6jR/Mp/D3zfp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Ux1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79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BsssUA&#10;AADdAAAADwAAAGRycy9kb3ducmV2LnhtbESPT0sDMRDF74LfIYzgzSYVWcratFhBqKAH+wevw2a6&#10;CW4myyZ2t3565yB4m+G9ee83y/UUO3WmIYfEFuYzA4q4SS5wa+Gwf7lbgMoF2WGXmCxcKMN6dX21&#10;xNqlkT/ovCutkhDONVrwpfS11rnxFDHPUk8s2ikNEYusQ6vdgKOEx07fG1PpiIGlwWNPz56ar913&#10;tLB4u1Tldfvwc/SfmxP1Juj3MVh7ezM9PYIqNJV/89/11gl+ZYRfvpER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4GyyxQAAAN0AAAAPAAAAAAAAAAAAAAAAAJgCAABkcnMv&#10;ZG93bnJldi54bWxQSwUGAAAAAAQABAD1AAAAigMAAAAA&#10;" filled="f" fillcolor="black" strokecolor="#009dc7" strokeweight=".21847mm">
                <v:stroke dashstyle="1 1" endcap="round"/>
                <v:path arrowok="t"/>
              </v:rect>
              <v:rect id="Rectangle 301" o:spid="_x0000_s17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zJKc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l+oa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zJK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79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+Qd8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3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T5B3wwAAAN0AAAAP&#10;AAAAAAAAAAAAAAAAAKoCAABkcnMvZG93bnJldi54bWxQSwUGAAAAAAQABAD6AAAAmgMAAAAA&#10;">
              <v:shape id="Freeform 303" o:spid="_x0000_s18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Y3v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9H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Zje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8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+vy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9H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6/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80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MKU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9H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wwp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8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GUJ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JE7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GU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8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0xv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O5v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XTG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8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Klz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J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wqXO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80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sCB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fQ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6wIGwwAAAN0AAAAP&#10;AAAAAAAAAAAAAAAAAKoCAABkcnMvZG93bnJldi54bWxQSwUGAAAAAAQABAD6AAAAmgMAAAAA&#10;">
              <v:shape id="Freeform 310" o:spid="_x0000_s18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0/FcYA&#10;AADdAAAADwAAAGRycy9kb3ducmV2LnhtbESPQWvDMAyF74P9B6NBL2Nx0kMYWZ0yBh09DZaO9ipi&#10;NQmN5TR2k/TfT4fBbhLv6b1Pm+3iejXRGDrPBrIkBUVce9txY+DnsHt5BRUissXeMxm4U4Bt+fiw&#10;wcL6mb9pqmKjJIRDgQbaGIdC61C35DAkfiAW7exHh1HWsdF2xFnCXa/XaZprhx1LQ4sDfbRUX6qb&#10;M7DOF8q+rrvpeI2H+XT7rJ73x8qY1dPy/gYq0hL/zX/Xeyv4eSb88o2Mo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W0/F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8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Gaj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iGa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8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ME+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pnM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8wT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8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+hY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v6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8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Y5F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Vjk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8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qcj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Gpy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81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gC+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a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gC+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81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nYc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OTe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Kd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81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szE8YA&#10;AADdAAAADwAAAGRycy9kb3ducmV2LnhtbESPQWvDMAyF74P9B6NBL2Nx0kMYWZ0yBh09DZaO9ipi&#10;NQmN5TR2k/TfT4fBbhLv6b1Pm+3iejXRGDrPBrIkBUVce9txY+DnsHt5BRUissXeMxm4U4Bt+fiw&#10;wcL6mb9pqmKjJIRDgQbaGIdC61C35DAkfiAW7exHh1HWsdF2xFnCXa/XaZprhx1LQ4sDfbRUX6qb&#10;M7DOF8q+rrvpeI2H+XT7rJ73x8qY1dPy/gYq0hL/zX/Xeyv4eSa48o2Mo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szE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81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eWiM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V5aI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81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298cA&#10;AADdAAAADwAAAGRycy9kb3ducmV2LnhtbESPQWsCQQyF74L/YYjQS6mzKmjdOopYCoK9aEvBW9hJ&#10;d5buZNadqa7/3hwEbwnv5b0vi1Xna3WmNlaBDYyGGSjiItiKSwPfXx8vr6BiQrZYByYDV4qwWvZ7&#10;C8xtuPCezodUKgnhmKMBl1KTax0LRx7jMDTEov2G1mOStS21bfEi4b7W4yybao8VS4PDhjaOir/D&#10;vzcw746TzP/M3em4ft9NuNp9bp5nxjwNuvUbqERdepjv11sr+NOx8Ms3MoJe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8dvf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81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ShSYM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v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KFJgwwAAAN0AAAAP&#10;AAAAAAAAAAAAAAAAAKoCAABkcnMvZG93bnJldi54bWxQSwUGAAAAAAQABAD6AAAAmgMAAAAA&#10;">
              <v:shape id="Freeform 322" o:spid="_x0000_s18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/OR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mi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J/OR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8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Nr3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02v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82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rzq8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OvO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8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ZWMM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lY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8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TIR8EA&#10;AADdAAAADwAAAGRycy9kb3ducmV2LnhtbERPTYvCMBC9L/gfwgh7WTS1hyLVKCIonha2il6HZmyL&#10;zaQ2sa3/3iwI3ubxPme5HkwtOmpdZVnBbBqBIM6trrhQcDruJnMQziNrrC2Tgic5WK9GX0tMte35&#10;j7rMFyKEsEtRQel9k0rp8pIMuqltiAN3ta1BH2BbSN1iH8JNLeMoSqTBikNDiQ1tS8pv2cMoiJOB&#10;Zr/3XXe++2N/eeyzn8M5U+p7PGwWIDwN/iN+uw86zE/iBP6/CS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+kyEfBAAAA3Q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8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ht3M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OTe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6G3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82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L7/cYAAADdAAAADwAAAGRycy9kb3ducmV2LnhtbESPQWvCQBCF7wX/wzKC&#10;t7qJUinRVUSseJBCtSDehuyYBLOzIbtN4r/vHAq9zfDevPfNajO4WnXUhsqzgXSagCLOva24MPB9&#10;+Xh9BxUissXaMxl4UoDNevSywsz6nr+oO8dCSQiHDA2UMTaZ1iEvyWGY+oZYtLtvHUZZ20LbFnsJ&#10;d7WeJclCO6xYGkpsaFdS/jj/OAOHHvvtPN13p8d997xd3j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Evv9xgAAAN0A&#10;AAAPAAAAAAAAAAAAAAAAAKoCAABkcnMvZG93bnJldi54bWxQSwUGAAAAAAQABAD6AAAAnQMAAAAA&#10;">
              <v:shape id="Freeform 329" o:spid="_x0000_s182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tcN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O1w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82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hjdc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froRf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2GN1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82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TG7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Mb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8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ZYmc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Rli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8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r9A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n8Q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K/Q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8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Nlds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0+c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jZX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om</w:t>
      </w:r>
    </w:p>
    <w:p w:rsidR="008600E2" w:rsidRPr="002E3774" w:rsidRDefault="008600E2" w:rsidP="001B6182">
      <w:pPr>
        <w:ind w:right="-709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635" o:spid="_x0000_s1832" style="position:absolute;margin-left:-33.35pt;margin-top:6.55pt;width:522.75pt;height:38.35pt;z-index:25168332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">
            <v:group id="Group 298" o:spid="_x0000_s183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xhcyc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F+Mk3g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3GFzJwwAAAN0AAAAP&#10;AAAAAAAAAAAAAAAAAKoCAABkcnMvZG93bnJldi54bWxQSwUGAAAAAAQABAD6AAAAmgMAAAAA&#10;">
              <v:rect id="Rectangle 299" o:spid="_x0000_s183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U+e8QA&#10;AADdAAAADwAAAGRycy9kb3ducmV2LnhtbERPTWsCMRC9F/wPYYTeNKstq2yNooWCBXvQVrwOm3ET&#10;upksm9Rd++tNQehtHu9zFqve1eJCbbCeFUzGGQji0mvLlYKvz7fRHESIyBprz6TgSgFWy8HDAgvt&#10;O97T5RArkUI4FKjAxNgUUobSkMMw9g1x4s6+dRgTbCupW+xSuKvlNMty6dByajDY0Kuh8vvw4xTM&#10;d9c8vm+ff4/mtDlTk1n50VmlHof9+gVEpD7+i+/urU7z86cZ/H2TT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lPnv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83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qqCc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L2eCK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/qqC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83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YPksQA&#10;AADdAAAADwAAAGRycy9kb3ducmV2LnhtbERPTWsCMRC9F/ofwhS81Wy1LLo1igqCBXvQVnodNuMm&#10;dDNZNtFd++sboeBtHu9zZove1eJCbbCeFbwMMxDEpdeWKwVfn5vnCYgQkTXWnknBlQIs5o8PMyy0&#10;73hPl0OsRArhUKACE2NTSBlKQw7D0DfEiTv51mFMsK2kbrFL4a6WoyzLpUPLqcFgQ2tD5c/h7BRM&#10;dtc8vm9ff4/me3WiJrPyo7NKDZ765RuISH28i//dW53m5+Mp3L5JJ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2D5L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83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7sSW8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p+9&#10;Cr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+7ElvIAAAA&#10;3QAAAA8AAAAAAAAAAAAAAAAAqgIAAGRycy9kb3ducmV2LnhtbFBLBQYAAAAABAAEAPoAAACfAwAA&#10;AAA=&#10;">
              <v:shape id="Freeform 303" o:spid="_x0000_s183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K1k8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krW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8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r5M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QCv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84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yOf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05dn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Mjn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8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UWC8QA&#10;AADdAAAADwAAAGRycy9kb3ducmV2LnhtbERPS0vDQBC+F/wPywheit20hFBit0WESE9CkxKvQ3ZM&#10;gtnZNLt5+O/dguBtPr7nHE6L6cREg2stK9huIhDEldUt1wquRfa8B+E8ssbOMin4IQen48PqgKm2&#10;M19oyn0tQgi7FBU03veplK5qyKDb2J44cF92MOgDHGqpB5xDuOnkLooSabDl0NBgT28NVd/5aBTs&#10;koW2H7dsKm++mD/H93x9LnOlnh6X1xcQnhb/L/5zn3WYn8Q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lFg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8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mzkMQA&#10;AADdAAAADwAAAGRycy9kb3ducmV2LnhtbERPTWuDQBC9F/IflinkUuIaaSVYNyEUUjwVakJyHdyp&#10;St1Z427U/PtuodDbPN7n5LvZdGKkwbWWFayjGARxZXXLtYLT8bDagHAeWWNnmRTcycFuu3jIMdN2&#10;4k8aS1+LEMIuQwWN930mpasaMugi2xMH7ssOBn2AQy31gFMIN51M4jiVBlsODQ329NZQ9V3ejIIk&#10;nWn9cT2M56s/Tpfbe/lUnEullo/z/hWEp9n/i//chQ7z0+c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ps5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8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st58IA&#10;AADdAAAADwAAAGRycy9kb3ducmV2LnhtbERPTYvCMBC9L/gfwgh7WTRVpEg1iggunoStotehGdti&#10;M6lNbOu/3wiCt3m8z1mue1OJlhpXWlYwGUcgiDOrS84VnI670RyE88gaK8uk4EkO1qvB1xITbTv+&#10;ozb1uQgh7BJUUHhfJ1K6rCCDbmxr4sBdbWPQB9jkUjfYhXBTyWkUxdJgyaGhwJq2BWW39GEUTOOe&#10;Jof7rj3f/bG7PH7Tn/05Vep72G8WIDz1/iN+u/c6zI9n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ey3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84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KKL8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OPK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FKKL8QAAADdAAAA&#10;DwAAAAAAAAAAAAAAAACqAgAAZHJzL2Rvd25yZXYueG1sUEsFBgAAAAAEAAQA+gAAAJsDAAAAAA==&#10;">
              <v:shape id="Freeform 310" o:spid="_x0000_s184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gcDsUA&#10;AADdAAAADwAAAGRycy9kb3ducmV2LnhtbESPQWvCQBCF70L/wzIFL1I3ioQSXUUKFk8FY7HXITsm&#10;wexszK5J/PedQ6G3Gd6b977Z7EbXqJ66UHs2sJgnoIgLb2suDXyfD2/voEJEtth4JgNPCrDbvkw2&#10;mFk/8In6PJZKQjhkaKCKsc20DkVFDsPct8SiXX3nMMraldp2OEi4a/QySVLtsGZpqLClj4qKW/5w&#10;BpbpSIuv+6G/3ON5+Hl85rPjJTdm+jru16AijfHf/Hd9tIKfrgR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qBwO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84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S5lcIA&#10;AADdAAAADwAAAGRycy9kb3ducmV2LnhtbERPTYvCMBC9L/gfwgheljVVlqJdo4igeFqwil6HZmyL&#10;zaQ2sa3/3ggLe5vH+5zFqjeVaKlxpWUFk3EEgjizuuRcwem4/ZqBcB5ZY2WZFDzJwWo5+Fhgom3H&#10;B2pTn4sQwi5BBYX3dSKlywoy6Ma2Jg7c1TYGfYBNLnWDXQg3lZxGUSwNlhwaCqxpU1B2Sx9GwTTu&#10;afJ737bnuz92l8cu/dyfU6VGw379A8JT7//Ff+69DvPj7z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5Lm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84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G1cUA&#10;AADdAAAADwAAAGRycy9kb3ducmV2LnhtbESPQWvCQBCF70L/wzIFL1I3CoYSXUUKFk8FY7HXITsm&#10;wexszK5J/PedQ6G3Gd6b977Z7EbXqJ66UHs2sJgnoIgLb2suDXyfD2/voEJEtth4JgNPCrDbvkw2&#10;mFk/8In6PJZKQjhkaKCKsc20DkVFDsPct8SiXX3nMMraldp2OEi4a/QySVLtsGZpqLClj4qKW/5w&#10;BpbpSIuv+6G/3ON5+Hl85rPjJTdm+jru16AijfHf/Hd9tIKfroRf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B4bV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8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sjTs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SyN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8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m9O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mb0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85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UYo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05dn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VGK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85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yA1sQA&#10;AADdAAAADwAAAGRycy9kb3ducmV2LnhtbERPTWuDQBC9F/IflinkUuIaaSVYNyEUUjwVakJyHdyp&#10;St1Z427U/PtuodDbPN7n5LvZdGKkwbWWFayjGARxZXXLtYLT8bDagHAeWWNnmRTcycFuu3jIMdN2&#10;4k8aS1+LEMIuQwWN930mpasaMugi2xMH7ssOBn2AQy31gFMIN51M4jiVBlsODQ329NZQ9V3ejIIk&#10;nWn9cT2M56s/Tpfbe/lUnEullo/z/hWEp9n/i//chQ7z05dn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8gNb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85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lTcQA&#10;AADdAAAADwAAAGRycy9kb3ducmV2LnhtbERPS0vDQBC+F/wPywheit20kFBit0WESE9CkxKvQ3ZM&#10;gtnZNLt5+O/dguBtPr7nHE6L6cREg2stK9huIhDEldUt1wquRfa8B+E8ssbOMin4IQen48PqgKm2&#10;M19oyn0tQgi7FBU03veplK5qyKDb2J44cF92MOgDHGqpB5xDuOnkLooSabDl0NBgT28NVd/5aBTs&#10;koW2H7dsKm++mD/H93x9LnOlnh6X1xcQnhb/L/5zn3WYn8Q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wJU3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85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K7OsIA&#10;AADdAAAADwAAAGRycy9kb3ducmV2LnhtbERPTYvCMBC9L/gfwgh7WTRVsEg1iggunoStotehGdti&#10;M6lNbOu/3wiCt3m8z1mue1OJlhpXWlYwGUcgiDOrS84VnI670RyE88gaK8uk4EkO1qvB1xITbTv+&#10;ozb1uQgh7BJUUHhfJ1K6rCCDbmxr4sBdbWPQB9jkUjfYhXBTyWkUxdJgyaGhwJq2BWW39GEUTOOe&#10;Jof7rj3f/bG7PH7Tn/05Vep72G8WIDz1/iN+u/c6zI9n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ors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85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4eocIA&#10;AADdAAAADwAAAGRycy9kb3ducmV2LnhtbERPTYvCMBC9L/gfwgheljVV2Cpdo4igeFqwil6HZmyL&#10;zaQ2sa3/3ggLe5vH+5zFqjeVaKlxpWUFk3EEgjizuuRcwem4/ZqDcB5ZY2WZFDzJwWo5+Fhgom3H&#10;B2pTn4sQwi5BBYX3dSKlywoy6Ma2Jg7c1TYGfYBNLnWDXQg3lZxGUSwNlhwaCqxpU1B2Sx9GwTTu&#10;afJ737bnuz92l8cu/dyfU6VGw379A8JT7//Ff+69DvPj7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7h6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85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wJjMcA&#10;AADdAAAADwAAAGRycy9kb3ducmV2LnhtbESPQWsCQQyF74X+hyGFXorOtqLV1VFEEQp60YrgLezE&#10;naU7me3OVLf/3hwKvSW8l/e+zBadr9WV2lgFNvDaz0ARF8FWXBo4fm56Y1AxIVusA5OBX4qwmD8+&#10;zDC34cZ7uh5SqSSEY44GXEpNrnUsHHmM/dAQi3YJrccka1tq2+JNwn2t37JspD1WLA0OG1o5Kr4O&#10;P97ApDsPMn+auO/zcr0dcLXdrV7ejXl+6pZTUIm69G/+u/6wgj8aCq58IyPo+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6MCYz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85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1gtG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E+TN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tYLRvFAAAA3QAA&#10;AA8AAAAAAAAAAAAAAAAAqgIAAGRycy9kb3ducmV2LnhtbFBLBQYAAAAABAAEAPoAAACcAwAAAAA=&#10;">
              <v:shape id="Freeform 322" o:spid="_x0000_s185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tMa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a0xo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85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p8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a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fp8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85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V3hMEA&#10;AADdAAAADwAAAGRycy9kb3ducmV2LnhtbERPTYvCMBC9L/gfwgh7WTS1hyLVKCIonha2il6HZmyL&#10;zaQ2sa3/3iwI3ubxPme5HkwtOmpdZVnBbBqBIM6trrhQcDruJnMQziNrrC2Tgic5WK9GX0tMte35&#10;j7rMFyKEsEtRQel9k0rp8pIMuqltiAN3ta1BH2BbSN1iH8JNLeMoSqTBikNDiQ1tS8pv2cMoiJOB&#10;Zr/3XXe++2N/eeyzn8M5U+p7PGwWIDwN/iN+uw86zE+SGP6/CS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1d4TBAAAA3Q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8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nSH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I/jG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udI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8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BKa8IA&#10;AADdAAAADwAAAGRycy9kb3ducmV2LnhtbERPTYvCMBC9L/gfwgh7WTRVpEg1iggunoStotehGdti&#10;M6lNbOu/3wiCt3m8z1mue1OJlhpXWlYwGUcgiDOrS84VnI670RyE88gaK8uk4EkO1qvB1xITbTv+&#10;ozb1uQgh7BJUUHhfJ1K6rCCDbmxr4sBdbWPQB9jkUjfYhXBTyWkUxdJgyaGhwJq2BWW39GEUTOOe&#10;Jof7rj3f/bG7PH7Tn/05Vep72G8WIDz1/iN+u/c6zI/jG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UEp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8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zv8MIA&#10;AADdAAAADwAAAGRycy9kb3ducmV2LnhtbERPTYvCMBC9L/gfwgh7WTRVsEg1iggunoStotehGdti&#10;M6lNbOu/3wiCt3m8z1mue1OJlhpXWlYwGUcgiDOrS84VnI670RyE88gaK8uk4EkO1qvB1xITbTv+&#10;ozb1uQgh7BJUUHhfJ1K6rCCDbmxr4sBdbWPQB9jkUjfYhXBTyWkUxdJgyaGhwJq2BWW39GEUTOOe&#10;Jof7rj3f/bG7PH7Tn/05Vep72G8WIDz1/iN+u/c6zI/jG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HO/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86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Ktz1MQAAADdAAAA&#10;DwAAAAAAAAAAAAAAAACqAgAAZHJzL2Rvd25yZXYueG1sUEsFBgAAAAAEAAQA+gAAAJsDAAAAAA==&#10;">
              <v:shape id="Freeform 329" o:spid="_x0000_s186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LUHMIA&#10;AADdAAAADwAAAGRycy9kb3ducmV2LnhtbERPTYvCMBC9L/gfwgh7WTTVQ5VqFBFcPAlbRa9DM7bF&#10;ZlKb2NZ/vxEEb/N4n7Nc96YSLTWutKxgMo5AEGdWl5wrOB13ozkI55E1VpZJwZMcrFeDryUm2nb8&#10;R23qcxFC2CWooPC+TqR0WUEG3djWxIG72sagD7DJpW6wC+GmktMoiqXBkkNDgTVtC8pu6cMomMY9&#10;TQ73XXu++2N3efymP/tzqtT3sN8sQHjq/Uf8du91mB/HM3h9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gtQ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86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1Ab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HUBu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86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Hl9cIA&#10;AADdAAAADwAAAGRycy9kb3ducmV2LnhtbERPTYvCMBC9L/gfwgh7WTTVQ9FqFBFcPAlbRa9DM7bF&#10;ZlKb2NZ/vxEEb/N4n7Nc96YSLTWutKxgMo5AEGdWl5wrOB13oxkI55E1VpZJwZMcrFeDryUm2nb8&#10;R23qcxFC2CWooPC+TqR0WUEG3djWxIG72sagD7DJpW6wC+GmktMoiqXBkkNDgTVtC8pu6cMomMY9&#10;TQ73XXu++2N3efymP/tzqtT3sN8sQHjq/Uf8du91mB/Hc3h9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UeX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8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LatcYA&#10;AADdAAAADwAAAGRycy9kb3ducmV2LnhtbESPQWvCQBCF70L/wzIFL1I3ekhLdBUpWDwVjMVeh+yY&#10;BLOzMbsm8d93DkJvM7w3732z3o6uUT11ofZsYDFPQBEX3tZcGvg57d8+QIWIbLHxTAYeFGC7eZms&#10;MbN+4CP1eSyVhHDI0EAVY5tpHYqKHIa5b4lFu/jOYZS1K7XtcJBw1+hlkqTaYc3SUGFLnxUV1/zu&#10;DCzTkRbft31/vsXT8Hv/ymeHc27M9HXcrUBFGuO/+Xl9sIKfvgu/fCMj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Lat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8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5/Ls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n8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8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zhWc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LOF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om</w:t>
      </w:r>
    </w:p>
    <w:p w:rsidR="008600E2" w:rsidRPr="002E3774" w:rsidRDefault="008600E2" w:rsidP="00673A3A">
      <w:pPr>
        <w:ind w:right="-993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673" o:spid="_x0000_s1870" style="position:absolute;margin-left:-33.35pt;margin-top:6.65pt;width:522.75pt;height:38.35pt;z-index:25168435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">
            <v:group id="Group 298" o:spid="_x0000_s187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ze5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uze5cQAAADdAAAA&#10;DwAAAAAAAAAAAAAAAACqAgAAZHJzL2Rvd25yZXYueG1sUEsFBgAAAAAEAAQA+gAAAJsDAAAAAA==&#10;">
              <v:rect id="Rectangle 299" o:spid="_x0000_s187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G8V8QA&#10;AADdAAAADwAAAGRycy9kb3ducmV2LnhtbERPTWsCMRC9F/wPYYTeNKu0q2yNooWCBXvQVrwOm3ET&#10;upksm9Rd++tNQehtHu9zFqve1eJCbbCeFUzGGQji0mvLlYKvz7fRHESIyBprz6TgSgFWy8HDAgvt&#10;O97T5RArkUI4FKjAxNgUUobSkMMw9g1x4s6+dRgTbCupW+xSuKvlNMty6dByajDY0Kuh8vvw4xTM&#10;d9c8vm+ffo/mtDlTk1n50VmlHof9+gVEpD7+i+/urU7z89kz/H2TT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RvFf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87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MiIMMA&#10;AADdAAAADwAAAGRycy9kb3ducmV2LnhtbERPS2sCMRC+F/wPYYTeatZStrIaRYWCBXuoD7wOm3ET&#10;3EyWTequ/vqmUPA2H99zZove1eJKbbCeFYxHGQji0mvLlYLD/uNlAiJEZI21Z1JwowCL+eBphoX2&#10;HX/TdRcrkUI4FKjAxNgUUobSkMMw8g1x4s6+dRgTbCupW+xSuKvla5bl0qHl1GCwobWh8rL7cQom&#10;21sePzdv96M5rc7UZFZ+dVap52G/nIKI1MeH+N+90Wl+/p7D3zfpB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0MiI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8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+Hu8MA&#10;AADdAAAADwAAAGRycy9kb3ducmV2LnhtbERPTWsCMRC9F/wPYQRvNWuRVVajaEGw0B5qFa/DZtwE&#10;N5NlE921v74pFHqbx/uc5bp3tbhTG6xnBZNxBoK49NpypeD4tXuegwgRWWPtmRQ8KMB6NXhaYqF9&#10;x590P8RKpBAOBSowMTaFlKE05DCMfUOcuItvHcYE20rqFrsU7mr5kmW5dGg5NRhs6NVQeT3cnIL5&#10;+yOPb/vp98mctxdqMis/OqvUaNhvFiAi9fFf/Ofe6zQ/n83g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A+Hu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8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<v:shape id="Freeform 303" o:spid="_x0000_s18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hzKM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n76s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Icy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8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eqksUA&#10;AADdAAAADwAAAGRycy9kb3ducmV2LnhtbESPQWvCQBCF7wX/wzJCL0U3egiSuooIiqdCY7HXITsm&#10;wexszK5J/PfOodDbDO/Ne9+st6NrVE9dqD0bWMwTUMSFtzWXBn7Oh9kKVIjIFhvPZOBJAbabydsa&#10;M+sH/qY+j6WSEA4ZGqhibDOtQ1GRwzD3LbFoV985jLJ2pbYdDhLuGr1MklQ7rFkaKmxpX1Fxyx/O&#10;wDIdafF1P/SXezwPv49j/nG65Ma8T8fdJ6hIY/w3/12frOCnK+GXb2QEvX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Z6q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8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sPCc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E8WM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Kw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8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mRfsIA&#10;AADdAAAADwAAAGRycy9kb3ducmV2LnhtbERPTYvCMBC9L/gfwgheFk3toUg1igiKJ8G66HVoxrbY&#10;TGoT2/rvzcLC3ubxPme1GUwtOmpdZVnBfBaBIM6trrhQ8HPZTxcgnEfWWFsmBW9ysFmPvlaYatvz&#10;mbrMFyKEsEtRQel9k0rp8pIMupltiAN3t61BH2BbSN1iH8JNLeMoSqTBikNDiQ3tSsof2csoiJOB&#10;5qfnvrs+/aW/vQ7Z9/GaKTUZD9slCE+D/xf/uY86zE8WM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+Z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8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U05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J+kz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1N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8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yskcQA&#10;AADdAAAADwAAAGRycy9kb3ducmV2LnhtbERPS0vDQBC+F/wPywi9FLtpkBBit0WElpyEJlKvQ3ZM&#10;gtnZNLt5+O+7guBtPr7n7I+L6cREg2stK9htIxDEldUt1wo+ytNTCsJ5ZI2dZVLwQw6Oh4fVHjNt&#10;Z77QVPhahBB2GSpovO8zKV3VkEG3tT1x4L7sYNAHONRSDziHcNPJOIoSabDl0NBgT28NVd/FaBTE&#10;yUK799tput58OX+O52KTXwul1o/L6wsIT4v/F/+5cx3mJ+kz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crJ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88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ULWc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qdZA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ULWcQAAADdAAAA&#10;DwAAAAAAAAAAAAAAAACqAgAAZHJzL2Rvd25yZXYueG1sUEsFBgAAAAAEAAQA+gAAAJsDAAAAAA==&#10;">
              <v:shape id="Freeform 310" o:spid="_x0000_s18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KXfcIA&#10;AADdAAAADwAAAGRycy9kb3ducmV2LnhtbERPTYvCMBC9C/sfwizsRdZUD0W6xiKCi6cFq+h1aMa2&#10;2EzaJrbdf28Ewds83ues0tHUoqfOVZYVzGcRCOLc6ooLBafj7nsJwnlkjbVlUvBPDtL1x2SFibYD&#10;H6jPfCFCCLsEFZTeN4mULi/JoJvZhjhwV9sZ9AF2hdQdDiHc1HIRRbE0WHFoKLGhbUn5LbsbBYt4&#10;pPlfu+vPrT8Ol/tvNt2fM6W+PsfNDwhPo3+LX+69DvPjZQzPb8IJ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wpd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8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4y5sQA&#10;AADdAAAADwAAAGRycy9kb3ducmV2LnhtbERPS0vDQBC+F/wPywi9FLtpDjHEbosILTkJTaReh+yY&#10;BLOzaXbz8N93BcHbfHzP2R8X04mJBtdaVrDbRiCIK6tbrhV8lKenFITzyBo7y6TghxwcDw+rPWba&#10;znyhqfC1CCHsMlTQeN9nUrqqIYNua3viwH3ZwaAPcKilHnAO4aaTcRQl0mDLoaHBnt4aqr6L0SiI&#10;k4V277fTdL35cv4cz8UmvxZKrR+X1xcQnhb/L/5z5zrMT9Jn+P0mnCA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OMu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8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GmlMUA&#10;AADdAAAADwAAAGRycy9kb3ducmV2LnhtbESPQWvCQBCF7wX/wzJCL0U3egiSuooIiqdCY7HXITsm&#10;wexszK5J/PfOodDbDO/Ne9+st6NrVE9dqD0bWMwTUMSFtzWXBn7Oh9kKVIjIFhvPZOBJAbabydsa&#10;M+sH/qY+j6WSEA4ZGqhibDOtQ1GRwzD3LbFoV985jLJ2pbYdDhLuGr1MklQ7rFkaKmxpX1Fxyx/O&#10;wDIdafF1P/SXezwPv49j/nG65Ma8T8fdJ6hIY/w3/12frOCnK8GVb2QEvX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EaaU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8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0DD8IA&#10;AADdAAAADwAAAGRycy9kb3ducmV2LnhtbERPTYvCMBC9L/gfwgheFk31UNxqFBEUT8LWRa9DM7bF&#10;ZlKb2NZ/bxYEb/N4n7Nc96YSLTWutKxgOolAEGdWl5wr+DvtxnMQziNrrCyTgic5WK8GX0tMtO34&#10;l9rU5yKEsEtQQeF9nUjpsoIMuomtiQN3tY1BH2CTS91gF8JNJWdRFEuDJYeGAmvaFpTd0odRMIt7&#10;mh7vu/Z896fu8tin34dzqtRo2G8WIDz1/iN+uw86zI/nP/D/TTh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XQM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8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48T8YA&#10;AADdAAAADwAAAGRycy9kb3ducmV2LnhtbESPQWvCQBCF70L/wzIFL1I3eghtdBUpWDwVjMVeh+yY&#10;BLOzMbsm8d93DkJvM7w3732z3o6uUT11ofZsYDFPQBEX3tZcGvg57d/eQYWIbLHxTAYeFGC7eZms&#10;MbN+4CP1eSyVhHDI0EAVY5tpHYqKHIa5b4lFu/jOYZS1K7XtcJBw1+hlkqTaYc3SUGFLnxUV1/zu&#10;DCzTkRbft31/vsXT8Hv/ymeHc27M9HXcrUBFGuO/+Xl9sIKffgi/fCMj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48T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8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KZ1M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8pn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8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Ho8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IAej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89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yiOMIA&#10;AADdAAAADwAAAGRycy9kb3ducmV2LnhtbERPTYvCMBC9L/gfwgheljXVhaJdo4igeFqwil6HZmyL&#10;zaQ2sa3/3ggLe5vH+5zFqjeVaKlxpWUFk3EEgjizuuRcwem4/ZqBcB5ZY2WZFDzJwWo5+Fhgom3H&#10;B2pTn4sQwi5BBYX3dSKlywoy6Ma2Jg7c1TYGfYBNLnWDXQg3lZxGUSwNlhwaCqxpU1B2Sx9GwTTu&#10;afJ737bnuz92l8cu/dyfU6VGw379A8JT7//Ff+69DvPj+Te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KI4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89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U6TMIA&#10;AADdAAAADwAAAGRycy9kb3ducmV2LnhtbERPTYvCMBC9L/gfwgheljVVlqJdo4igeFqwil6HZmyL&#10;zaQ2sa3/3ggLe5vH+5zFqjeVaKlxpWUFk3EEgjizuuRcwem4/ZqBcB5ZY2WZFDzJwWo5+Fhgom3H&#10;B2pTn4sQwi5BBYX3dSKlywoy6Ma2Jg7c1TYGfYBNLnWDXQg3lZxGUSwNlhwaCqxpU1B2Sx9GwTTu&#10;afJ737bnuz92l8cu/dyfU6VGw379A8JT7//Ff+69DvPj+Te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hTpM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89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mf18IA&#10;AADdAAAADwAAAGRycy9kb3ducmV2LnhtbERPTYvCMBC9L/gfwgheljVV2KJdo4igeFqwil6HZmyL&#10;zaQ2sa3/3ggLe5vH+5zFqjeVaKlxpWUFk3EEgjizuuRcwem4/ZqBcB5ZY2WZFDzJwWo5+Fhgom3H&#10;B2pTn4sQwi5BBYX3dSKlywoy6Ma2Jg7c1TYGfYBNLnWDXQg3lZxGUSwNlhwaCqxpU1B2Sx9GwTTu&#10;afJ737bnuz92l8cu/dyfU6VGw379A8JT7//Ff+69DvPj+Te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Z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89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aC/8UA&#10;AADdAAAADwAAAGRycy9kb3ducmV2LnhtbERPTWvCQBC9C/6HZYRepG6skDbRTRBLoWAvVRG8Ddlp&#10;NjQ7G7NbTf99tyB4m8f7nFU52FZcqPeNYwXzWQKCuHK64VrBYf/2+ALCB2SNrWNS8EseymI8WmGu&#10;3ZU/6bILtYgh7HNUYELocil9Zciin7mOOHJfrrcYIuxrqXu8xnDbyqckSaXFhmODwY42hqrv3Y9V&#10;kA2nRWKPmTmf1q/bBTfbj830WamHybBeggg0hLv45n7XcX6apfD/TTxBF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5oL/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8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KmaM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fzz5g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jKmaMQAAADdAAAA&#10;DwAAAAAAAAAAAAAAAACqAgAAZHJzL2Rvd25yZXYueG1sUEsFBgAAAAAEAAQA+gAAAJsDAAAAAA==&#10;">
              <v:shape id="Freeform 322" o:spid="_x0000_s18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gwScYA&#10;AADdAAAADwAAAGRycy9kb3ducmV2LnhtbESPQWvCQBCF70L/wzIFL1I3eghtdBUpWDwVjMVeh+yY&#10;BLOzMbsm8d93DkJvM7w3732z3o6uUT11ofZsYDFPQBEX3tZcGvg57d/eQYWIbLHxTAYeFGC7eZms&#10;MbN+4CP1eSyVhHDI0EAVY5tpHYqKHIa5b4lFu/jOYZS1K7XtcJBw1+hlkqTaYc3SUGFLnxUV1/zu&#10;DCzTkRbft31/vsXT8Hv/ymeHc27M9HXcrUBFGuO/+Xl9sIKffgiufCMj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gwS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8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SV0sQA&#10;AADdAAAADwAAAGRycy9kb3ducmV2LnhtbERPS0vDQBC+F/wPywi9FLtpDsHEbosILTkJTaReh+yY&#10;BLOzaXbz8N93BcHbfHzP2R8X04mJBtdaVrDbRiCIK6tbrhV8lKenZxDOI2vsLJOCH3JwPDys9php&#10;O/OFpsLXIoSwy1BB432fSemqhgy6re2JA/dlB4M+wKGWesA5hJtOxlGUSIMth4YGe3prqPouRqMg&#10;Thbavd9O0/Xmy/lzPBeb/FootX5cXl9AeFr8v/jPneswP0lT+P0mnCA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Eld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8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WmV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DfE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VaZV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8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kDz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mfU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GQP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8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udu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mfU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y5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9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c4I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38Q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HOC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90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AuiBc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Hn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AuiBcQAAADdAAAA&#10;DwAAAAAAAAAAAAAAAACqAgAAZHJzL2Rvd25yZXYueG1sUEsFBgAAAAAEAAQA+gAAAJsDAAAAAA==&#10;">
              <v:shape id="Freeform 329" o:spid="_x0000_s19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IFzcQA&#10;AADdAAAADwAAAGRycy9kb3ducmV2LnhtbERPTWuDQBC9F/oflinkUuKaQE0x2YRSSPBUiAZ7Hdyp&#10;St1Z427U/vtuoNDbPN7n7A6z6cRIg2stK1hFMQjiyuqWawWX4rh8BeE8ssbOMin4IQeH/ePDDlNt&#10;Jz7TmPtahBB2KSpovO9TKV3VkEEX2Z44cF92MOgDHGqpB5xCuOnkOo4TabDl0NBgT+8NVd/5zShY&#10;JzOtPq7Hsbz6Yvq8nfLnrMyVWjzNb1sQnmb/L/5zZzrM38Q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iBc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9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Cbus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H8exf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8J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9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w+I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Yv4g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vD4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9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OqU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DfE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6p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9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8Py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Yvoi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28P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9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wwiM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P2fCL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4wwi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>om</w:t>
      </w:r>
    </w:p>
    <w:p w:rsidR="008600E2" w:rsidRDefault="008600E2" w:rsidP="001B6182">
      <w:pPr>
        <w:ind w:left="-284" w:right="-709" w:hanging="567"/>
        <w:rPr>
          <w:rFonts w:ascii="Hand writing Mutlu" w:hAnsi="Hand writing Mutlu"/>
          <w:color w:val="BFBFBF"/>
          <w:sz w:val="56"/>
        </w:rPr>
      </w:pPr>
      <w:r>
        <w:rPr>
          <w:noProof/>
          <w:lang w:eastAsia="tr-TR"/>
        </w:rPr>
        <w:pict>
          <v:group id="Grup 1749" o:spid="_x0000_s1908" style="position:absolute;left:0;text-align:left;margin-left:-33.35pt;margin-top:54.7pt;width:522.75pt;height:38.9pt;z-index:251687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">
            <v:group id="Group 298" o:spid="_x0000_s190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OLG8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IOLG8cAAADd&#10;AAAADwAAAAAAAAAAAAAAAACqAgAAZHJzL2Rvd25yZXYueG1sUEsFBgAAAAAEAAQA+gAAAJ4DAAAA&#10;AA==&#10;">
              <v:rect id="Rectangle 299" o:spid="_x0000_s191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7pqcMA&#10;AADdAAAADwAAAGRycy9kb3ducmV2LnhtbERPS2sCMRC+F/ofwhS8aVapD1ajVKGg0B7UFq/DZtyE&#10;bibLJrqrv74pCL3Nx/ecxapzlbhSE6xnBcNBBoK48NpyqeDr+N6fgQgRWWPlmRTcKMBq+fy0wFz7&#10;lvd0PcRSpBAOOSowMda5lKEw5DAMfE2cuLNvHMYEm1LqBtsU7io5yrKJdGg5NRisaWOo+DlcnILZ&#10;x20Sd9vX+7c5rc9UZ1Z+tlap3kv3NgcRqYv/4od7q9P86XgIf9+k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7pq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91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x33sMA&#10;AADdAAAADwAAAGRycy9kb3ducmV2LnhtbERPS2sCMRC+F/wPYYTealaxKqtRtCBYaA++8Dpsxk1w&#10;M1k2qbv21zeFQm/z8T1nsepcJe7UBOtZwXCQgSAuvLZcKjgdty8zECEia6w8k4IHBVgte08LzLVv&#10;eU/3QyxFCuGQowITY51LGQpDDsPA18SJu/rGYUywKaVusE3hrpKjLJtIh5ZTg8Ga3gwVt8OXUzD7&#10;eEzi+278fTaXzZXqzMrP1ir13O/WcxCRuvgv/nPvdJo/fR3B7zfpBL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x33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9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DSRcQA&#10;AADdAAAADwAAAGRycy9kb3ducmV2LnhtbERPS2sCMRC+C/0PYQreNNv6qGyN0hYKCnqoVXodNuMm&#10;dDNZNqm7+uuNIPQ2H99z5svOVeJETbCeFTwNMxDEhdeWSwX778/BDESIyBorz6TgTAGWi4feHHPt&#10;W/6i0y6WIoVwyFGBibHOpQyFIYdh6GvixB194zAm2JRSN9imcFfJ5yybSoeWU4PBmj4MFb+7P6dg&#10;tjlP43o1vhzMz/uR6szKbWuV6j92b68gInXxX3x3r3Sa/zIZwe2bdIJ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g0kX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91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iNGM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3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iNGMQAAADdAAAA&#10;DwAAAAAAAAAAAAAAAACqAgAAZHJzL2Rvd25yZXYueG1sUEsFBgAAAAAEAAQA+gAAAJsDAAAAAA==&#10;">
              <v:shape id="Freeform 303" o:spid="_x0000_s19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Eq0MMA&#10;AADdAAAADwAAAGRycy9kb3ducmV2LnhtbERPTYvCMBC9C/sfwix4kTVV0F2qURZB8STYinsdmrEt&#10;20xqE9v6740geJvH+5zlujeVaKlxpWUFk3EEgjizuuRcwSndfv2AcB5ZY2WZFNzJwXr1MVhirG3H&#10;R2oTn4sQwi5GBYX3dSylywoy6Ma2Jg7cxTYGfYBNLnWDXQg3lZxG0VwaLDk0FFjTpqDsP7kZBdN5&#10;T5PDdduerz7t/m67ZLQ/J0oNP/vfBQhPvX+LX+69DvO/Z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Eq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9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O0p8IA&#10;AADdAAAADwAAAGRycy9kb3ducmV2LnhtbERPTYvCMBC9L/gfwgheljVV2Cpdo4igeFqwil6HZmyL&#10;zaQ2sa3/3ggLe5vH+5zFqjeVaKlxpWUFk3EEgjizuuRcwem4/ZqDcB5ZY2WZFDzJwWo5+Fhgom3H&#10;B2pTn4sQwi5BBYX3dSKlywoy6Ma2Jg7c1TYGfYBNLnWDXQg3lZxGUSwNlhwaCqxpU1B2Sx9GwTTu&#10;afJ737bnuz92l8cu/dyfU6VGw379A8JT7//Ff+69DvNn3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Q7S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9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8RPMQA&#10;AADdAAAADwAAAGRycy9kb3ducmV2LnhtbERPS2vCQBC+F/oflin0UuomglpSVymFFE9CE7HXITsm&#10;wexskt08+u+7BcHbfHzP2e5n04iReldbVhAvIhDEhdU1lwpOefr6BsJ5ZI2NZVLwSw72u8eHLSba&#10;TvxNY+ZLEULYJaig8r5NpHRFRQbdwrbEgbvY3qAPsC+l7nEK4aaRyyhaS4M1h4YKW/qsqLhmg1Gw&#10;XM8UH7t0PHc+n36Gr+zlcM6Uen6aP95BeJr9XXxzH3SYv1lt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PET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9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CFTsYA&#10;AADdAAAADwAAAGRycy9kb3ducmV2LnhtbESPQWvCQBCF74X+h2WEXopuFLQSXaUULJ4KRrHXITsm&#10;wexszK5J+u87B8HbDO/Ne9+st4OrVUdtqDwbmE4SUMS5txUXBk7H3XgJKkRki7VnMvBHAbab15c1&#10;ptb3fKAui4WSEA4pGihjbFKtQ16SwzDxDbFoF986jLK2hbYt9hLuaj1LkoV2WLE0lNjQV0n5Nbs7&#10;A7PFQNOf26473+Kx/71/Z+/7c2bM22j4XIGKNMSn+XG9t4L/MRd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5CFT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9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wg1cMA&#10;AADdAAAADwAAAGRycy9kb3ducmV2LnhtbERPTYvCMBC9C/sfwix4kTVV0F2rURZB8SRYF70OzdiW&#10;bSa1iW3990YQvM3jfc5i1ZlSNFS7wrKC0TACQZxaXXCm4O+4+foB4TyyxtIyKbiTg9Xyo7fAWNuW&#10;D9QkPhMhhF2MCnLvq1hKl+Zk0A1tRRy4i60N+gDrTOoa2xBuSjmOoqk0WHBoyLGidU7pf3IzCsbT&#10;jkb766Y5Xf2xPd+2yWB3SpTqf3a/cxCeOv8Wv9w7HeZ/T2b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wg1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9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pD9cYA&#10;AADdAAAADwAAAGRycy9kb3ducmV2LnhtbESPQWvCQBCF70L/wzIFL1I3ekhLdBUpWDwVjMVeh+yY&#10;BLOzMbsm8d93DkJvM7w3732z3o6uUT11ofZsYDFPQBEX3tZcGvg57d8+QIWIbLHxTAYeFGC7eZms&#10;MbN+4CP1eSyVhHDI0EAVY5tpHYqKHIa5b4lFu/jOYZS1K7XtcJBw1+hlkqTaYc3SUGFLnxUV1/zu&#10;DCzTkRbft31/vsXT8Hv/ymeHc27M9HXcrUBFGuO/+Xl9sIL/ngq/fCMj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4pD9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92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PkP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2k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o+Q9wwAAAN0AAAAP&#10;AAAAAAAAAAAAAAAAAKoCAABkcnMvZG93bnJldi54bWxQSwUGAAAAAAQABAD6AAAAmgMAAAAA&#10;">
              <v:shape id="Freeform 310" o:spid="_x0000_s19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R4Gc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MXS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FHg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9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jdg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Nn8Te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WN2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9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FF9sIA&#10;AADdAAAADwAAAGRycy9kb3ducmV2LnhtbERPTYvCMBC9L/gfwgheljVVlipdo4igeFqwil6HZmyL&#10;zaQ2sa3/3ggLe5vH+5zFqjeVaKlxpWUFk3EEgjizuuRcwem4/ZqDcB5ZY2WZFDzJwWo5+Fhgom3H&#10;B2pTn4sQwi5BBYX3dSKlywoy6Ma2Jg7c1TYGfYBNLnWDXQg3lZxGUSwNlhwaCqxpU1B2Sx9GwTTu&#10;afJ737bnuz92l8cu/dyfU6VGw379A8JT7//Ff+69DvNn8Te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sUX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9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3gbcIA&#10;AADdAAAADwAAAGRycy9kb3ducmV2LnhtbERPTYvCMBC9L/gfwgheljVV2Cpdo4igeFqwil6HZmyL&#10;zaQ2sa3/3ggLe5vH+5zFqjeVaKlxpWUFk3EEgjizuuRcwem4/ZqDcB5ZY2WZFDzJwWo5+Fhgom3H&#10;B2pTn4sQwi5BBYX3dSKlywoy6Ma2Jg7c1TYGfYBNLnWDXQg3lZxGUSwNlhwaCqxpU1B2Sx9GwTTu&#10;afJ737bnuz92l8cu/dyfU6VGw379A8JT7//Ff+69DvNn8Te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/eB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9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9+GsIA&#10;AADdAAAADwAAAGRycy9kb3ducmV2LnhtbERPTYvCMBC9L/gfwgh7WTTVQ5VqFBFcPAlbRa9DM7bF&#10;ZlKb2NZ/vxEEb/N4n7Nc96YSLTWutKxgMo5AEGdWl5wrOB13ozkI55E1VpZJwZMcrFeDryUm2nb8&#10;R23qcxFC2CWooPC+TqR0WUEG3djWxIG72sagD7DJpW6wC+GmktMoiqXBkkNDgTVtC8pu6cMomMY9&#10;TQ73XXu++2N3efymP/tzqtT3sN8sQHjq/Uf8du91mD+LY3h9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L34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9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bgcIA&#10;AADdAAAADwAAAGRycy9kb3ducmV2LnhtbERPTYvCMBC9L/gfwgheFk31UJdqFBEUT8LWRa9DM7bF&#10;ZlKb2NZ/bxYEb/N4n7Nc96YSLTWutKxgOolAEGdWl5wr+Dvtxj8gnEfWWFkmBU9ysF4NvpaYaNvx&#10;L7Wpz0UIYZeggsL7OpHSZQUZdBNbEwfuahuDPsAml7rBLoSbSs6iKJYGSw4NBda0LSi7pQ+jYBb3&#10;ND3ed+357k/d5bFPvw/nVKnRsN8sQHjq/Uf8dh90mD+P5/D/TTh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Y9u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92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xP88YA&#10;AADdAAAADwAAAGRycy9kb3ducmV2LnhtbESPQWvCQBCF70L/wzIFL1I3ekhLdBUpWDwVjMVeh+yY&#10;BLOzMbsm8d93DkJvM7w3732z3o6uUT11ofZsYDFPQBEX3tZcGvg57d8+QIWIbLHxTAYeFGC7eZms&#10;MbN+4CP1eSyVhHDI0EAVY5tpHYqKHIa5b4lFu/jOYZS1K7XtcJBw1+hlkqTaYc3SUGFLnxUV1/zu&#10;DCzTkRbft31/vsXT8Hv/ymeHc27M9HXcrUBFGuO/+Xl9sIL/ngqufCMj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xP8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92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DqaM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/5Ku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w6mj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92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PVKMUA&#10;AADdAAAADwAAAGRycy9kb3ducmV2LnhtbESPQWvCQBCF70L/wzJCL6IbPWiJriIFi6eCUex1yI5J&#10;MDsbs2uS/nvnUOhthvfmvW82u8HVqqM2VJ4NzGcJKOLc24oLA5fzYfoBKkRki7VnMvBLAXbbt9EG&#10;U+t7PlGXxUJJCIcUDZQxNqnWIS/JYZj5hli0m28dRlnbQtsWewl3tV4kyVI7rFgaSmzos6T8nj2d&#10;gcVyoPn349BdH/Hc/zy/ssnxmhnzPh72a1CRhvhv/rs+WsFfrYRfvpER9P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U9Uo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93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9ws8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H82i+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H3Cz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93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Btm8UA&#10;AADdAAAADwAAAGRycy9kb3ducmV2LnhtbERPTWvCQBC9F/oflhG8lGZTBVPTrCIWQbCXpqXgbchO&#10;s8HsbJpdNf57tyB4m8f7nGI52FacqPeNYwUvSQqCuHK64VrB99fm+RWED8gaW8ek4EIelovHhwJz&#10;7c78Sacy1CKGsM9RgQmhy6X0lSGLPnEdceR+XW8xRNjXUvd4juG2lZM0nUmLDccGgx2tDVWH8mgV&#10;zIf9NLU/c/O3X73vptzsPtZPmVLj0bB6AxFoCHfxzb3VcX6WTeD/m3iC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MG2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93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+RJDMUAAADdAAAADwAAAGRycy9kb3ducmV2LnhtbERPTWvCQBC9F/wPyxS8&#10;NZsobSTNKiJVPIRCVSi9DdkxCWZnQ3abxH/fLRR6m8f7nHwzmVYM1LvGsoIkikEQl1Y3XCm4nPdP&#10;KxDOI2tsLZOCOznYrGcPOWbajvxBw8lXIoSwy1BB7X2XSenKmgy6yHbEgbva3qAPsK+k7nEM4aaV&#10;izh+kQYbDg01drSrqbydvo2Cw4jjdpm8DcXturt/nZ/fP4uElJo/TttXEJ4m/y/+cx91mJ+m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kSQzFAAAA3QAA&#10;AA8AAAAAAAAAAAAAAAAAqgIAAGRycy9kb3ducmV2LnhtbFBLBQYAAAAABAAEAPoAAACcAwAAAAA=&#10;">
              <v:shape id="Freeform 322" o:spid="_x0000_s193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jTK8QA&#10;AADdAAAADwAAAGRycy9kb3ducmV2LnhtbERPS2vCQBC+F/oflin0UuomIlpSVymFFE9CE7HXITsm&#10;wexskt08+u+7BcHbfHzP2e5n04iReldbVhAvIhDEhdU1lwpOefr6BsJ5ZI2NZVLwSw72u8eHLSba&#10;TvxNY+ZLEULYJaig8r5NpHRFRQbdwrbEgbvY3qAPsC+l7nEK4aaRyyhaS4M1h4YKW/qsqLhmg1Gw&#10;XM8UH7t0PHc+n36Gr+zlcM6Uen6aP95BeJr9XXxzH3SYv9m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o0y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93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R2sMQA&#10;AADdAAAADwAAAGRycy9kb3ducmV2LnhtbERPS2vCQBC+F/oflin0UuomglpSVymFFE9CE7HXITsm&#10;wexskt08+u+7BcHbfHzP2e5n04iReldbVhAvIhDEhdU1lwpOefr6BsJ5ZI2NZVLwSw72u8eHLSba&#10;TvxNY+ZLEULYJaig8r5NpHRFRQbdwrbEgbvY3qAPsC+l7nEK4aaRyyhaS4M1h4YKW/qsqLhmg1Gw&#10;XM8UH7t0PHc+n36Gr+zlcM6Uen6aP95BeJr9XXxzH3SYv9m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kdr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9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box8IA&#10;AADdAAAADwAAAGRycy9kb3ducmV2LnhtbERPTYvCMBC9L/gfwgheFk31UJdqFBEUT8LWRa9DM7bF&#10;ZlKb2NZ/bxYEb/N4n7Nc96YSLTWutKxgOolAEGdWl5wr+Dvtxj8gnEfWWFkmBU9ysF4NvpaYaNvx&#10;L7Wpz0UIYZeggsL7OpHSZQUZdBNbEwfuahuDPsAml7rBLoSbSs6iKJYGSw4NBda0LSi7pQ+jYBb3&#10;ND3ed+357k/d5bFPvw/nVKnRsN8sQHjq/Uf8dh90mD+fx/D/TTh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9uj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9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pNXMQA&#10;AADdAAAADwAAAGRycy9kb3ducmV2LnhtbERPS0vDQBC+F/wPywheit20h6TEbosIkZ6EJiVeh+yY&#10;BLOzaXbz8N+7BcHbfHzPOZwW04mJBtdaVrDdRCCIK6tbrhVci+x5D8J5ZI2dZVLwQw5Ox4fVAVNt&#10;Z77QlPtahBB2KSpovO9TKV3VkEG3sT1x4L7sYNAHONRSDziHcNPJXRTF0mDLoaHBnt4aqr7z0SjY&#10;xQttP27ZVN58MX+O7/n6XOZKPT0ury8gPC3+X/znPuswP0kSuH8TTpDH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6TV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9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XZLsUA&#10;AADdAAAADwAAAGRycy9kb3ducmV2LnhtbESPQWvCQBCF70L/wzJCL6IbPWiJriIFi6eCUex1yI5J&#10;MDsbs2uS/nvnUOhthvfmvW82u8HVqqM2VJ4NzGcJKOLc24oLA5fzYfoBKkRki7VnMvBLAXbbt9EG&#10;U+t7PlGXxUJJCIcUDZQxNqnWIS/JYZj5hli0m28dRlnbQtsWewl3tV4kyVI7rFgaSmzos6T8nj2d&#10;gcVyoPn349BdH/Hc/zy/ssnxmhnzPh72a1CRhvhv/rs+WsFfrQRXvpER9P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Jdku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9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l8tcMA&#10;AADdAAAADwAAAGRycy9kb3ducmV2LnhtbERPTYvCMBC9C/sfwix4kTXVg+5WoyyC4kmwFfc6NGNb&#10;tpnUJrb13xtB8DaP9znLdW8q0VLjSssKJuMIBHFmdcm5glO6/foG4TyyxsoyKbiTg/XqY7DEWNuO&#10;j9QmPhchhF2MCgrv61hKlxVk0I1tTRy4i20M+gCbXOoGuxBuKjmNopk0WHJoKLCmTUHZf3IzCqaz&#10;niaH67Y9X33a/d12yWh/TpQafva/CxCeev8Wv9x7HebP5z/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l8t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93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OnXM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PO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OnXMcAAADd&#10;AAAADwAAAAAAAAAAAAAAAACqAgAAZHJzL2Rvd25yZXYueG1sUEsFBgAAAAAEAAQA+gAAAJ4DAAAA&#10;AA==&#10;">
              <v:shape id="Freeform 329" o:spid="_x0000_s19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oAlM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X7IY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oAl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9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ie4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f0lj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Ynu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9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Q7eM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L9YfsH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Dt4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9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2jDMIA&#10;AADdAAAADwAAAGRycy9kb3ducmV2LnhtbERPTYvCMBC9C/6HMIIX0VRZVKpRRFA8LVhFr0Mz25Zt&#10;JrWJbf33RljY2zze56y3nSlFQ7UrLCuYTiIQxKnVBWcKrpfDeAnCeWSNpWVS8CIH202/t8ZY25bP&#10;1CQ+EyGEXYwKcu+rWEqX5mTQTWxFHLgfWxv0AdaZ1DW2IdyUchZFc2mw4NCQY0X7nNLf5GkUzOYd&#10;Tb8fh+b28Jf2/jwmo9MtUWo46HYrEJ46/y/+c590mL9YfsH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vaM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9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EGl8IA&#10;AADdAAAADwAAAGRycy9kb3ducmV2LnhtbERPTYvCMBC9C/6HMIIX0VRhVapRRFA8LVhFr0Mz25Zt&#10;JrWJbf33RljY2zze56y3nSlFQ7UrLCuYTiIQxKnVBWcKrpfDeAnCeWSNpWVS8CIH202/t8ZY25bP&#10;1CQ+EyGEXYwKcu+rWEqX5mTQTWxFHLgfWxv0AdaZ1DW2IdyUchZFc2mw4NCQY0X7nNLf5GkUzOYd&#10;Tb8fh+b28Jf2/jwmo9MtUWo46HYrEJ46/y/+c590mL9YfsH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8Qa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9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OY4MQA&#10;AADdAAAADwAAAGRycy9kb3ducmV2LnhtbERPS0vDQBC+F/wPywi9FLtpDjHEbosILTkJTaReh+yY&#10;BLOzaXbz8N93BcHbfHzP2R8X04mJBtdaVrDbRiCIK6tbrhV8lKenFITzyBo7y6TghxwcDw+rPWba&#10;znyhqfC1CCHsMlTQeN9nUrqqIYNua3viwH3ZwaAPcKilHnAO4aaTcRQl0mDLoaHBnt4aqr6L0SiI&#10;k4V277fTdL35cv4cz8UmvxZKrR+X1xcQnhb/L/5z5zrMf04T+P0mnCA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jmO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group id="Grup 1711" o:spid="_x0000_s1946" style="position:absolute;left:0;text-align:left;margin-left:-33.35pt;margin-top:5.85pt;width:522.75pt;height:38.9pt;z-index:25168537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">
            <v:group id="Group 298" o:spid="_x0000_s194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cJN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/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3CTfFAAAA3QAA&#10;AA8AAAAAAAAAAAAAAAAAqgIAAGRycy9kb3ducmV2LnhtbFBLBQYAAAAABAAEAPoAAACcAwAAAAA=&#10;">
              <v:rect id="Rectangle 299" o:spid="_x0000_s194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prhcMA&#10;AADdAAAADwAAAGRycy9kb3ducmV2LnhtbERPTWsCMRC9F/ofwhS8aVYrKqtRqlBQaA9qi9dhM25C&#10;N5NlE93VX98UhN7m8T5nsepcJa7UBOtZwXCQgSAuvLZcKvg6vvdnIEJE1lh5JgU3CrBaPj8tMNe+&#10;5T1dD7EUKYRDjgpMjHUuZSgMOQwDXxMn7uwbhzHBppS6wTaFu0qOsmwiHVpODQZr2hgqfg4Xp2D2&#10;cZvE3XZ8/zan9ZnqzMrP1irVe+ne5iAidfFf/HBvdZo/Hb7C3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pr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94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Pz8cMA&#10;AADdAAAADwAAAGRycy9kb3ducmV2LnhtbERPS2sCMRC+F/wPYYTeatYiVlajaKFgoR7qA6/DZtwE&#10;N5Nlk7prf70RBG/z8T1ntuhcJS7UBOtZwXCQgSAuvLZcKtjvvt4mIEJE1lh5JgVXCrCY915mmGvf&#10;8i9dtrEUKYRDjgpMjHUuZSgMOQwDXxMn7uQbhzHBppS6wTaFu0q+Z9lYOrScGgzW9GmoOG//nILJ&#10;z3Ucv9ej/4M5rk5UZ1ZuWqvUa79bTkFE6uJT/HCvdZr/MRzB/Zt0gp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Pz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9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9WasMA&#10;AADdAAAADwAAAGRycy9kb3ducmV2LnhtbERPS2sCMRC+F/ofwhS8aVapD1ajVKGg0B7UFq/DZtyE&#10;bibLJrqrv74pCL3Nx/ecxapzlbhSE6xnBcNBBoK48NpyqeDr+N6fgQgRWWPlmRTcKMBq+fy0wFz7&#10;lvd0PcRSpBAOOSowMda5lKEw5DAMfE2cuLNvHMYEm1LqBtsU7io5yrKJdGg5NRisaWOo+DlcnILZ&#10;x20Sd9vX+7c5rc9UZ1Z+tlap3kv3NgcRqYv/4od7q9P86XAMf9+k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9Wa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95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wPN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TA80wwAAAN0AAAAP&#10;AAAAAAAAAAAAAAAAAKoCAABkcnMvZG93bnJldi54bWxQSwUGAAAAAAQABAD6AAAAmgMAAAAA&#10;">
              <v:shape id="Freeform 303" o:spid="_x0000_s195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Wo/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H8Wz+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Zaj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9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o8j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P2e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o8j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9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aZFc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n8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aZ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9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D6Nc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V/kQ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D6N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9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xfrs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MXS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rF+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9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7B2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mfc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fsH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95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dmEc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r8m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RXZhHFAAAA3QAA&#10;AA8AAAAAAAAAAAAAAAAAqgIAAGRycy9kb3ducmV2LnhtbFBLBQYAAAAABAAEAPoAAACcAwAAAAA=&#10;">
              <v:shape id="Freeform 310" o:spid="_x0000_s195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v8NsQA&#10;AADdAAAADwAAAGRycy9kb3ducmV2LnhtbERPS2vCQBC+F/wPywi9lLpJKFZSVxEhxVOhseh1yE6T&#10;0Oxskt08/PduodDbfHzP2e5n04iReldbVhCvIhDEhdU1lwq+ztnzBoTzyBoby6TgRg72u8XDFlNt&#10;J/6kMfelCCHsUlRQed+mUrqiIoNuZVviwH3b3qAPsC+l7nEK4aaRSRStpcGaQ0OFLR0rKn7ywShI&#10;1jPFH102Xjp/nq7De/50uuRKPS7nwxsIT7P/F/+5TzrMf01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b/D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9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dZrc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f01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XWa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9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XH2s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MXc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Rcf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9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liQc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P4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CWJ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9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b2M8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V/kQ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5b2M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96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TqM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n8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pTq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96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ls6M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L/MRd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ls6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96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XJc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9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1yXP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96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dXB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1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nVwT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96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vyn8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O/Z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Ovyn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96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/ptMUA&#10;AADdAAAADwAAAGRycy9kb3ducmV2LnhtbERPTWvCQBC9C/6HZQQvpW5qSjUxq4hSKOilthS8Ddkx&#10;G8zOptlV03/fLRS8zeN9TrHqbSOu1PnasYKnSQKCuHS65krB58fr4xyED8gaG8ek4Ic8rJbDQYG5&#10;djd+p+shVCKGsM9RgQmhzaX0pSGLfuJa4sidXGcxRNhVUnd4i+G2kdMkeZEWa44NBlvaGCrPh4tV&#10;kPXHNLFfmfk+rre7lOvdfvMwU2o86tcLEIH6cBf/u990nD9Ln+Hvm3i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/+m0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97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vNI8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r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rzSPFAAAA3QAA&#10;AA8AAAAAAAAAAAAAAAAAqgIAAGRycy9kb3ducmV2LnhtbFBLBQYAAAAABAAEAPoAAACcAwAAAAA=&#10;">
              <v:shape id="Freeform 322" o:spid="_x0000_s197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xRB8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Nn3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nFE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97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D0nM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1lt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Q9J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9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9g7s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L/MRd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9g7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9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PFdc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/T2b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PF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9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8flcYA&#10;AADdAAAADwAAAGRycy9kb3ducmV2LnhtbESPQWvCQBCF74X+h2WEXopuFLESXaUULJ4KRrHXITsm&#10;wexszK5J+u87B8HbDO/Ne9+st4OrVUdtqDwbmE4SUMS5txUXBk7H3XgJKkRki7VnMvBHAbab15c1&#10;ptb3fKAui4WSEA4pGihjbFKtQ16SwzDxDbFoF986jLK2hbYt9hLuaj1LkoV2WLE0lNjQV0n5Nbs7&#10;A7PFQNOf26473+Kx/71/Z+/7c2bM22j4XIGKNMSn+XG9t4L/MRd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D8fl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9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O6Ds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X19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zug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97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QmK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9M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sQmKsQAAADdAAAA&#10;DwAAAAAAAAAAAAAAAACqAgAAZHJzL2Rvd25yZXYueG1sUEsFBgAAAAAEAAQA+gAAAJsDAAAAAA==&#10;">
              <v:shape id="Freeform 329" o:spid="_x0000_s197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2B4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j/PZ3A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2B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9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QZlsMA&#10;AADdAAAADwAAAGRycy9kb3ducmV2LnhtbERPTYvCMBC9C/sfwix4kTVVxF2qURZB8STYinsdmrEt&#10;20xqE9v6740geJvH+5zlujeVaKlxpWUFk3EEgjizuuRcwSndfv2AcB5ZY2WZFNzJwXr1MVhirG3H&#10;R2oTn4sQwi5GBYX3dSylywoy6Ma2Jg7cxTYGfYBNLnWDXQg3lZxG0VwaLDk0FFjTpqDsP7kZBdN5&#10;T5PDdduerz7t/m67ZLQ/J0oNP/vfBQhPvX+LX+69DvO/Z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QZ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9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i8DcMA&#10;AADdAAAADwAAAGRycy9kb3ducmV2LnhtbERPTYvCMBC9C/sfwizsRTRV1JVqlGXBxZNgXfQ6NGNb&#10;bCa1iW3990YQvM3jfc5y3ZlSNFS7wrKC0TACQZxaXXCm4P+wGcxBOI+ssbRMCu7kYL366C0x1rbl&#10;PTWJz0QIYRejgtz7KpbSpTkZdENbEQfubGuDPsA6k7rGNoSbUo6jaCYNFhwacqzoN6f0ktyMgvGs&#10;o9HuummOV39oT7e/pL89Jkp9fXY/CxCeOv8Wv9xbHeZ/T6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i8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9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oiesIA&#10;AADdAAAADwAAAGRycy9kb3ducmV2LnhtbERPTYvCMBC9L/gfwgheljVVlipdo4igeFqwil6HZmyL&#10;zaQ2sa3/3ggLe5vH+5zFqjeVaKlxpWUFk3EEgjizuuRcwem4/ZqDcB5ZY2WZFDzJwWo5+Fhgom3H&#10;B2pTn4sQwi5BBYX3dSKlywoy6Ma2Jg7c1TYGfYBNLnWDXQg3lZxGUSwNlhwaCqxpU1B2Sx9GwTTu&#10;afJ737bnuz92l8cu/dyfU6VGw379A8JT7//Ff+69DvNn3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miJ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9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aH4cQA&#10;AADdAAAADwAAAGRycy9kb3ducmV2LnhtbERPS2vCQBC+F/oflin0UuomIlpSVymFFE9CE7HXITsm&#10;wexskt08+u+7BcHbfHzP2e5n04iReldbVhAvIhDEhdU1lwpOefr6BsJ5ZI2NZVLwSw72u8eHLSba&#10;TvxNY+ZLEULYJaig8r5NpHRFRQbdwrbEgbvY3qAPsC+l7nEK4aaRyyhaS4M1h4YKW/qsqLhmg1Gw&#10;XM8UH7t0PHc+n36Gr+zlcM6Uen6aP95BeJr9XXxzH3SYv1lt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Wh+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98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kTk8YA&#10;AADdAAAADwAAAGRycy9kb3ducmV2LnhtbESPQWvCQBCF74X+h2WEXopuFLESXaUULJ4KRrHXITsm&#10;wexszK5J+u87B8HbDO/Ne9+st4OrVUdtqDwbmE4SUMS5txUXBk7H3XgJKkRki7VnMvBHAbab15c1&#10;ptb3fKAui4WSEA4pGihjbFKtQ16SwzDxDbFoF986jLK2hbYt9hLuaj1LkoV2WLE0lNjQV0n5Nbs7&#10;A7PFQNOf26473+Kx/71/Z+/7c2bM22j4XIGKNMSn+XG9t4L/MRd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kTk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2E3774">
        <w:rPr>
          <w:rFonts w:ascii="Hand writing Mutlu" w:hAnsi="Hand writing Mutlu"/>
          <w:color w:val="BFBFBF"/>
          <w:sz w:val="56"/>
        </w:rPr>
        <w:t xml:space="preserve"> </w:t>
      </w:r>
      <w:r>
        <w:rPr>
          <w:rFonts w:ascii="Hand writing Mutlu" w:hAnsi="Hand writing Mutlu"/>
          <w:color w:val="BFBFBF"/>
          <w:sz w:val="56"/>
        </w:rPr>
        <w:t xml:space="preserve"> em                                              im</w:t>
      </w:r>
      <w:bookmarkStart w:id="0" w:name="_GoBack"/>
      <w:bookmarkEnd w:id="0"/>
    </w:p>
    <w:p w:rsidR="008600E2" w:rsidRDefault="008600E2" w:rsidP="000E73A2">
      <w:pPr>
        <w:pStyle w:val="AralkYok"/>
        <w:rPr>
          <w:rFonts w:ascii="Times New Roman" w:hAnsi="Times New Roman"/>
          <w:sz w:val="24"/>
        </w:rPr>
      </w:pPr>
      <w:hyperlink r:id="rId38" w:history="1">
        <w:r>
          <w:rPr>
            <w:rStyle w:val="Hyperlink"/>
            <w:rFonts w:ascii="Times New Roman" w:hAnsi="Times New Roman"/>
            <w:sz w:val="24"/>
          </w:rPr>
          <w:t>www.sorubak.com</w:t>
        </w:r>
      </w:hyperlink>
      <w:r>
        <w:rPr>
          <w:rFonts w:ascii="Times New Roman" w:hAnsi="Times New Roman"/>
          <w:sz w:val="24"/>
        </w:rPr>
        <w:t xml:space="preserve"> </w:t>
      </w:r>
    </w:p>
    <w:p w:rsidR="008600E2" w:rsidRPr="002E3774" w:rsidRDefault="008600E2" w:rsidP="001B6182">
      <w:pPr>
        <w:ind w:left="-284" w:right="-709" w:hanging="567"/>
        <w:rPr>
          <w:rFonts w:ascii="Hand writing Mutlu" w:hAnsi="Hand writing Mutlu"/>
          <w:color w:val="BFBFBF"/>
          <w:sz w:val="56"/>
        </w:rPr>
      </w:pPr>
    </w:p>
    <w:sectPr w:rsidR="008600E2" w:rsidRPr="002E3774" w:rsidSect="00A55D05">
      <w:pgSz w:w="11906" w:h="16838"/>
      <w:pgMar w:top="1417" w:right="1417" w:bottom="1417" w:left="1417" w:header="708" w:footer="708" w:gutter="0"/>
      <w:pgBorders w:offsetFrom="page">
        <w:top w:val="dotDash" w:sz="4" w:space="24" w:color="7030A0"/>
        <w:left w:val="dotDash" w:sz="4" w:space="24" w:color="7030A0"/>
        <w:bottom w:val="dotDash" w:sz="4" w:space="24" w:color="7030A0"/>
        <w:right w:val="dotDash" w:sz="4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00E2" w:rsidRDefault="008600E2" w:rsidP="0016592F">
      <w:pPr>
        <w:spacing w:after="0" w:line="240" w:lineRule="auto"/>
      </w:pPr>
      <w:r>
        <w:separator/>
      </w:r>
    </w:p>
  </w:endnote>
  <w:endnote w:type="continuationSeparator" w:id="0">
    <w:p w:rsidR="008600E2" w:rsidRDefault="008600E2" w:rsidP="00165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00E2" w:rsidRDefault="008600E2" w:rsidP="0016592F">
      <w:pPr>
        <w:spacing w:after="0" w:line="240" w:lineRule="auto"/>
      </w:pPr>
      <w:r>
        <w:separator/>
      </w:r>
    </w:p>
  </w:footnote>
  <w:footnote w:type="continuationSeparator" w:id="0">
    <w:p w:rsidR="008600E2" w:rsidRDefault="008600E2" w:rsidP="001659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5D05"/>
    <w:rsid w:val="00005A27"/>
    <w:rsid w:val="00017441"/>
    <w:rsid w:val="00073F7F"/>
    <w:rsid w:val="000B2412"/>
    <w:rsid w:val="000E58EF"/>
    <w:rsid w:val="000E73A2"/>
    <w:rsid w:val="00115912"/>
    <w:rsid w:val="001379A9"/>
    <w:rsid w:val="00163064"/>
    <w:rsid w:val="0016592F"/>
    <w:rsid w:val="0017102F"/>
    <w:rsid w:val="00174DFD"/>
    <w:rsid w:val="001857DD"/>
    <w:rsid w:val="001B6182"/>
    <w:rsid w:val="001B729A"/>
    <w:rsid w:val="001C2963"/>
    <w:rsid w:val="001C2FB6"/>
    <w:rsid w:val="00255AC0"/>
    <w:rsid w:val="002841BC"/>
    <w:rsid w:val="0028459C"/>
    <w:rsid w:val="002C653F"/>
    <w:rsid w:val="002E3774"/>
    <w:rsid w:val="002F1FA2"/>
    <w:rsid w:val="00351BF0"/>
    <w:rsid w:val="00374935"/>
    <w:rsid w:val="0039471E"/>
    <w:rsid w:val="003B1029"/>
    <w:rsid w:val="003D0742"/>
    <w:rsid w:val="003E30B3"/>
    <w:rsid w:val="003F1458"/>
    <w:rsid w:val="00402931"/>
    <w:rsid w:val="0045424A"/>
    <w:rsid w:val="004E7E95"/>
    <w:rsid w:val="0055043F"/>
    <w:rsid w:val="00556E3F"/>
    <w:rsid w:val="005570A8"/>
    <w:rsid w:val="005917DD"/>
    <w:rsid w:val="005A3892"/>
    <w:rsid w:val="005D3B35"/>
    <w:rsid w:val="005E1ECF"/>
    <w:rsid w:val="00634F2E"/>
    <w:rsid w:val="00673A3A"/>
    <w:rsid w:val="00700686"/>
    <w:rsid w:val="0070320F"/>
    <w:rsid w:val="00721F02"/>
    <w:rsid w:val="00724337"/>
    <w:rsid w:val="00736B2B"/>
    <w:rsid w:val="007514E5"/>
    <w:rsid w:val="00777812"/>
    <w:rsid w:val="007A1A66"/>
    <w:rsid w:val="007A5FF7"/>
    <w:rsid w:val="007A616D"/>
    <w:rsid w:val="007E0A3D"/>
    <w:rsid w:val="0080280A"/>
    <w:rsid w:val="00833021"/>
    <w:rsid w:val="008600E2"/>
    <w:rsid w:val="008B6FEA"/>
    <w:rsid w:val="008C2DD0"/>
    <w:rsid w:val="008F463C"/>
    <w:rsid w:val="009604C2"/>
    <w:rsid w:val="00994497"/>
    <w:rsid w:val="009A349F"/>
    <w:rsid w:val="009A370F"/>
    <w:rsid w:val="009A43E6"/>
    <w:rsid w:val="00A26465"/>
    <w:rsid w:val="00A33D09"/>
    <w:rsid w:val="00A55D05"/>
    <w:rsid w:val="00A62921"/>
    <w:rsid w:val="00A716F4"/>
    <w:rsid w:val="00A877C7"/>
    <w:rsid w:val="00AA4506"/>
    <w:rsid w:val="00AB5DC2"/>
    <w:rsid w:val="00AC3CAF"/>
    <w:rsid w:val="00B01A61"/>
    <w:rsid w:val="00B021CB"/>
    <w:rsid w:val="00B26905"/>
    <w:rsid w:val="00B53CA7"/>
    <w:rsid w:val="00B556E1"/>
    <w:rsid w:val="00B60F88"/>
    <w:rsid w:val="00B62783"/>
    <w:rsid w:val="00B938E4"/>
    <w:rsid w:val="00BE6361"/>
    <w:rsid w:val="00BF05DD"/>
    <w:rsid w:val="00C067D8"/>
    <w:rsid w:val="00C93547"/>
    <w:rsid w:val="00D7629D"/>
    <w:rsid w:val="00DB7D34"/>
    <w:rsid w:val="00DC3E2B"/>
    <w:rsid w:val="00E07622"/>
    <w:rsid w:val="00E60656"/>
    <w:rsid w:val="00E717B5"/>
    <w:rsid w:val="00E75587"/>
    <w:rsid w:val="00E82A25"/>
    <w:rsid w:val="00E84398"/>
    <w:rsid w:val="00EA66BD"/>
    <w:rsid w:val="00ED5580"/>
    <w:rsid w:val="00F023C8"/>
    <w:rsid w:val="00F60B40"/>
    <w:rsid w:val="00F87191"/>
    <w:rsid w:val="00FF3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98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2963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/>
      <w:b/>
      <w:bCs/>
      <w:color w:val="FF0000"/>
      <w:sz w:val="20"/>
      <w:szCs w:val="24"/>
      <w:lang w:eastAsia="tr-TR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8F463C"/>
    <w:rPr>
      <w:rFonts w:ascii="Verdana" w:hAnsi="Verdana" w:cs="Times New Roman"/>
      <w:b/>
      <w:bCs/>
      <w:color w:val="FF0000"/>
      <w:sz w:val="24"/>
      <w:szCs w:val="24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55D0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16592F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16592F"/>
    <w:rPr>
      <w:rFonts w:cs="Times New Roman"/>
    </w:rPr>
  </w:style>
  <w:style w:type="character" w:styleId="Hyperlink">
    <w:name w:val="Hyperlink"/>
    <w:basedOn w:val="DefaultParagraphFont"/>
    <w:uiPriority w:val="99"/>
    <w:rsid w:val="000E73A2"/>
    <w:rPr>
      <w:rFonts w:cs="Times New Roman"/>
      <w:color w:val="0000FF"/>
      <w:u w:val="single"/>
    </w:rPr>
  </w:style>
  <w:style w:type="paragraph" w:customStyle="1" w:styleId="AralkYok">
    <w:name w:val="Aralık Yok"/>
    <w:uiPriority w:val="99"/>
    <w:rsid w:val="000E73A2"/>
    <w:rPr>
      <w:rFonts w:eastAsia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5345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8.jpeg"/><Relationship Id="rId18" Type="http://schemas.openxmlformats.org/officeDocument/2006/relationships/image" Target="media/image13.wmf"/><Relationship Id="rId26" Type="http://schemas.openxmlformats.org/officeDocument/2006/relationships/image" Target="media/image21.wmf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wmf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wmf"/><Relationship Id="rId25" Type="http://schemas.openxmlformats.org/officeDocument/2006/relationships/image" Target="media/image20.png"/><Relationship Id="rId33" Type="http://schemas.openxmlformats.org/officeDocument/2006/relationships/image" Target="media/image28.wmf"/><Relationship Id="rId38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wmf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media/image19.wmf"/><Relationship Id="rId32" Type="http://schemas.openxmlformats.org/officeDocument/2006/relationships/image" Target="media/image27.png"/><Relationship Id="rId37" Type="http://schemas.openxmlformats.org/officeDocument/2006/relationships/image" Target="media/image32.emf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wmf"/><Relationship Id="rId23" Type="http://schemas.openxmlformats.org/officeDocument/2006/relationships/image" Target="media/image18.wmf"/><Relationship Id="rId28" Type="http://schemas.openxmlformats.org/officeDocument/2006/relationships/image" Target="media/image23.wmf"/><Relationship Id="rId36" Type="http://schemas.openxmlformats.org/officeDocument/2006/relationships/image" Target="media/image31.wmf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wmf"/><Relationship Id="rId22" Type="http://schemas.openxmlformats.org/officeDocument/2006/relationships/image" Target="media/image17.jpeg"/><Relationship Id="rId27" Type="http://schemas.openxmlformats.org/officeDocument/2006/relationships/image" Target="media/image22.wmf"/><Relationship Id="rId30" Type="http://schemas.openxmlformats.org/officeDocument/2006/relationships/image" Target="media/image25.png"/><Relationship Id="rId35" Type="http://schemas.openxmlformats.org/officeDocument/2006/relationships/image" Target="media/image3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76</TotalTime>
  <Pages>5</Pages>
  <Words>241</Words>
  <Characters>1374</Characters>
  <Application>Microsoft Office Outlook</Application>
  <DocSecurity>0</DocSecurity>
  <Lines>0</Lines>
  <Paragraphs>0</Paragraphs>
  <ScaleCrop>false</ScaleCrop>
  <Manager>www.sorubak.com</Manager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2013-12-16T18:13:00Z</dcterms:created>
  <dcterms:modified xsi:type="dcterms:W3CDTF">2013-12-22T18:46:00Z</dcterms:modified>
  <cp:category>www.sorubak.com</cp:category>
</cp:coreProperties>
</file>