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7CD" w:rsidRPr="00CF5D3F" w:rsidRDefault="00C977CD" w:rsidP="00637B70">
      <w:pPr>
        <w:tabs>
          <w:tab w:val="left" w:pos="7770"/>
        </w:tabs>
        <w:rPr>
          <w:rFonts w:ascii="Hand writing Mutlu" w:hAnsi="Hand writing Mutlu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187.15pt;margin-top:30.1pt;width:81.75pt;height:69pt;z-index:-251662848;visibility:visible">
            <v:imagedata r:id="rId4" o:title=""/>
          </v:shape>
        </w:pict>
      </w:r>
      <w:r>
        <w:rPr>
          <w:noProof/>
          <w:lang w:eastAsia="tr-TR"/>
        </w:rPr>
        <w:pict>
          <v:shape id="_x0000_s1027" type="#_x0000_t75" style="position:absolute;margin-left:27.4pt;margin-top:12.1pt;width:78.75pt;height:94.5pt;z-index:-251663872;visibility:visible">
            <v:imagedata r:id="rId5" o:title=""/>
          </v:shape>
        </w:pict>
      </w:r>
      <w:r>
        <w:rPr>
          <w:rFonts w:ascii="Hand writing Mutlu" w:hAnsi="Hand writing Mutlu"/>
        </w:rPr>
        <w:tab/>
      </w:r>
    </w:p>
    <w:p w:rsidR="00C977CD" w:rsidRDefault="00C977CD" w:rsidP="00CF5D3F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3" o:spid="_x0000_s1028" type="#_x0000_t75" style="position:absolute;margin-left:356.65pt;margin-top:.05pt;width:113.25pt;height:75pt;z-index:-251661824;visibility:visible">
            <v:imagedata r:id="rId6" o:title="" croptop="5512f" cropbottom="10106f" cropleft="3791f" cropright="8558f"/>
          </v:shape>
        </w:pict>
      </w:r>
    </w:p>
    <w:p w:rsidR="00C977CD" w:rsidRDefault="00C977CD" w:rsidP="00CF5D3F">
      <w:pPr>
        <w:tabs>
          <w:tab w:val="left" w:pos="585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</w:p>
    <w:tbl>
      <w:tblPr>
        <w:tblpPr w:leftFromText="141" w:rightFromText="141" w:vertAnchor="text" w:horzAnchor="margin" w:tblpY="331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C977CD" w:rsidRPr="00365B3F" w:rsidTr="00365B3F">
        <w:trPr>
          <w:trHeight w:val="199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191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207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4783" w:tblpY="301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C977CD" w:rsidRPr="00365B3F" w:rsidTr="00365B3F">
        <w:trPr>
          <w:trHeight w:val="199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191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207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8188" w:tblpY="301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C977CD" w:rsidRPr="00365B3F" w:rsidTr="00365B3F">
        <w:trPr>
          <w:trHeight w:val="199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191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207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C977CD" w:rsidRPr="00CF5D3F" w:rsidRDefault="00C977CD" w:rsidP="00CF5D3F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_x0000_s1029" type="#_x0000_t75" style="position:absolute;margin-left:199.2pt;margin-top:77.25pt;width:106.5pt;height:72.75pt;z-index:-251658752;visibility:visible;mso-position-horizontal-relative:text;mso-position-vertical-relative:text">
            <v:imagedata r:id="rId7" o:title="" cropbottom="5641f"/>
          </v:shape>
        </w:pict>
      </w:r>
      <w:r>
        <w:rPr>
          <w:noProof/>
          <w:lang w:eastAsia="tr-TR"/>
        </w:rPr>
        <w:pict>
          <v:shape id="_x0000_s1030" type="#_x0000_t75" style="position:absolute;margin-left:31.95pt;margin-top:77.25pt;width:111pt;height:78.75pt;z-index:-251659776;visibility:visible;mso-position-horizontal-relative:text;mso-position-vertical-relative:text">
            <v:imagedata r:id="rId8" o:title=""/>
          </v:shape>
        </w:pict>
      </w:r>
      <w:r>
        <w:rPr>
          <w:noProof/>
          <w:lang w:eastAsia="tr-TR"/>
        </w:rPr>
        <w:pict>
          <v:shape id="Resim 4" o:spid="_x0000_s1031" type="#_x0000_t75" style="position:absolute;margin-left:-122.55pt;margin-top:80.25pt;width:75.75pt;height:75.75pt;z-index:-251660800;visibility:visible;mso-position-horizontal-relative:text;mso-position-vertical-relative:text">
            <v:imagedata r:id="rId9" o:title=""/>
          </v:shape>
        </w:pict>
      </w:r>
    </w:p>
    <w:p w:rsidR="00C977CD" w:rsidRDefault="00C977CD" w:rsidP="00CF5D3F">
      <w:pPr>
        <w:tabs>
          <w:tab w:val="left" w:pos="702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</w:p>
    <w:p w:rsidR="00C977CD" w:rsidRDefault="00C977CD" w:rsidP="00CF5D3F">
      <w:pPr>
        <w:rPr>
          <w:rFonts w:ascii="Hand writing Mutlu" w:hAnsi="Hand writing Mutlu"/>
        </w:rPr>
      </w:pPr>
    </w:p>
    <w:tbl>
      <w:tblPr>
        <w:tblpPr w:leftFromText="141" w:rightFromText="141" w:vertAnchor="text" w:horzAnchor="margin" w:tblpY="198"/>
        <w:tblW w:w="9802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43"/>
        <w:gridCol w:w="426"/>
        <w:gridCol w:w="2976"/>
        <w:gridCol w:w="426"/>
        <w:gridCol w:w="3031"/>
      </w:tblGrid>
      <w:tr w:rsidR="00C977CD" w:rsidRPr="00365B3F" w:rsidTr="00365B3F">
        <w:trPr>
          <w:trHeight w:val="206"/>
        </w:trPr>
        <w:tc>
          <w:tcPr>
            <w:tcW w:w="2943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976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3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198"/>
        </w:trPr>
        <w:tc>
          <w:tcPr>
            <w:tcW w:w="2943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976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3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215"/>
        </w:trPr>
        <w:tc>
          <w:tcPr>
            <w:tcW w:w="2943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976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3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  <w:r>
              <w:rPr>
                <w:noProof/>
                <w:lang w:eastAsia="tr-TR"/>
              </w:rPr>
              <w:pict>
                <v:shape id="Resim 9" o:spid="_x0000_s1032" type="#_x0000_t75" style="position:absolute;margin-left:10.55pt;margin-top:26pt;width:116.25pt;height:87pt;z-index:-251655680;visibility:visible;mso-position-horizontal-relative:text;mso-position-vertical-relative:text">
                  <v:imagedata r:id="rId10" o:title=""/>
                </v:shape>
              </w:pict>
            </w:r>
          </w:p>
        </w:tc>
      </w:tr>
    </w:tbl>
    <w:p w:rsidR="00C977CD" w:rsidRPr="00CF5D3F" w:rsidRDefault="00C977CD" w:rsidP="00CF5D3F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7" o:spid="_x0000_s1033" type="#_x0000_t75" style="position:absolute;margin-left:44.65pt;margin-top:51.85pt;width:40.5pt;height:108pt;z-index:-251657728;visibility:visible;mso-position-horizontal-relative:text;mso-position-vertical-relative:text">
            <v:imagedata r:id="rId11" o:title="" cropleft="15844f" cropright="16564f"/>
          </v:shape>
        </w:pict>
      </w:r>
    </w:p>
    <w:p w:rsidR="00C977CD" w:rsidRPr="00CF5D3F" w:rsidRDefault="00C977CD" w:rsidP="00CF5D3F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8" o:spid="_x0000_s1034" type="#_x0000_t75" style="position:absolute;margin-left:174.85pt;margin-top:2.45pt;width:118.5pt;height:66pt;z-index:-251656704;visibility:visible">
            <v:imagedata r:id="rId12" o:title=""/>
          </v:shape>
        </w:pict>
      </w:r>
      <w:r>
        <w:rPr>
          <w:noProof/>
          <w:lang w:eastAsia="tr-TR"/>
        </w:rPr>
        <w:pict>
          <v:shape id="Resim 1" o:spid="_x0000_s1035" type="#_x0000_t75" style="position:absolute;margin-left:552.4pt;margin-top:18.55pt;width:132pt;height:168.75pt;z-index:-251667968;visibility:visible">
            <v:imagedata r:id="rId13" o:title="" cropleft="12587f" cropright="14563f"/>
          </v:shape>
        </w:pict>
      </w:r>
    </w:p>
    <w:p w:rsidR="00C977CD" w:rsidRDefault="00C977CD" w:rsidP="00CF5D3F">
      <w:pPr>
        <w:rPr>
          <w:rFonts w:ascii="Hand writing Mutlu" w:hAnsi="Hand writing Mutlu"/>
        </w:rPr>
      </w:pPr>
    </w:p>
    <w:tbl>
      <w:tblPr>
        <w:tblpPr w:leftFromText="141" w:rightFromText="141" w:vertAnchor="text" w:horzAnchor="margin" w:tblpY="198"/>
        <w:tblW w:w="9802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43"/>
        <w:gridCol w:w="426"/>
        <w:gridCol w:w="2976"/>
        <w:gridCol w:w="426"/>
        <w:gridCol w:w="3031"/>
      </w:tblGrid>
      <w:tr w:rsidR="00C977CD" w:rsidRPr="00365B3F" w:rsidTr="00365B3F">
        <w:trPr>
          <w:trHeight w:val="206"/>
        </w:trPr>
        <w:tc>
          <w:tcPr>
            <w:tcW w:w="2943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976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3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198"/>
        </w:trPr>
        <w:tc>
          <w:tcPr>
            <w:tcW w:w="2943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976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3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215"/>
        </w:trPr>
        <w:tc>
          <w:tcPr>
            <w:tcW w:w="2943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976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3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C977CD" w:rsidRDefault="00C977CD" w:rsidP="00CF5D3F">
      <w:pPr>
        <w:tabs>
          <w:tab w:val="left" w:pos="3225"/>
          <w:tab w:val="left" w:pos="7185"/>
        </w:tabs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12" o:spid="_x0000_s1036" type="#_x0000_t75" style="position:absolute;margin-left:370.15pt;margin-top:72.85pt;width:85.5pt;height:84pt;z-index:-251652608;visibility:visible;mso-position-horizontal-relative:text;mso-position-vertical-relative:text">
            <v:imagedata r:id="rId14" o:title="" croptop="8621f" cropbottom="7366f"/>
          </v:shape>
        </w:pict>
      </w:r>
      <w:r>
        <w:rPr>
          <w:noProof/>
          <w:lang w:eastAsia="tr-TR"/>
        </w:rPr>
        <w:pict>
          <v:shape id="Resim 11" o:spid="_x0000_s1037" type="#_x0000_t75" style="position:absolute;margin-left:181.9pt;margin-top:80.35pt;width:83.25pt;height:72.75pt;z-index:-251653632;visibility:visible;mso-position-horizontal-relative:text;mso-position-vertical-relative:text">
            <v:imagedata r:id="rId15" o:title=""/>
          </v:shape>
        </w:pict>
      </w:r>
      <w:r>
        <w:rPr>
          <w:noProof/>
          <w:lang w:eastAsia="tr-TR"/>
        </w:rPr>
        <w:pict>
          <v:shape id="Resim 10" o:spid="_x0000_s1038" type="#_x0000_t75" style="position:absolute;margin-left:32.65pt;margin-top:72.85pt;width:79.5pt;height:84.75pt;z-index:-251654656;visibility:visible;mso-position-horizontal-relative:text;mso-position-vertical-relative:text">
            <v:imagedata r:id="rId16" o:title="" croptop="19585f" cropbottom="7617f" cropleft="9641f" cropright="9316f"/>
          </v:shape>
        </w:pic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</w:p>
    <w:p w:rsidR="00C977CD" w:rsidRPr="00CF5D3F" w:rsidRDefault="00C977CD" w:rsidP="00CF5D3F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6" o:spid="_x0000_s1039" type="#_x0000_t75" style="position:absolute;margin-left:625.3pt;margin-top:-264.85pt;width:82.75pt;height:153pt;z-index:-251664896;visibility:visible">
            <v:imagedata r:id="rId17" o:title="" cropleft="18189f"/>
          </v:shape>
        </w:pict>
      </w:r>
      <w:r>
        <w:rPr>
          <w:noProof/>
          <w:lang w:eastAsia="tr-TR"/>
        </w:rPr>
        <w:pict>
          <v:shape id="_x0000_s1040" type="#_x0000_t75" style="position:absolute;margin-left:552.2pt;margin-top:-306.85pt;width:118.75pt;height:157.1pt;z-index:-251665920;visibility:visible">
            <v:imagedata r:id="rId18" o:title=""/>
          </v:shape>
        </w:pict>
      </w:r>
    </w:p>
    <w:p w:rsidR="00C977CD" w:rsidRPr="00CF5D3F" w:rsidRDefault="00C977CD" w:rsidP="00CF5D3F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5" o:spid="_x0000_s1041" type="#_x0000_t75" style="position:absolute;margin-left:540.2pt;margin-top:-350.4pt;width:118.75pt;height:157.1pt;z-index:-251666944;visibility:visible">
            <v:imagedata r:id="rId18" o:title=""/>
          </v:shape>
        </w:pict>
      </w:r>
    </w:p>
    <w:tbl>
      <w:tblPr>
        <w:tblpPr w:leftFromText="141" w:rightFromText="141" w:vertAnchor="text" w:horzAnchor="margin" w:tblpY="274"/>
        <w:tblW w:w="9802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43"/>
        <w:gridCol w:w="426"/>
        <w:gridCol w:w="2976"/>
        <w:gridCol w:w="426"/>
        <w:gridCol w:w="3031"/>
      </w:tblGrid>
      <w:tr w:rsidR="00C977CD" w:rsidRPr="00365B3F" w:rsidTr="00365B3F">
        <w:trPr>
          <w:trHeight w:val="206"/>
        </w:trPr>
        <w:tc>
          <w:tcPr>
            <w:tcW w:w="2943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976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3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198"/>
        </w:trPr>
        <w:tc>
          <w:tcPr>
            <w:tcW w:w="2943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976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3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215"/>
        </w:trPr>
        <w:tc>
          <w:tcPr>
            <w:tcW w:w="2943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976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3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C977CD" w:rsidRDefault="00C977CD" w:rsidP="00CF5D3F">
      <w:pPr>
        <w:rPr>
          <w:rFonts w:ascii="Hand writing Mutlu" w:hAnsi="Hand writing Mutlu"/>
        </w:rPr>
      </w:pPr>
      <w:r w:rsidRPr="00365B3F">
        <w:rPr>
          <w:rFonts w:ascii="Hand writing Mutlu" w:hAnsi="Hand writing Mutlu"/>
          <w:noProof/>
          <w:lang w:eastAsia="tr-TR"/>
        </w:rPr>
        <w:pict>
          <v:shape id="Resim 2" o:spid="_x0000_i1025" type="#_x0000_t75" alt="mushroom" style="width:108pt;height:70.5pt;visibility:visible">
            <v:imagedata r:id="rId19" o:title=""/>
          </v:shape>
        </w:pict>
      </w:r>
      <w:r>
        <w:rPr>
          <w:rFonts w:ascii="Hand writing Mutlu" w:hAnsi="Hand writing Mutlu"/>
        </w:rPr>
        <w:t xml:space="preserve">            </w:t>
      </w:r>
      <w:r w:rsidRPr="00365B3F">
        <w:rPr>
          <w:rFonts w:ascii="Hand writing Mutlu" w:hAnsi="Hand writing Mutlu"/>
          <w:noProof/>
          <w:lang w:eastAsia="tr-TR"/>
        </w:rPr>
        <w:pict>
          <v:shape id="Resim 1" o:spid="_x0000_i1026" type="#_x0000_t75" alt="https://encrypted-tbn3.gstatic.com/images?q=tbn:ANd9GcTlAOOMJvQrNsJ6XM2OeDgttZtVSaCwJT1G4NnpGIZsH8wHC9bo" style="width:81pt;height:64.5pt;visibility:visible">
            <v:imagedata r:id="rId20" o:title=""/>
          </v:shape>
        </w:pict>
      </w:r>
      <w:r>
        <w:rPr>
          <w:rFonts w:ascii="Hand writing Mutlu" w:hAnsi="Hand writing Mutlu"/>
        </w:rPr>
        <w:t xml:space="preserve">              </w:t>
      </w:r>
      <w:r w:rsidRPr="00365B3F">
        <w:rPr>
          <w:rFonts w:ascii="Hand writing Mutlu" w:hAnsi="Hand writing Mutlu"/>
          <w:noProof/>
          <w:lang w:eastAsia="tr-TR"/>
        </w:rPr>
        <w:pict>
          <v:shape id="Resim 4" o:spid="_x0000_i1027" type="#_x0000_t75" alt="http://us.123rf.com/400wm/400/400/hatza/hatza1204/hatza120400006/13101655-bread-doodle.jpg" style="width:92.25pt;height:72.75pt;visibility:visible">
            <v:imagedata r:id="rId21" o:title=""/>
          </v:shape>
        </w:pict>
      </w:r>
    </w:p>
    <w:tbl>
      <w:tblPr>
        <w:tblpPr w:leftFromText="141" w:rightFromText="141" w:vertAnchor="text" w:horzAnchor="margin" w:tblpY="95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C977CD" w:rsidRPr="00365B3F" w:rsidTr="00365B3F">
        <w:trPr>
          <w:trHeight w:val="199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191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207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XSpec="center" w:tblpY="140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C977CD" w:rsidRPr="00365B3F" w:rsidTr="00365B3F">
        <w:trPr>
          <w:trHeight w:val="199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191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207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7993" w:tblpY="125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C977CD" w:rsidRPr="00365B3F" w:rsidTr="00365B3F">
        <w:trPr>
          <w:trHeight w:val="199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191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207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C977CD" w:rsidRPr="00CF5D3F" w:rsidRDefault="00C977CD" w:rsidP="007E0D36">
      <w:pPr>
        <w:rPr>
          <w:rFonts w:ascii="Hand writing Mutlu" w:hAnsi="Hand writing Mutlu"/>
        </w:rPr>
      </w:pPr>
      <w:r w:rsidRPr="00365B3F">
        <w:rPr>
          <w:rFonts w:ascii="Hand writing Mutlu" w:hAnsi="Hand writing Mutlu"/>
          <w:noProof/>
          <w:lang w:eastAsia="tr-TR"/>
        </w:rPr>
        <w:pict>
          <v:shape id="Resim 7" o:spid="_x0000_i1028" type="#_x0000_t75" alt="http://boyama.info/boyama/hayvanlar/wolf.jpg" style="width:63pt;height:85.5pt;visibility:visible">
            <v:imagedata r:id="rId22" o:title=""/>
          </v:shape>
        </w:pict>
      </w:r>
      <w:r>
        <w:rPr>
          <w:rFonts w:ascii="Hand writing Mutlu" w:hAnsi="Hand writing Mutlu"/>
        </w:rPr>
        <w:t xml:space="preserve">                         </w:t>
      </w:r>
      <w:r w:rsidRPr="00365B3F">
        <w:rPr>
          <w:rFonts w:ascii="Hand writing Mutlu" w:hAnsi="Hand writing Mutlu"/>
          <w:noProof/>
          <w:lang w:eastAsia="tr-TR"/>
        </w:rPr>
        <w:pict>
          <v:shape id="Resim 10" o:spid="_x0000_i1029" type="#_x0000_t75" alt="http://benceler.files.wordpress.com/2011/04/komik-inek-nb17725.jpg" style="width:81pt;height:57.75pt;visibility:visible">
            <v:imagedata r:id="rId23" o:title=""/>
          </v:shape>
        </w:pict>
      </w:r>
      <w:r>
        <w:rPr>
          <w:rFonts w:ascii="Hand writing Mutlu" w:hAnsi="Hand writing Mutlu"/>
        </w:rPr>
        <w:t xml:space="preserve">                   </w:t>
      </w:r>
      <w:r w:rsidRPr="00365B3F">
        <w:rPr>
          <w:rFonts w:ascii="Hand writing Mutlu" w:hAnsi="Hand writing Mutlu"/>
          <w:noProof/>
          <w:lang w:eastAsia="tr-TR"/>
        </w:rPr>
        <w:pict>
          <v:shape id="Resim 13" o:spid="_x0000_i1030" type="#_x0000_t75" alt="http://www.saglikvegebelik.com/resim/d%C4%B1%C5%9F-kulak-iltihab%C4%B1.jpeg" style="width:68.25pt;height:68.25pt;visibility:visible">
            <v:imagedata r:id="rId24" o:title=""/>
          </v:shape>
        </w:pict>
      </w:r>
    </w:p>
    <w:tbl>
      <w:tblPr>
        <w:tblpPr w:leftFromText="141" w:rightFromText="141" w:vertAnchor="text" w:horzAnchor="margin" w:tblpY="95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C977CD" w:rsidRPr="00365B3F" w:rsidTr="00365B3F">
        <w:trPr>
          <w:trHeight w:val="199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191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207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4918" w:tblpY="94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C977CD" w:rsidRPr="00365B3F" w:rsidTr="00365B3F">
        <w:trPr>
          <w:trHeight w:val="199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191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207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8398" w:tblpY="94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C977CD" w:rsidRPr="00365B3F" w:rsidTr="00365B3F">
        <w:trPr>
          <w:trHeight w:val="199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191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207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C977CD" w:rsidRDefault="00C977CD" w:rsidP="007E0D36">
      <w:pPr>
        <w:tabs>
          <w:tab w:val="left" w:pos="4020"/>
        </w:tabs>
        <w:rPr>
          <w:rFonts w:ascii="Hand writing Mutlu" w:hAnsi="Hand writing Mutlu"/>
        </w:rPr>
      </w:pPr>
    </w:p>
    <w:p w:rsidR="00C977CD" w:rsidRPr="00CF5D3F" w:rsidRDefault="00C977CD" w:rsidP="007E0D36">
      <w:pPr>
        <w:rPr>
          <w:rFonts w:ascii="Hand writing Mutlu" w:hAnsi="Hand writing Mutlu"/>
        </w:rPr>
      </w:pPr>
      <w:r w:rsidRPr="00365B3F">
        <w:rPr>
          <w:rFonts w:ascii="Hand writing Mutlu" w:hAnsi="Hand writing Mutlu"/>
          <w:noProof/>
          <w:lang w:eastAsia="tr-TR"/>
        </w:rPr>
        <w:pict>
          <v:shape id="Resim 16" o:spid="_x0000_i1031" type="#_x0000_t75" alt="http://www.elektroak.com/images/products/00/37/65/3765_buyuk.jpg" style="width:90pt;height:60pt;visibility:visible">
            <v:imagedata r:id="rId25" o:title=""/>
          </v:shape>
        </w:pict>
      </w:r>
      <w:r>
        <w:rPr>
          <w:rFonts w:ascii="Hand writing Mutlu" w:hAnsi="Hand writing Mutlu"/>
        </w:rPr>
        <w:t xml:space="preserve">                  </w:t>
      </w:r>
      <w:r w:rsidRPr="00365B3F">
        <w:rPr>
          <w:rFonts w:ascii="Hand writing Mutlu" w:hAnsi="Hand writing Mutlu"/>
          <w:noProof/>
          <w:lang w:eastAsia="tr-TR"/>
        </w:rPr>
        <w:pict>
          <v:shape id="_x0000_i1032" type="#_x0000_t75" alt="http://www.ucvakte.com/wp-content/uploads/2013/12/b%C3%BCy%C3%BCk-kare.bmp" style="width:54pt;height:54pt;visibility:visible">
            <v:imagedata r:id="rId26" o:title=""/>
          </v:shape>
        </w:pict>
      </w:r>
      <w:r>
        <w:rPr>
          <w:rFonts w:ascii="Hand writing Mutlu" w:hAnsi="Hand writing Mutlu"/>
        </w:rPr>
        <w:t xml:space="preserve">                        </w:t>
      </w:r>
      <w:r w:rsidRPr="00365B3F">
        <w:rPr>
          <w:rFonts w:ascii="Hand writing Mutlu" w:hAnsi="Hand writing Mutlu"/>
          <w:noProof/>
          <w:lang w:eastAsia="tr-TR"/>
        </w:rPr>
        <w:pict>
          <v:shape id="_x0000_i1033" type="#_x0000_t75" alt="http://1.bp.blogspot.com/-ZcDYqmvmNhg/T84Pwt8sIuI/AAAAAAAAAx8/pz8Mom5lCnU/s1600/jvc_gy-hm790_prohd_video-kamera.jpg" style="width:81.75pt;height:57.75pt;visibility:visible">
            <v:imagedata r:id="rId27" o:title=""/>
          </v:shape>
        </w:pict>
      </w:r>
    </w:p>
    <w:tbl>
      <w:tblPr>
        <w:tblpPr w:leftFromText="141" w:rightFromText="141" w:vertAnchor="text" w:horzAnchor="margin" w:tblpY="95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C977CD" w:rsidRPr="00365B3F" w:rsidTr="00365B3F">
        <w:trPr>
          <w:trHeight w:val="199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191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207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4918" w:tblpY="94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C977CD" w:rsidRPr="00365B3F" w:rsidTr="00365B3F">
        <w:trPr>
          <w:trHeight w:val="199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191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207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8398" w:tblpY="94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C977CD" w:rsidRPr="00365B3F" w:rsidTr="00365B3F">
        <w:trPr>
          <w:trHeight w:val="199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191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207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C977CD" w:rsidRDefault="00C977CD" w:rsidP="007E0D36">
      <w:pPr>
        <w:tabs>
          <w:tab w:val="left" w:pos="402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</w:p>
    <w:p w:rsidR="00C977CD" w:rsidRPr="00CF5D3F" w:rsidRDefault="00C977CD" w:rsidP="007E0D36">
      <w:pPr>
        <w:rPr>
          <w:rFonts w:ascii="Hand writing Mutlu" w:hAnsi="Hand writing Mutlu"/>
        </w:rPr>
      </w:pPr>
      <w:r w:rsidRPr="00365B3F">
        <w:rPr>
          <w:rFonts w:ascii="Hand writing Mutlu" w:hAnsi="Hand writing Mutlu"/>
          <w:noProof/>
          <w:lang w:eastAsia="tr-TR"/>
        </w:rPr>
        <w:pict>
          <v:shape id="_x0000_i1034" type="#_x0000_t75" alt="http://mcdn01.gittigidiyor.net/5408/MIPA-FIYONKLU-TOKA__54082925_0.jpg" style="width:75.75pt;height:49.5pt;visibility:visible">
            <v:imagedata r:id="rId28" o:title=""/>
          </v:shape>
        </w:pict>
      </w:r>
      <w:r>
        <w:rPr>
          <w:rFonts w:ascii="Hand writing Mutlu" w:hAnsi="Hand writing Mutlu"/>
        </w:rPr>
        <w:t xml:space="preserve">                    </w:t>
      </w:r>
      <w:r w:rsidRPr="00365B3F">
        <w:rPr>
          <w:rFonts w:ascii="Hand writing Mutlu" w:hAnsi="Hand writing Mutlu"/>
          <w:noProof/>
          <w:lang w:eastAsia="tr-TR"/>
        </w:rPr>
        <w:pict>
          <v:shape id="_x0000_i1035" type="#_x0000_t75" alt="http://library.thinkquest.org/J0110006/bone.GIF" style="width:103.5pt;height:52.5pt;visibility:visible">
            <v:imagedata r:id="rId29" o:title=""/>
          </v:shape>
        </w:pict>
      </w:r>
      <w:r>
        <w:rPr>
          <w:rFonts w:ascii="Hand writing Mutlu" w:hAnsi="Hand writing Mutlu"/>
        </w:rPr>
        <w:t xml:space="preserve">              </w:t>
      </w:r>
      <w:r w:rsidRPr="00365B3F">
        <w:rPr>
          <w:rFonts w:ascii="Hand writing Mutlu" w:hAnsi="Hand writing Mutlu"/>
          <w:noProof/>
          <w:lang w:eastAsia="tr-TR"/>
        </w:rPr>
        <w:pict>
          <v:shape id="_x0000_i1036" type="#_x0000_t75" alt="http://silivrikum.com/img/editor/image/kum%200,7.JPG" style="width:81pt;height:61.5pt;visibility:visible">
            <v:imagedata r:id="rId30" o:title=""/>
          </v:shape>
        </w:pict>
      </w:r>
    </w:p>
    <w:tbl>
      <w:tblPr>
        <w:tblpPr w:leftFromText="141" w:rightFromText="141" w:vertAnchor="text" w:horzAnchor="margin" w:tblpY="95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C977CD" w:rsidRPr="00365B3F" w:rsidTr="00365B3F">
        <w:trPr>
          <w:trHeight w:val="199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191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207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4918" w:tblpY="94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C977CD" w:rsidRPr="00365B3F" w:rsidTr="00365B3F">
        <w:trPr>
          <w:trHeight w:val="199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191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207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8398" w:tblpY="94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C977CD" w:rsidRPr="00365B3F" w:rsidTr="00365B3F">
        <w:trPr>
          <w:trHeight w:val="199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191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207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C977CD" w:rsidRDefault="00C977CD" w:rsidP="007E0D36">
      <w:pPr>
        <w:tabs>
          <w:tab w:val="left" w:pos="4020"/>
        </w:tabs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17" o:spid="_x0000_s1042" type="#_x0000_t75" alt="http://coloringcrew.estaticos.net/coloring-book/painted/201039/b83b795f0ba7a8f13a2c5f9001047ccd.png" style="position:absolute;margin-left:223.95pt;margin-top:71.85pt;width:78.75pt;height:73.5pt;z-index:251664896;visibility:visible;mso-position-horizontal-relative:text;mso-position-vertical-relative:text">
            <v:imagedata r:id="rId31" o:title=""/>
          </v:shape>
        </w:pict>
      </w:r>
      <w:r>
        <w:rPr>
          <w:rFonts w:ascii="Hand writing Mutlu" w:hAnsi="Hand writing Mutlu"/>
        </w:rPr>
        <w:t xml:space="preserve"> </w:t>
      </w:r>
    </w:p>
    <w:p w:rsidR="00C977CD" w:rsidRPr="00CF5D3F" w:rsidRDefault="00C977CD" w:rsidP="007E0D36">
      <w:pPr>
        <w:rPr>
          <w:rFonts w:ascii="Hand writing Mutlu" w:hAnsi="Hand writing Mutlu"/>
        </w:rPr>
      </w:pPr>
      <w:r w:rsidRPr="00365B3F">
        <w:rPr>
          <w:rFonts w:ascii="Hand writing Mutlu" w:hAnsi="Hand writing Mutlu"/>
          <w:noProof/>
          <w:lang w:eastAsia="tr-TR"/>
        </w:rPr>
        <w:pict>
          <v:shape id="_x0000_i1037" type="#_x0000_t75" alt="http://pixabay.com/static/uploads/photo/2013/04/01/21/33/snow-99325_640.png" style="width:41.25pt;height:41.25pt;visibility:visible">
            <v:imagedata r:id="rId32" o:title=""/>
          </v:shape>
        </w:pict>
      </w:r>
      <w:r>
        <w:rPr>
          <w:rFonts w:ascii="Hand writing Mutlu" w:hAnsi="Hand writing Mutlu"/>
        </w:rPr>
        <w:t xml:space="preserve">                               </w:t>
      </w:r>
      <w:r w:rsidRPr="00365B3F">
        <w:rPr>
          <w:rFonts w:ascii="Hand writing Mutlu" w:hAnsi="Hand writing Mutlu"/>
          <w:noProof/>
          <w:lang w:eastAsia="tr-TR"/>
        </w:rPr>
        <w:pict>
          <v:shape id="Resim 19" o:spid="_x0000_i1038" type="#_x0000_t75" alt="http://www.bizimevlokantasi.com/wp-content/uploads/2012/11/sade-makarna-b4620.jpg" style="width:91.5pt;height:60.75pt;visibility:visible">
            <v:imagedata r:id="rId33" o:title=""/>
          </v:shape>
        </w:pict>
      </w:r>
      <w:r>
        <w:rPr>
          <w:rFonts w:ascii="Hand writing Mutlu" w:hAnsi="Hand writing Mutlu"/>
        </w:rPr>
        <w:t xml:space="preserve">          </w:t>
      </w:r>
    </w:p>
    <w:tbl>
      <w:tblPr>
        <w:tblpPr w:leftFromText="141" w:rightFromText="141" w:vertAnchor="text" w:horzAnchor="margin" w:tblpY="95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C977CD" w:rsidRPr="00365B3F" w:rsidTr="00365B3F">
        <w:trPr>
          <w:trHeight w:val="199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191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207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4918" w:tblpY="94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C977CD" w:rsidRPr="00365B3F" w:rsidTr="00365B3F">
        <w:trPr>
          <w:trHeight w:val="199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191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207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8398" w:tblpY="94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C977CD" w:rsidRPr="00365B3F" w:rsidTr="00365B3F">
        <w:trPr>
          <w:trHeight w:val="199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191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207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C977CD" w:rsidRPr="00CF5D3F" w:rsidRDefault="00C977CD" w:rsidP="005E658D">
      <w:pPr>
        <w:tabs>
          <w:tab w:val="left" w:pos="4020"/>
        </w:tabs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18" o:spid="_x0000_s1043" type="#_x0000_t75" alt="http://weblogs.pbspaces.com/mrspsingring/files/2012/09/chorus.gif" style="position:absolute;margin-left:37.95pt;margin-top:68.85pt;width:85.5pt;height:57.75pt;z-index:-251649536;visibility:visible;mso-position-horizontal-relative:text;mso-position-vertical-relative:text">
            <v:imagedata r:id="rId34" o:title=""/>
          </v:shape>
        </w:pict>
      </w:r>
      <w:r>
        <w:rPr>
          <w:noProof/>
          <w:lang w:eastAsia="tr-TR"/>
        </w:rPr>
        <w:pict>
          <v:shape id="_x0000_s1044" type="#_x0000_t75" alt="https://www.parkersu.com/assets/images/store/catalog/styles/large/8654.jpg" style="position:absolute;margin-left:-142.6pt;margin-top:58.35pt;width:70.1pt;height:65.25pt;z-index:-251650560;visibility:visible;mso-position-horizontal-relative:text;mso-position-vertical-relative:text">
            <v:imagedata r:id="rId35" o:title=""/>
          </v:shape>
        </w:pict>
      </w:r>
      <w:r>
        <w:rPr>
          <w:rFonts w:ascii="Hand writing Mutlu" w:hAnsi="Hand writing Mutlu"/>
        </w:rPr>
        <w:t xml:space="preserve">                                          </w:t>
      </w:r>
      <w:r w:rsidRPr="00365B3F">
        <w:rPr>
          <w:rFonts w:ascii="Hand writing Mutlu" w:hAnsi="Hand writing Mutlu"/>
          <w:noProof/>
          <w:lang w:eastAsia="tr-TR"/>
        </w:rPr>
        <w:pict>
          <v:shape id="Resim 25" o:spid="_x0000_i1039" type="#_x0000_t75" alt="http://boyama.info/boyama/hayvanlar/bald-eagle.jpg" style="width:50.25pt;height:67.5pt;visibility:visible">
            <v:imagedata r:id="rId36" o:title=""/>
          </v:shape>
        </w:pict>
      </w:r>
      <w:r>
        <w:rPr>
          <w:rFonts w:ascii="Hand writing Mutlu" w:hAnsi="Hand writing Mutlu"/>
        </w:rPr>
        <w:t xml:space="preserve">                                                                                        </w:t>
      </w:r>
    </w:p>
    <w:tbl>
      <w:tblPr>
        <w:tblpPr w:leftFromText="141" w:rightFromText="141" w:vertAnchor="text" w:horzAnchor="margin" w:tblpY="95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C977CD" w:rsidRPr="00365B3F" w:rsidTr="00365B3F">
        <w:trPr>
          <w:trHeight w:val="199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191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207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4918" w:tblpY="94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C977CD" w:rsidRPr="00365B3F" w:rsidTr="00365B3F">
        <w:trPr>
          <w:trHeight w:val="199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191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207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8398" w:tblpY="94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C977CD" w:rsidRPr="00365B3F" w:rsidTr="00365B3F">
        <w:trPr>
          <w:trHeight w:val="199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191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C977CD" w:rsidRPr="00365B3F" w:rsidTr="00365B3F">
        <w:trPr>
          <w:trHeight w:val="207"/>
        </w:trPr>
        <w:tc>
          <w:tcPr>
            <w:tcW w:w="2961" w:type="dxa"/>
          </w:tcPr>
          <w:p w:rsidR="00C977CD" w:rsidRPr="00365B3F" w:rsidRDefault="00C977CD" w:rsidP="00365B3F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C977CD" w:rsidRDefault="00C977CD" w:rsidP="008F7970">
      <w:pPr>
        <w:tabs>
          <w:tab w:val="left" w:pos="4020"/>
        </w:tabs>
        <w:rPr>
          <w:rFonts w:ascii="Hand writing Mutlu" w:hAnsi="Hand writing Mutlu"/>
        </w:rPr>
      </w:pPr>
    </w:p>
    <w:p w:rsidR="00C977CD" w:rsidRPr="00F7243C" w:rsidRDefault="00C977CD" w:rsidP="000C14DE">
      <w:pPr>
        <w:jc w:val="both"/>
        <w:rPr>
          <w:rFonts w:ascii="Hand writing Mutlu" w:hAnsi="Hand writing Mutlu"/>
        </w:rPr>
      </w:pPr>
      <w:r>
        <w:rPr>
          <w:rFonts w:ascii="Comic Sans MS" w:hAnsi="Comic Sans MS"/>
        </w:rPr>
        <w:tab/>
      </w:r>
      <w:bookmarkStart w:id="0" w:name="_GoBack"/>
      <w:bookmarkEnd w:id="0"/>
      <w:r>
        <w:rPr>
          <w:rFonts w:ascii="Hand writing Mutlu" w:hAnsi="Hand writing Mutlu"/>
          <w:sz w:val="48"/>
          <w:szCs w:val="48"/>
        </w:rPr>
        <w:fldChar w:fldCharType="begin"/>
      </w:r>
      <w:r>
        <w:rPr>
          <w:rFonts w:ascii="Hand writing Mutlu" w:hAnsi="Hand writing Mutlu"/>
          <w:sz w:val="48"/>
          <w:szCs w:val="48"/>
        </w:rPr>
        <w:instrText xml:space="preserve"> HYPERLINK "http://www.sorubak.com" </w:instrText>
      </w:r>
      <w:r w:rsidRPr="008E459C">
        <w:rPr>
          <w:rFonts w:ascii="Hand writing Mutlu" w:hAnsi="Hand writing Mutlu"/>
          <w:sz w:val="48"/>
          <w:szCs w:val="48"/>
        </w:rPr>
      </w:r>
      <w:r>
        <w:rPr>
          <w:rFonts w:ascii="Hand writing Mutlu" w:hAnsi="Hand writing Mutlu"/>
          <w:sz w:val="48"/>
          <w:szCs w:val="48"/>
        </w:rPr>
        <w:fldChar w:fldCharType="separate"/>
      </w:r>
      <w:r w:rsidRPr="008E459C">
        <w:rPr>
          <w:rStyle w:val="Hyperlink"/>
          <w:rFonts w:ascii="Hand writing Mutlu" w:hAnsi="Hand writing Mutlu"/>
          <w:sz w:val="48"/>
          <w:szCs w:val="48"/>
        </w:rPr>
        <w:t>www.sorubak.com</w:t>
      </w:r>
      <w:r>
        <w:rPr>
          <w:rFonts w:ascii="Hand writing Mutlu" w:hAnsi="Hand writing Mutlu"/>
          <w:sz w:val="48"/>
          <w:szCs w:val="48"/>
        </w:rPr>
        <w:fldChar w:fldCharType="end"/>
      </w:r>
      <w:r>
        <w:rPr>
          <w:rFonts w:ascii="Hand writing Mutlu" w:hAnsi="Hand writing Mutlu"/>
          <w:sz w:val="48"/>
          <w:szCs w:val="48"/>
        </w:rPr>
        <w:t xml:space="preserve"> </w:t>
      </w:r>
    </w:p>
    <w:p w:rsidR="00C977CD" w:rsidRPr="004E3DAB" w:rsidRDefault="00C977CD" w:rsidP="00394DA9">
      <w:pPr>
        <w:tabs>
          <w:tab w:val="left" w:pos="5910"/>
        </w:tabs>
        <w:rPr>
          <w:rFonts w:ascii="Comic Sans MS" w:hAnsi="Comic Sans MS"/>
        </w:rPr>
      </w:pPr>
    </w:p>
    <w:sectPr w:rsidR="00C977CD" w:rsidRPr="004E3DAB" w:rsidSect="00CF5D3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D3F"/>
    <w:rsid w:val="00084400"/>
    <w:rsid w:val="000877A2"/>
    <w:rsid w:val="000C14DE"/>
    <w:rsid w:val="000F23CA"/>
    <w:rsid w:val="00163F53"/>
    <w:rsid w:val="001A0C0D"/>
    <w:rsid w:val="001E1013"/>
    <w:rsid w:val="00274BCF"/>
    <w:rsid w:val="002E304E"/>
    <w:rsid w:val="002E3B2C"/>
    <w:rsid w:val="00313F38"/>
    <w:rsid w:val="00314625"/>
    <w:rsid w:val="00352DD4"/>
    <w:rsid w:val="00365B3F"/>
    <w:rsid w:val="00394DA9"/>
    <w:rsid w:val="003C3C60"/>
    <w:rsid w:val="00401924"/>
    <w:rsid w:val="0049532F"/>
    <w:rsid w:val="004C597E"/>
    <w:rsid w:val="004E3DAB"/>
    <w:rsid w:val="00532B23"/>
    <w:rsid w:val="00552C23"/>
    <w:rsid w:val="005E658D"/>
    <w:rsid w:val="00607B37"/>
    <w:rsid w:val="00613270"/>
    <w:rsid w:val="00627C21"/>
    <w:rsid w:val="00637B70"/>
    <w:rsid w:val="00647E2F"/>
    <w:rsid w:val="0067404F"/>
    <w:rsid w:val="00682422"/>
    <w:rsid w:val="006A1964"/>
    <w:rsid w:val="006B2ABC"/>
    <w:rsid w:val="006D33A9"/>
    <w:rsid w:val="006E2729"/>
    <w:rsid w:val="006E4B9E"/>
    <w:rsid w:val="006E5355"/>
    <w:rsid w:val="007206E3"/>
    <w:rsid w:val="00750B89"/>
    <w:rsid w:val="00753001"/>
    <w:rsid w:val="00764B40"/>
    <w:rsid w:val="00770662"/>
    <w:rsid w:val="00791DE0"/>
    <w:rsid w:val="007E0D36"/>
    <w:rsid w:val="008143D8"/>
    <w:rsid w:val="00815AE3"/>
    <w:rsid w:val="00897B8B"/>
    <w:rsid w:val="008A0794"/>
    <w:rsid w:val="008D2F4C"/>
    <w:rsid w:val="008E459C"/>
    <w:rsid w:val="008F7970"/>
    <w:rsid w:val="009037DE"/>
    <w:rsid w:val="00945927"/>
    <w:rsid w:val="009572BE"/>
    <w:rsid w:val="00960F4D"/>
    <w:rsid w:val="00961173"/>
    <w:rsid w:val="00984854"/>
    <w:rsid w:val="0099366B"/>
    <w:rsid w:val="009A1F00"/>
    <w:rsid w:val="009A5BCC"/>
    <w:rsid w:val="00A67EF4"/>
    <w:rsid w:val="00AC6382"/>
    <w:rsid w:val="00AE0E5D"/>
    <w:rsid w:val="00B64B04"/>
    <w:rsid w:val="00BA44BB"/>
    <w:rsid w:val="00BE7FF2"/>
    <w:rsid w:val="00C977CD"/>
    <w:rsid w:val="00CA2132"/>
    <w:rsid w:val="00CF5D3F"/>
    <w:rsid w:val="00D37190"/>
    <w:rsid w:val="00DB0006"/>
    <w:rsid w:val="00DB0EBA"/>
    <w:rsid w:val="00DC7201"/>
    <w:rsid w:val="00DF2779"/>
    <w:rsid w:val="00DF43AE"/>
    <w:rsid w:val="00EB3D97"/>
    <w:rsid w:val="00F400B7"/>
    <w:rsid w:val="00F7243C"/>
    <w:rsid w:val="00FE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  <w:pPr>
      <w:spacing w:after="200" w:line="276" w:lineRule="auto"/>
    </w:pPr>
    <w:rPr>
      <w:sz w:val="24"/>
      <w:szCs w:val="4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F5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5D3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E101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C14D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png"/><Relationship Id="rId37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92</Words>
  <Characters>527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Exper</dc:creator>
  <cp:keywords>www.sorubak.com</cp:keywords>
  <dc:description>www.sorubak.com</dc:description>
  <cp:lastModifiedBy>edanur</cp:lastModifiedBy>
  <cp:revision>3</cp:revision>
  <dcterms:created xsi:type="dcterms:W3CDTF">2013-12-30T14:03:00Z</dcterms:created>
  <dcterms:modified xsi:type="dcterms:W3CDTF">2014-01-04T18:21:00Z</dcterms:modified>
  <cp:category>www.sorubak.com</cp:category>
</cp:coreProperties>
</file>