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B01" w:rsidRDefault="00287B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287B01" w:rsidRPr="003D4CC2" w:rsidTr="003D4CC2">
        <w:tc>
          <w:tcPr>
            <w:tcW w:w="9212" w:type="dxa"/>
          </w:tcPr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s1026" type="#_x0000_t75" style="position:absolute;margin-left:253.9pt;margin-top:11.6pt;width:132.85pt;height:105pt;z-index:251653632;visibility:visible">
                  <v:imagedata r:id="rId4" o:title=""/>
                </v:shape>
              </w:pict>
            </w:r>
            <w:r w:rsidRPr="003D4CC2">
              <w:t xml:space="preserve">   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 xml:space="preserve">             EKREM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Ekrem iki tane kek al.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Ekmek al,kek al.</w:t>
            </w:r>
            <w:r w:rsidRPr="003D4CC2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Resim 2" o:spid="_x0000_s1027" type="#_x0000_t75" style="position:absolute;margin-left:316.9pt;margin-top:6.15pt;width:113.25pt;height:113.25pt;z-index:251654656;visibility:visible">
                  <v:imagedata r:id="rId5" o:title=""/>
                </v:shape>
              </w:pic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Ekmekleri tek tek al.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Kerem</w:t>
            </w:r>
            <w:r w:rsidRPr="003D4CC2">
              <w:rPr>
                <w:rFonts w:ascii="Times New Roman" w:hAnsi="Times New Roman"/>
                <w:sz w:val="36"/>
                <w:szCs w:val="36"/>
              </w:rPr>
              <w:t>’</w: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e etli ekmek al.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Kutu kutu kalem al.</w:t>
            </w:r>
            <w:r w:rsidRPr="003D4CC2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_x0000_s1028" type="#_x0000_t75" alt="http://t3.gstatic.com/images?q=tbn:ANd9GcT7Xk50rBjH9FjmaRYV3-Az53jO2wTaVkDmoI4tHaVyfePMz8tiWg" href="http://www.google.com.tr/imgres?imgurl=http://www.turksesigazete.com/wp-content/uploads/2012/04/ekmek.jpg&amp;imgrefurl=http://www.turksesigazete.com/bakanliktan-ekmek-aciklamasi.html&amp;h=749&amp;w=1600&amp;sz=183&amp;tbnid=ed3fwCLS5-xiIM:&amp;tbnh=67&amp;tbnw=143&amp;prev=/search?q=ekmek+resmi&amp;tbm=isch&amp;tbo=u&amp;zoom=1&amp;q=ekmek+resmi&amp;usg=__RQ2EZySZDCrikWxq3o4Zi0TSVjI=&amp;docid=mGZxLhhWOj3KIM&amp;hl=tr&amp;sa=X&amp;ei=DvUbUeGHOYqU0QXB7IDQCQ&amp;sqi=2&amp;ved=0CCoQ9QEwAA&amp;dur=6" style="position:absolute;margin-left:301.25pt;margin-top:25.35pt;width:122.1pt;height:57pt;z-index:251670016;visibility:visible" o:button="t">
                  <v:fill o:detectmouseclick="t"/>
                  <v:imagedata r:id="rId6" o:title=""/>
                </v:shape>
              </w:pic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Meral</w:t>
            </w:r>
            <w:r w:rsidRPr="003D4CC2">
              <w:rPr>
                <w:rFonts w:ascii="Times New Roman" w:hAnsi="Times New Roman"/>
                <w:sz w:val="36"/>
                <w:szCs w:val="36"/>
              </w:rPr>
              <w:t>’</w: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e kokulu kalem al.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Kara kalem al.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Meral on iki tane kalem al.</w:t>
            </w:r>
          </w:p>
          <w:p w:rsidR="00287B01" w:rsidRPr="003D4CC2" w:rsidRDefault="00287B01" w:rsidP="003D4CC2">
            <w:pPr>
              <w:spacing w:after="0" w:line="240" w:lineRule="auto"/>
              <w:rPr>
                <w:sz w:val="36"/>
                <w:szCs w:val="36"/>
              </w:rPr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29" style="position:absolute;margin-left:-4.75pt;margin-top:8.7pt;width:459.75pt;height:30pt;z-index:251647488" coordorigin="1413,7777" coordsize="9004,600">
                  <v:line id="_x0000_s1030" style="position:absolute" from="1413,7777" to="10413,7777"/>
                  <v:line id="_x0000_s1031" style="position:absolute" from="1413,7957" to="10413,7957"/>
                  <v:line id="_x0000_s1032" style="position:absolute" from="1417,8197" to="10417,8197"/>
                  <v:line id="_x0000_s1033" style="position:absolute" from="1417,8377" to="10417,8377"/>
                  <v:line id="_x0000_s1034" style="position:absolute" from="10417,7777" to="10417,8344"/>
                  <v:line id="_x0000_s1035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36" style="position:absolute;margin-left:-4.55pt;margin-top:5.35pt;width:459.15pt;height:30pt;z-index:251646464" coordorigin="1413,7777" coordsize="9004,600">
                  <v:line id="_x0000_s1037" style="position:absolute" from="1413,7777" to="10413,7777"/>
                  <v:line id="_x0000_s1038" style="position:absolute" from="1413,7957" to="10413,7957"/>
                  <v:line id="_x0000_s1039" style="position:absolute" from="1417,8197" to="10417,8197"/>
                  <v:line id="_x0000_s1040" style="position:absolute" from="1417,8377" to="10417,8377"/>
                  <v:line id="_x0000_s1041" style="position:absolute" from="10417,7777" to="10417,8344"/>
                  <v:line id="_x0000_s1042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43" style="position:absolute;margin-left:-6.55pt;margin-top:.35pt;width:461.35pt;height:30pt;z-index:251645440" coordorigin="1413,7777" coordsize="9004,600">
                  <v:line id="_x0000_s1044" style="position:absolute" from="1413,7777" to="10413,7777"/>
                  <v:line id="_x0000_s1045" style="position:absolute" from="1413,7957" to="10413,7957"/>
                  <v:line id="_x0000_s1046" style="position:absolute" from="1417,8197" to="10417,8197"/>
                  <v:line id="_x0000_s1047" style="position:absolute" from="1417,8377" to="10417,8377"/>
                  <v:line id="_x0000_s1048" style="position:absolute" from="10417,7777" to="10417,8344"/>
                  <v:line id="_x0000_s1049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50" style="position:absolute;margin-left:-5.95pt;margin-top:7.35pt;width:460.95pt;height:30pt;z-index:251648512" coordorigin="1413,7777" coordsize="9004,600">
                  <v:line id="_x0000_s1051" style="position:absolute" from="1413,7777" to="10413,7777"/>
                  <v:line id="_x0000_s1052" style="position:absolute" from="1413,7957" to="10413,7957"/>
                  <v:line id="_x0000_s1053" style="position:absolute" from="1417,8197" to="10417,8197"/>
                  <v:line id="_x0000_s1054" style="position:absolute" from="1417,8377" to="10417,8377"/>
                  <v:line id="_x0000_s1055" style="position:absolute" from="10417,7777" to="10417,8344"/>
                  <v:line id="_x0000_s1056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57" style="position:absolute;margin-left:-5.15pt;margin-top:2.2pt;width:459.55pt;height:30pt;z-index:251649536" coordorigin="1413,7777" coordsize="9004,600">
                  <v:line id="_x0000_s1058" style="position:absolute" from="1413,7777" to="10413,7777"/>
                  <v:line id="_x0000_s1059" style="position:absolute" from="1413,7957" to="10413,7957"/>
                  <v:line id="_x0000_s1060" style="position:absolute" from="1417,8197" to="10417,8197"/>
                  <v:line id="_x0000_s1061" style="position:absolute" from="1417,8377" to="10417,8377"/>
                  <v:line id="_x0000_s1062" style="position:absolute" from="10417,7777" to="10417,8344"/>
                  <v:line id="_x0000_s1063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  <w:ind w:firstLine="708"/>
            </w:pPr>
            <w:r>
              <w:rPr>
                <w:noProof/>
                <w:lang w:eastAsia="tr-TR"/>
              </w:rPr>
              <w:pict>
                <v:group id="_x0000_s1064" style="position:absolute;left:0;text-align:left;margin-left:-4.35pt;margin-top:11.6pt;width:458.55pt;height:30pt;z-index:251650560" coordorigin="1413,7777" coordsize="9004,600">
                  <v:line id="_x0000_s1065" style="position:absolute" from="1413,7777" to="10413,7777"/>
                  <v:line id="_x0000_s1066" style="position:absolute" from="1413,7957" to="10413,7957"/>
                  <v:line id="_x0000_s1067" style="position:absolute" from="1417,8197" to="10417,8197"/>
                  <v:line id="_x0000_s1068" style="position:absolute" from="1417,8377" to="10417,8377"/>
                  <v:line id="_x0000_s1069" style="position:absolute" from="10417,7777" to="10417,8344"/>
                  <v:line id="_x0000_s1070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71" style="position:absolute;margin-left:-5.95pt;margin-top:6.65pt;width:459.95pt;height:30pt;z-index:251651584" coordorigin="1413,7777" coordsize="9004,600">
                  <v:line id="_x0000_s1072" style="position:absolute" from="1413,7777" to="10413,7777"/>
                  <v:line id="_x0000_s1073" style="position:absolute" from="1413,7957" to="10413,7957"/>
                  <v:line id="_x0000_s1074" style="position:absolute" from="1417,8197" to="10417,8197"/>
                  <v:line id="_x0000_s1075" style="position:absolute" from="1417,8377" to="10417,8377"/>
                  <v:line id="_x0000_s1076" style="position:absolute" from="10417,7777" to="10417,8344"/>
                  <v:line id="_x0000_s1077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78" style="position:absolute;margin-left:-4.35pt;margin-top:3.15pt;width:458.15pt;height:30pt;z-index:251652608" coordorigin="1413,7777" coordsize="9004,600">
                  <v:line id="_x0000_s1079" style="position:absolute" from="1413,7777" to="10413,7777"/>
                  <v:line id="_x0000_s1080" style="position:absolute" from="1413,7957" to="10413,7957"/>
                  <v:line id="_x0000_s1081" style="position:absolute" from="1417,8197" to="10417,8197"/>
                  <v:line id="_x0000_s1082" style="position:absolute" from="1417,8377" to="10417,8377"/>
                  <v:line id="_x0000_s1083" style="position:absolute" from="10417,7777" to="10417,8344"/>
                  <v:line id="_x0000_s1084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85" style="position:absolute;margin-left:-6.55pt;margin-top:-1.05pt;width:460.15pt;height:30pt;z-index:251655680" coordorigin="1413,7777" coordsize="9004,600">
                  <v:line id="_x0000_s1086" style="position:absolute" from="1413,7777" to="10413,7777"/>
                  <v:line id="_x0000_s1087" style="position:absolute" from="1413,7957" to="10413,7957"/>
                  <v:line id="_x0000_s1088" style="position:absolute" from="1417,8197" to="10417,8197"/>
                  <v:line id="_x0000_s1089" style="position:absolute" from="1417,8377" to="10417,8377"/>
                  <v:line id="_x0000_s1090" style="position:absolute" from="10417,7777" to="10417,8344"/>
                  <v:line id="_x0000_s1091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</w:tc>
      </w:tr>
    </w:tbl>
    <w:p w:rsidR="00287B01" w:rsidRDefault="00287B01"/>
    <w:p w:rsidR="00287B01" w:rsidRDefault="00287B0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212"/>
      </w:tblGrid>
      <w:tr w:rsidR="00287B01" w:rsidRPr="003D4CC2" w:rsidTr="003D4CC2">
        <w:tc>
          <w:tcPr>
            <w:tcW w:w="9212" w:type="dxa"/>
          </w:tcPr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Resim 3" o:spid="_x0000_s1092" type="#_x0000_t75" style="position:absolute;margin-left:274.9pt;margin-top:1.1pt;width:130.5pt;height:105.75pt;z-index:251666944;visibility:visible">
                  <v:imagedata r:id="rId7" o:title=""/>
                </v:shape>
              </w:pict>
            </w:r>
            <w:r w:rsidRPr="003D4CC2">
              <w:rPr>
                <w:rFonts w:ascii="Hand writing Mutlu" w:hAnsi="Hand writing Mutlu"/>
              </w:rPr>
              <w:t xml:space="preserve"> </w: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 xml:space="preserve">                 MELEK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Melek erken kalk.</w:t>
            </w:r>
            <w:r w:rsidRPr="003D4CC2">
              <w:rPr>
                <w:rFonts w:ascii="Times New Roman" w:hAnsi="Times New Roman"/>
                <w:snapToGrid w:val="0"/>
                <w:color w:val="000000"/>
                <w:w w:val="0"/>
                <w:sz w:val="2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İneklere ot at.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Kemal</w:t>
            </w:r>
            <w:r w:rsidRPr="003D4CC2">
              <w:rPr>
                <w:rFonts w:ascii="Times New Roman" w:hAnsi="Times New Roman"/>
                <w:sz w:val="36"/>
                <w:szCs w:val="36"/>
              </w:rPr>
              <w:t>’</w: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e kara terlik al.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rg_hi" o:spid="_x0000_s1093" type="#_x0000_t75" alt="http://t2.gstatic.com/images?q=tbn:ANd9GcT2FSZKQkqPOD41FGj_DNx0jaB2vnJ6do2oTpOrbz9yIfy5JJFonA" href="http://www.google.com.tr/imgres?imgurl=http://www.gununmodelleri.com/_resimler/1013333442_Adidas-Terlik-Modelleri.jpg&amp;imgrefurl=http://www.gununmodelleri.com/adidas-terlik-modelleri/5516/&amp;h=1111&amp;w=1920&amp;sz=295&amp;tbnid=otbCvhJ061WYSM:&amp;tbnh=64&amp;tbnw=111&amp;prev=/search?q=terlik+resmi&amp;tbm=isch&amp;tbo=u&amp;zoom=1&amp;q=terlik+resmi&amp;usg=__9io-NSGfTREKZJ7NXw5PJOQAMpQ=&amp;docid=2tqsyZTEzrMtZM&amp;hl=tr&amp;sa=X&amp;ei=g_QbUdTsO-On0QWAjYG4Dg&amp;ved=0CE0Q9QEwCw&amp;dur=1" style="position:absolute;margin-left:289.9pt;margin-top:3.5pt;width:131.25pt;height:75.75pt;z-index:251667968;visibility:visible" o:button="t">
                  <v:fill o:detectmouseclick="t"/>
                  <v:imagedata r:id="rId8" o:title=""/>
                </v:shape>
              </w:pic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Terlik tam on iki lira.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Nine merak etme.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Melek erken kalkar.</w:t>
            </w:r>
            <w:r w:rsidRPr="003D4CC2">
              <w:rPr>
                <w:rFonts w:ascii="Arial" w:hAnsi="Arial" w:cs="Arial"/>
                <w:color w:val="1122CC"/>
              </w:rPr>
              <w:t xml:space="preserve"> 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>
              <w:rPr>
                <w:noProof/>
                <w:lang w:eastAsia="tr-TR"/>
              </w:rPr>
              <w:pict>
                <v:shape id="irc_mi" o:spid="_x0000_s1094" type="#_x0000_t75" alt="http://www.spiritualizm.com/sphaber/12.gif" href="http://www.google.com.tr/url?sa=i&amp;rct=j&amp;q=on+iki+rakam%C4%B1&amp;source=images&amp;cd=&amp;cad=rja&amp;docid=0n3sMJicYh7FzM&amp;tbnid=rMchLbkKYX5UnM:&amp;ved=0CAUQjRw&amp;url=http://www.spiritualizm.com/spirithaber62.html&amp;ei=7PQbUZW2HIjB0gXou4DABw&amp;psig=AFQjCNGxWEFSIDgRys5Sdij3P6BSDBLgcw&amp;ust=13608730161658" style="position:absolute;margin-left:308.15pt;margin-top:4.7pt;width:119pt;height:69.75pt;z-index:251668992;visibility:visible" o:button="t">
                  <v:fill o:detectmouseclick="t"/>
                  <v:imagedata r:id="rId9" o:title=""/>
                </v:shape>
              </w:pict>
            </w:r>
            <w:r w:rsidRPr="003D4CC2">
              <w:rPr>
                <w:rFonts w:ascii="Hand writing Mutlu" w:hAnsi="Hand writing Mutlu"/>
                <w:sz w:val="36"/>
                <w:szCs w:val="36"/>
              </w:rPr>
              <w:t>İneklere ot atar.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Korkma Melek korkma.</w:t>
            </w:r>
          </w:p>
          <w:p w:rsidR="00287B01" w:rsidRPr="003D4CC2" w:rsidRDefault="00287B01" w:rsidP="003D4CC2">
            <w:pPr>
              <w:spacing w:after="0" w:line="240" w:lineRule="auto"/>
              <w:rPr>
                <w:rFonts w:ascii="Hand writing Mutlu" w:hAnsi="Hand writing Mutlu"/>
                <w:sz w:val="36"/>
                <w:szCs w:val="36"/>
              </w:rPr>
            </w:pPr>
            <w:r w:rsidRPr="003D4CC2">
              <w:rPr>
                <w:rFonts w:ascii="Hand writing Mutlu" w:hAnsi="Hand writing Mutlu"/>
                <w:sz w:val="36"/>
                <w:szCs w:val="36"/>
              </w:rPr>
              <w:t>Aman korkak olma.</w: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095" style="position:absolute;margin-left:-6.25pt;margin-top:-.5pt;width:459.75pt;height:30pt;z-index:251656704" coordorigin="1413,7777" coordsize="9004,600">
                  <v:line id="_x0000_s1096" style="position:absolute" from="1413,7777" to="10413,7777"/>
                  <v:line id="_x0000_s1097" style="position:absolute" from="1413,7957" to="10413,7957"/>
                  <v:line id="_x0000_s1098" style="position:absolute" from="1417,8197" to="10417,8197"/>
                  <v:line id="_x0000_s1099" style="position:absolute" from="1417,8377" to="10417,8377"/>
                  <v:line id="_x0000_s1100" style="position:absolute" from="10417,7777" to="10417,8344"/>
                  <v:line id="_x0000_s1101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02" style="position:absolute;margin-left:-6.05pt;margin-top:3.7pt;width:459.75pt;height:30pt;z-index:251657728" coordorigin="1413,7777" coordsize="9004,600">
                  <v:line id="_x0000_s1103" style="position:absolute" from="1413,7777" to="10413,7777"/>
                  <v:line id="_x0000_s1104" style="position:absolute" from="1413,7957" to="10413,7957"/>
                  <v:line id="_x0000_s1105" style="position:absolute" from="1417,8197" to="10417,8197"/>
                  <v:line id="_x0000_s1106" style="position:absolute" from="1417,8377" to="10417,8377"/>
                  <v:line id="_x0000_s1107" style="position:absolute" from="10417,7777" to="10417,8344"/>
                  <v:line id="_x0000_s1108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09" style="position:absolute;margin-left:-5.85pt;margin-top:11.4pt;width:459.75pt;height:30pt;z-index:251658752" coordorigin="1413,7777" coordsize="9004,600">
                  <v:line id="_x0000_s1110" style="position:absolute" from="1413,7777" to="10413,7777"/>
                  <v:line id="_x0000_s1111" style="position:absolute" from="1413,7957" to="10413,7957"/>
                  <v:line id="_x0000_s1112" style="position:absolute" from="1417,8197" to="10417,8197"/>
                  <v:line id="_x0000_s1113" style="position:absolute" from="1417,8377" to="10417,8377"/>
                  <v:line id="_x0000_s1114" style="position:absolute" from="10417,7777" to="10417,8344"/>
                  <v:line id="_x0000_s1115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16" style="position:absolute;margin-left:-5.45pt;margin-top:2.7pt;width:459.75pt;height:30pt;z-index:251659776" coordorigin="1413,7777" coordsize="9004,600">
                  <v:line id="_x0000_s1117" style="position:absolute" from="1413,7777" to="10413,7777"/>
                  <v:line id="_x0000_s1118" style="position:absolute" from="1413,7957" to="10413,7957"/>
                  <v:line id="_x0000_s1119" style="position:absolute" from="1417,8197" to="10417,8197"/>
                  <v:line id="_x0000_s1120" style="position:absolute" from="1417,8377" to="10417,8377"/>
                  <v:line id="_x0000_s1121" style="position:absolute" from="10417,7777" to="10417,8344"/>
                  <v:line id="_x0000_s1122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23" style="position:absolute;margin-left:-6.45pt;margin-top:8.95pt;width:459.75pt;height:30pt;z-index:251660800" coordorigin="1413,7777" coordsize="9004,600">
                  <v:line id="_x0000_s1124" style="position:absolute" from="1413,7777" to="10413,7777"/>
                  <v:line id="_x0000_s1125" style="position:absolute" from="1413,7957" to="10413,7957"/>
                  <v:line id="_x0000_s1126" style="position:absolute" from="1417,8197" to="10417,8197"/>
                  <v:line id="_x0000_s1127" style="position:absolute" from="1417,8377" to="10417,8377"/>
                  <v:line id="_x0000_s1128" style="position:absolute" from="10417,7777" to="10417,8344"/>
                  <v:line id="_x0000_s1129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30" style="position:absolute;margin-left:-5.45pt;margin-top:5.45pt;width:459.75pt;height:30pt;z-index:251661824" coordorigin="1413,7777" coordsize="9004,600">
                  <v:line id="_x0000_s1131" style="position:absolute" from="1413,7777" to="10413,7777"/>
                  <v:line id="_x0000_s1132" style="position:absolute" from="1413,7957" to="10413,7957"/>
                  <v:line id="_x0000_s1133" style="position:absolute" from="1417,8197" to="10417,8197"/>
                  <v:line id="_x0000_s1134" style="position:absolute" from="1417,8377" to="10417,8377"/>
                  <v:line id="_x0000_s1135" style="position:absolute" from="10417,7777" to="10417,8344"/>
                  <v:line id="_x0000_s1136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37" style="position:absolute;margin-left:-6.65pt;margin-top:-1pt;width:459.75pt;height:30pt;z-index:251662848" coordorigin="1413,7777" coordsize="9004,600">
                  <v:line id="_x0000_s1138" style="position:absolute" from="1413,7777" to="10413,7777"/>
                  <v:line id="_x0000_s1139" style="position:absolute" from="1413,7957" to="10413,7957"/>
                  <v:line id="_x0000_s1140" style="position:absolute" from="1417,8197" to="10417,8197"/>
                  <v:line id="_x0000_s1141" style="position:absolute" from="1417,8377" to="10417,8377"/>
                  <v:line id="_x0000_s1142" style="position:absolute" from="10417,7777" to="10417,8344"/>
                  <v:line id="_x0000_s1143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44" style="position:absolute;margin-left:-6.85pt;margin-top:8.95pt;width:459.75pt;height:30pt;z-index:251663872" coordorigin="1413,7777" coordsize="9004,600">
                  <v:line id="_x0000_s1145" style="position:absolute" from="1413,7777" to="10413,7777"/>
                  <v:line id="_x0000_s1146" style="position:absolute" from="1413,7957" to="10413,7957"/>
                  <v:line id="_x0000_s1147" style="position:absolute" from="1417,8197" to="10417,8197"/>
                  <v:line id="_x0000_s1148" style="position:absolute" from="1417,8377" to="10417,8377"/>
                  <v:line id="_x0000_s1149" style="position:absolute" from="10417,7777" to="10417,8344"/>
                  <v:line id="_x0000_s1150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51" style="position:absolute;margin-left:-7.05pt;margin-top:5.45pt;width:459.75pt;height:30pt;z-index:251664896" coordorigin="1413,7777" coordsize="9004,600">
                  <v:line id="_x0000_s1152" style="position:absolute" from="1413,7777" to="10413,7777"/>
                  <v:line id="_x0000_s1153" style="position:absolute" from="1413,7957" to="10413,7957"/>
                  <v:line id="_x0000_s1154" style="position:absolute" from="1417,8197" to="10417,8197"/>
                  <v:line id="_x0000_s1155" style="position:absolute" from="1417,8377" to="10417,8377"/>
                  <v:line id="_x0000_s1156" style="position:absolute" from="10417,7777" to="10417,8344"/>
                  <v:line id="_x0000_s1157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group id="_x0000_s1158" style="position:absolute;margin-left:-6.45pt;margin-top:9.85pt;width:459.75pt;height:30pt;z-index:251665920" coordorigin="1413,7777" coordsize="9004,600">
                  <v:line id="_x0000_s1159" style="position:absolute" from="1413,7777" to="10413,7777"/>
                  <v:line id="_x0000_s1160" style="position:absolute" from="1413,7957" to="10413,7957"/>
                  <v:line id="_x0000_s1161" style="position:absolute" from="1417,8197" to="10417,8197"/>
                  <v:line id="_x0000_s1162" style="position:absolute" from="1417,8377" to="10417,8377"/>
                  <v:line id="_x0000_s1163" style="position:absolute" from="10417,7777" to="10417,8344"/>
                  <v:line id="_x0000_s1164" style="position:absolute" from="1417,7777" to="1417,8344"/>
                  <w10:wrap side="left"/>
                </v:group>
              </w:pict>
            </w: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  <w:p w:rsidR="00287B01" w:rsidRPr="003D4CC2" w:rsidRDefault="00287B01" w:rsidP="003D4CC2">
            <w:pPr>
              <w:spacing w:after="0" w:line="240" w:lineRule="auto"/>
            </w:pPr>
          </w:p>
        </w:tc>
      </w:tr>
    </w:tbl>
    <w:p w:rsidR="00287B01" w:rsidRPr="00FF5E0E" w:rsidRDefault="00287B01" w:rsidP="00FF5E0E">
      <w:hyperlink r:id="rId10" w:history="1">
        <w:r>
          <w:rPr>
            <w:rStyle w:val="Hyperlink"/>
            <w:rFonts w:ascii="Arial" w:hAnsi="Arial" w:cs="Arial"/>
            <w:sz w:val="16"/>
            <w:szCs w:val="16"/>
          </w:rPr>
          <w:t>www.sorubak.com</w:t>
        </w:r>
      </w:hyperlink>
    </w:p>
    <w:sectPr w:rsidR="00287B01" w:rsidRPr="00FF5E0E" w:rsidSect="005D09E6">
      <w:pgSz w:w="11906" w:h="16838"/>
      <w:pgMar w:top="284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472"/>
    <w:rsid w:val="00006655"/>
    <w:rsid w:val="00287B01"/>
    <w:rsid w:val="003A3494"/>
    <w:rsid w:val="003D4CC2"/>
    <w:rsid w:val="00436E12"/>
    <w:rsid w:val="005C236F"/>
    <w:rsid w:val="005D09E6"/>
    <w:rsid w:val="007C7F5B"/>
    <w:rsid w:val="00990618"/>
    <w:rsid w:val="009F0C00"/>
    <w:rsid w:val="00D612F2"/>
    <w:rsid w:val="00E569A1"/>
    <w:rsid w:val="00E96472"/>
    <w:rsid w:val="00FF5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9647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061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A3494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83</Words>
  <Characters>477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km</dc:creator>
  <cp:keywords>www.sorubak.com</cp:keywords>
  <dc:description>www.sorubak.com</dc:description>
  <cp:lastModifiedBy>edanur</cp:lastModifiedBy>
  <cp:revision>7</cp:revision>
  <dcterms:created xsi:type="dcterms:W3CDTF">2013-02-13T19:27:00Z</dcterms:created>
  <dcterms:modified xsi:type="dcterms:W3CDTF">2014-02-09T17:52:00Z</dcterms:modified>
  <cp:category>www.sorubak.com</cp:category>
</cp:coreProperties>
</file>